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C5302E" w14:textId="77777777" w:rsidR="00354B45" w:rsidRDefault="00354B45" w:rsidP="000833A0">
      <w:pPr>
        <w:tabs>
          <w:tab w:val="center" w:pos="0"/>
          <w:tab w:val="right" w:pos="8640"/>
        </w:tabs>
        <w:jc w:val="center"/>
        <w:rPr>
          <w:b/>
          <w:sz w:val="32"/>
          <w:szCs w:val="32"/>
        </w:rPr>
      </w:pPr>
      <w:bookmarkStart w:id="0" w:name="_GoBack"/>
      <w:bookmarkEnd w:id="0"/>
    </w:p>
    <w:p w14:paraId="1FD63B24" w14:textId="77777777" w:rsidR="00354B45" w:rsidRDefault="00354B45" w:rsidP="000833A0">
      <w:pPr>
        <w:tabs>
          <w:tab w:val="center" w:pos="0"/>
          <w:tab w:val="right" w:pos="8640"/>
        </w:tabs>
        <w:jc w:val="center"/>
        <w:rPr>
          <w:b/>
          <w:sz w:val="32"/>
          <w:szCs w:val="32"/>
        </w:rPr>
      </w:pPr>
    </w:p>
    <w:p w14:paraId="78A7932A" w14:textId="77777777" w:rsidR="00354B45" w:rsidRDefault="00354B45" w:rsidP="000833A0">
      <w:pPr>
        <w:tabs>
          <w:tab w:val="center" w:pos="0"/>
          <w:tab w:val="right" w:pos="8640"/>
        </w:tabs>
        <w:jc w:val="center"/>
        <w:rPr>
          <w:b/>
          <w:sz w:val="32"/>
          <w:szCs w:val="32"/>
        </w:rPr>
      </w:pPr>
    </w:p>
    <w:p w14:paraId="4FC5B036" w14:textId="77777777" w:rsidR="00354B45" w:rsidRDefault="00354B45" w:rsidP="000833A0">
      <w:pPr>
        <w:tabs>
          <w:tab w:val="center" w:pos="0"/>
          <w:tab w:val="right" w:pos="8640"/>
        </w:tabs>
        <w:jc w:val="center"/>
        <w:rPr>
          <w:b/>
          <w:sz w:val="32"/>
          <w:szCs w:val="32"/>
        </w:rPr>
      </w:pPr>
    </w:p>
    <w:p w14:paraId="6E05EE7E" w14:textId="77777777" w:rsidR="00354B45" w:rsidRDefault="00354B45" w:rsidP="000833A0">
      <w:pPr>
        <w:tabs>
          <w:tab w:val="center" w:pos="0"/>
          <w:tab w:val="right" w:pos="8640"/>
        </w:tabs>
        <w:jc w:val="center"/>
        <w:rPr>
          <w:b/>
          <w:sz w:val="32"/>
          <w:szCs w:val="32"/>
        </w:rPr>
      </w:pPr>
    </w:p>
    <w:p w14:paraId="749B40AC" w14:textId="77777777" w:rsidR="00354B45" w:rsidRDefault="00354B45" w:rsidP="000833A0">
      <w:pPr>
        <w:tabs>
          <w:tab w:val="center" w:pos="0"/>
          <w:tab w:val="right" w:pos="8640"/>
        </w:tabs>
        <w:jc w:val="center"/>
        <w:rPr>
          <w:b/>
          <w:sz w:val="32"/>
          <w:szCs w:val="32"/>
        </w:rPr>
      </w:pPr>
    </w:p>
    <w:p w14:paraId="030CEBB7" w14:textId="77777777" w:rsidR="000833A0" w:rsidRPr="000833A0" w:rsidRDefault="000833A0" w:rsidP="000833A0">
      <w:pPr>
        <w:tabs>
          <w:tab w:val="center" w:pos="0"/>
          <w:tab w:val="right" w:pos="8640"/>
        </w:tabs>
        <w:jc w:val="center"/>
        <w:rPr>
          <w:b/>
          <w:sz w:val="32"/>
          <w:szCs w:val="32"/>
        </w:rPr>
      </w:pPr>
      <w:r w:rsidRPr="000833A0">
        <w:rPr>
          <w:b/>
          <w:sz w:val="32"/>
          <w:szCs w:val="32"/>
        </w:rPr>
        <w:t>CHRISTIANACARE HEALTH SERVICES</w:t>
      </w:r>
    </w:p>
    <w:p w14:paraId="21BB8E3E" w14:textId="77777777" w:rsidR="000833A0" w:rsidRPr="000833A0" w:rsidRDefault="000833A0" w:rsidP="000833A0">
      <w:pPr>
        <w:tabs>
          <w:tab w:val="center" w:pos="4320"/>
          <w:tab w:val="right" w:pos="8640"/>
        </w:tabs>
        <w:jc w:val="center"/>
        <w:rPr>
          <w:b/>
          <w:sz w:val="32"/>
          <w:szCs w:val="32"/>
        </w:rPr>
      </w:pPr>
      <w:r w:rsidRPr="000833A0">
        <w:rPr>
          <w:b/>
          <w:sz w:val="32"/>
          <w:szCs w:val="32"/>
        </w:rPr>
        <w:t>SCHOOL-BASED HEALTH CENTER</w:t>
      </w:r>
    </w:p>
    <w:p w14:paraId="334CB44C" w14:textId="77777777" w:rsidR="000833A0" w:rsidRPr="000833A0" w:rsidRDefault="000833A0" w:rsidP="000833A0">
      <w:pPr>
        <w:tabs>
          <w:tab w:val="center" w:pos="4320"/>
          <w:tab w:val="right" w:pos="8640"/>
        </w:tabs>
        <w:jc w:val="center"/>
        <w:rPr>
          <w:b/>
          <w:sz w:val="32"/>
          <w:szCs w:val="32"/>
        </w:rPr>
      </w:pPr>
    </w:p>
    <w:p w14:paraId="20AD94F0" w14:textId="77777777" w:rsidR="000833A0" w:rsidRPr="000833A0" w:rsidRDefault="000833A0" w:rsidP="000833A0">
      <w:pPr>
        <w:tabs>
          <w:tab w:val="center" w:pos="4320"/>
          <w:tab w:val="right" w:pos="8640"/>
        </w:tabs>
        <w:jc w:val="center"/>
        <w:rPr>
          <w:b/>
          <w:sz w:val="32"/>
          <w:szCs w:val="32"/>
        </w:rPr>
      </w:pPr>
    </w:p>
    <w:p w14:paraId="3E37800C" w14:textId="77777777" w:rsidR="000833A0" w:rsidRPr="000833A0" w:rsidRDefault="000833A0" w:rsidP="000833A0">
      <w:pPr>
        <w:tabs>
          <w:tab w:val="center" w:pos="4320"/>
          <w:tab w:val="right" w:pos="8640"/>
        </w:tabs>
        <w:jc w:val="center"/>
        <w:rPr>
          <w:b/>
          <w:sz w:val="32"/>
          <w:szCs w:val="32"/>
        </w:rPr>
      </w:pPr>
      <w:r w:rsidRPr="000833A0">
        <w:rPr>
          <w:b/>
          <w:sz w:val="32"/>
          <w:szCs w:val="32"/>
        </w:rPr>
        <w:t>POLICIES and PROCEDURES MANUAL</w:t>
      </w:r>
    </w:p>
    <w:p w14:paraId="7238236C" w14:textId="77777777" w:rsidR="000833A0" w:rsidRPr="000833A0" w:rsidRDefault="000833A0" w:rsidP="000833A0">
      <w:pPr>
        <w:tabs>
          <w:tab w:val="center" w:pos="4320"/>
          <w:tab w:val="right" w:pos="8640"/>
        </w:tabs>
        <w:jc w:val="center"/>
        <w:rPr>
          <w:b/>
          <w:sz w:val="32"/>
          <w:szCs w:val="32"/>
        </w:rPr>
      </w:pPr>
    </w:p>
    <w:p w14:paraId="6EB3E8FB" w14:textId="77777777" w:rsidR="000833A0" w:rsidRPr="000833A0" w:rsidRDefault="000833A0" w:rsidP="000833A0">
      <w:pPr>
        <w:tabs>
          <w:tab w:val="center" w:pos="4320"/>
          <w:tab w:val="right" w:pos="8640"/>
        </w:tabs>
        <w:jc w:val="center"/>
        <w:rPr>
          <w:b/>
          <w:sz w:val="32"/>
          <w:szCs w:val="32"/>
        </w:rPr>
      </w:pPr>
    </w:p>
    <w:p w14:paraId="06FDE40A" w14:textId="77777777" w:rsidR="000833A0" w:rsidRPr="000833A0" w:rsidRDefault="000833A0" w:rsidP="000833A0">
      <w:pPr>
        <w:tabs>
          <w:tab w:val="center" w:pos="4320"/>
          <w:tab w:val="right" w:pos="8640"/>
        </w:tabs>
        <w:jc w:val="center"/>
        <w:rPr>
          <w:b/>
          <w:sz w:val="32"/>
          <w:szCs w:val="32"/>
        </w:rPr>
      </w:pPr>
      <w:r w:rsidRPr="000833A0">
        <w:rPr>
          <w:b/>
          <w:sz w:val="32"/>
          <w:szCs w:val="32"/>
        </w:rPr>
        <w:t>201</w:t>
      </w:r>
      <w:r w:rsidR="003321B3">
        <w:rPr>
          <w:b/>
          <w:sz w:val="32"/>
          <w:szCs w:val="32"/>
        </w:rPr>
        <w:t>9</w:t>
      </w:r>
      <w:r w:rsidRPr="000833A0">
        <w:rPr>
          <w:b/>
          <w:sz w:val="32"/>
          <w:szCs w:val="32"/>
        </w:rPr>
        <w:t>/</w:t>
      </w:r>
      <w:r w:rsidR="003321B3">
        <w:rPr>
          <w:b/>
          <w:sz w:val="32"/>
          <w:szCs w:val="32"/>
        </w:rPr>
        <w:t>20</w:t>
      </w:r>
      <w:r w:rsidR="00652E14">
        <w:rPr>
          <w:b/>
          <w:sz w:val="32"/>
          <w:szCs w:val="32"/>
        </w:rPr>
        <w:t>20</w:t>
      </w:r>
    </w:p>
    <w:p w14:paraId="55221B0A" w14:textId="77777777" w:rsidR="000833A0" w:rsidRPr="000833A0" w:rsidRDefault="000833A0" w:rsidP="000833A0">
      <w:pPr>
        <w:tabs>
          <w:tab w:val="center" w:pos="0"/>
          <w:tab w:val="right" w:pos="8640"/>
        </w:tabs>
        <w:jc w:val="center"/>
        <w:rPr>
          <w:sz w:val="32"/>
          <w:szCs w:val="32"/>
        </w:rPr>
      </w:pPr>
    </w:p>
    <w:p w14:paraId="18742C72" w14:textId="77777777" w:rsidR="008A4CD7" w:rsidRDefault="008A4CD7" w:rsidP="008A4CD7">
      <w:pPr>
        <w:rPr>
          <w:noProof/>
        </w:rPr>
      </w:pPr>
    </w:p>
    <w:p w14:paraId="3BD9D4C6" w14:textId="77777777" w:rsidR="000833A0" w:rsidRDefault="000833A0" w:rsidP="008A4CD7">
      <w:pPr>
        <w:rPr>
          <w:noProof/>
        </w:rPr>
      </w:pPr>
    </w:p>
    <w:p w14:paraId="2EC49516" w14:textId="77777777" w:rsidR="000833A0" w:rsidRDefault="000833A0" w:rsidP="008A4CD7">
      <w:pPr>
        <w:rPr>
          <w:noProof/>
        </w:rPr>
      </w:pPr>
    </w:p>
    <w:p w14:paraId="469828B6" w14:textId="77777777" w:rsidR="000833A0" w:rsidRDefault="000833A0" w:rsidP="008A4CD7">
      <w:pPr>
        <w:rPr>
          <w:noProof/>
        </w:rPr>
      </w:pPr>
    </w:p>
    <w:p w14:paraId="565E9F0A" w14:textId="77777777" w:rsidR="000833A0" w:rsidRDefault="000833A0" w:rsidP="008A4CD7">
      <w:pPr>
        <w:rPr>
          <w:noProof/>
        </w:rPr>
      </w:pPr>
    </w:p>
    <w:p w14:paraId="07082312" w14:textId="77777777" w:rsidR="00715509" w:rsidRPr="00715509" w:rsidRDefault="00715509" w:rsidP="00715509">
      <w:pPr>
        <w:tabs>
          <w:tab w:val="center" w:pos="0"/>
          <w:tab w:val="right" w:pos="8640"/>
        </w:tabs>
        <w:jc w:val="center"/>
        <w:rPr>
          <w:szCs w:val="24"/>
        </w:rPr>
      </w:pPr>
      <w:r w:rsidRPr="00715509">
        <w:rPr>
          <w:szCs w:val="24"/>
        </w:rPr>
        <w:t>A review and revision of all Policies and Procedures was completed on this date.</w:t>
      </w:r>
    </w:p>
    <w:p w14:paraId="5E36143F" w14:textId="77777777" w:rsidR="00715509" w:rsidRPr="00715509" w:rsidRDefault="00715509" w:rsidP="00715509">
      <w:pPr>
        <w:tabs>
          <w:tab w:val="center" w:pos="0"/>
          <w:tab w:val="right" w:pos="8640"/>
        </w:tabs>
        <w:jc w:val="center"/>
        <w:rPr>
          <w:sz w:val="18"/>
          <w:szCs w:val="18"/>
        </w:rPr>
      </w:pPr>
    </w:p>
    <w:p w14:paraId="5BB3A341" w14:textId="77777777" w:rsidR="00715509" w:rsidRPr="00715509" w:rsidRDefault="00715509" w:rsidP="00715509">
      <w:pPr>
        <w:tabs>
          <w:tab w:val="center" w:pos="0"/>
          <w:tab w:val="right" w:pos="8640"/>
        </w:tabs>
        <w:jc w:val="center"/>
        <w:rPr>
          <w:sz w:val="18"/>
          <w:szCs w:val="18"/>
        </w:rPr>
      </w:pPr>
    </w:p>
    <w:p w14:paraId="158AE3CF" w14:textId="77777777" w:rsidR="00715509" w:rsidRPr="00715509" w:rsidRDefault="00715509" w:rsidP="00715509">
      <w:pPr>
        <w:tabs>
          <w:tab w:val="center" w:pos="0"/>
          <w:tab w:val="right" w:pos="8640"/>
        </w:tabs>
        <w:jc w:val="center"/>
        <w:rPr>
          <w:sz w:val="18"/>
          <w:szCs w:val="18"/>
        </w:rPr>
      </w:pPr>
    </w:p>
    <w:p w14:paraId="0C5244F5" w14:textId="77777777" w:rsidR="00715509" w:rsidRPr="00715509" w:rsidRDefault="00715509" w:rsidP="00715509">
      <w:pPr>
        <w:tabs>
          <w:tab w:val="center" w:pos="0"/>
          <w:tab w:val="right" w:pos="8640"/>
        </w:tabs>
        <w:jc w:val="center"/>
        <w:rPr>
          <w:sz w:val="18"/>
          <w:szCs w:val="18"/>
        </w:rPr>
      </w:pPr>
    </w:p>
    <w:p w14:paraId="4B2C2CCA" w14:textId="77777777" w:rsidR="00715509" w:rsidRDefault="00AA3CE4" w:rsidP="00715509">
      <w:pPr>
        <w:tabs>
          <w:tab w:val="center" w:pos="0"/>
          <w:tab w:val="right" w:pos="8640"/>
        </w:tabs>
        <w:jc w:val="center"/>
        <w:rPr>
          <w:szCs w:val="24"/>
        </w:rPr>
      </w:pPr>
      <w:r>
        <w:rPr>
          <w:rFonts w:ascii="Brush Script MT" w:hAnsi="Brush Script MT"/>
          <w:sz w:val="28"/>
          <w:szCs w:val="28"/>
        </w:rPr>
        <w:t>__</w:t>
      </w:r>
      <w:r w:rsidRPr="00AA3CE4">
        <w:rPr>
          <w:rFonts w:ascii="Brush Script MT" w:hAnsi="Brush Script MT"/>
          <w:sz w:val="28"/>
          <w:szCs w:val="28"/>
        </w:rPr>
        <w:t>Karen J. Antell, MD MPH FAAFP</w:t>
      </w:r>
      <w:r w:rsidR="00715509" w:rsidRPr="00715509">
        <w:rPr>
          <w:szCs w:val="24"/>
        </w:rPr>
        <w:t>______       ____</w:t>
      </w:r>
      <w:r>
        <w:rPr>
          <w:szCs w:val="24"/>
        </w:rPr>
        <w:t>10/1/2019</w:t>
      </w:r>
      <w:r w:rsidR="00715509" w:rsidRPr="00715509">
        <w:rPr>
          <w:szCs w:val="24"/>
        </w:rPr>
        <w:t>____________</w:t>
      </w:r>
    </w:p>
    <w:p w14:paraId="78BF2DA7" w14:textId="77777777" w:rsidR="00AA3CE4" w:rsidRPr="00715509" w:rsidRDefault="00AA3CE4" w:rsidP="00715509">
      <w:pPr>
        <w:tabs>
          <w:tab w:val="center" w:pos="0"/>
          <w:tab w:val="right" w:pos="8640"/>
        </w:tabs>
        <w:jc w:val="center"/>
        <w:rPr>
          <w:szCs w:val="24"/>
        </w:rPr>
      </w:pPr>
    </w:p>
    <w:p w14:paraId="59474B90" w14:textId="77777777" w:rsidR="00715509" w:rsidRPr="00715509" w:rsidRDefault="00715509" w:rsidP="00715509">
      <w:pPr>
        <w:tabs>
          <w:tab w:val="center" w:pos="0"/>
          <w:tab w:val="right" w:pos="8640"/>
        </w:tabs>
        <w:rPr>
          <w:szCs w:val="24"/>
        </w:rPr>
      </w:pPr>
      <w:r w:rsidRPr="00715509">
        <w:rPr>
          <w:noProof/>
          <w:szCs w:val="24"/>
        </w:rPr>
        <w:t xml:space="preserve">                          Karen Antell, MD,MPH, FAAFP</w:t>
      </w:r>
      <w:r w:rsidRPr="00715509">
        <w:rPr>
          <w:szCs w:val="24"/>
        </w:rPr>
        <w:t xml:space="preserve">      </w:t>
      </w:r>
      <w:r w:rsidR="00AA3CE4">
        <w:rPr>
          <w:szCs w:val="24"/>
        </w:rPr>
        <w:t xml:space="preserve">                          </w:t>
      </w:r>
      <w:r w:rsidRPr="00715509">
        <w:rPr>
          <w:szCs w:val="24"/>
        </w:rPr>
        <w:t>Date</w:t>
      </w:r>
    </w:p>
    <w:p w14:paraId="1F2AC2BC" w14:textId="77777777" w:rsidR="00715509" w:rsidRPr="00715509" w:rsidRDefault="00715509" w:rsidP="00715509">
      <w:pPr>
        <w:rPr>
          <w:rFonts w:ascii="Calibri" w:eastAsiaTheme="minorHAnsi" w:hAnsi="Calibri" w:cstheme="minorBidi"/>
          <w:szCs w:val="24"/>
        </w:rPr>
      </w:pPr>
      <w:r w:rsidRPr="00715509">
        <w:rPr>
          <w:szCs w:val="24"/>
        </w:rPr>
        <w:t xml:space="preserve">                                     Medical Director</w:t>
      </w:r>
    </w:p>
    <w:p w14:paraId="467D5D98" w14:textId="77777777" w:rsidR="009F634D" w:rsidRPr="00B93842" w:rsidRDefault="00067C2E" w:rsidP="00AA26E9">
      <w:pPr>
        <w:pStyle w:val="Header"/>
        <w:tabs>
          <w:tab w:val="clear" w:pos="4320"/>
          <w:tab w:val="center" w:pos="0"/>
        </w:tabs>
        <w:jc w:val="center"/>
        <w:rPr>
          <w:b/>
        </w:rPr>
      </w:pPr>
      <w:r w:rsidRPr="00E11600">
        <w:rPr>
          <w:sz w:val="32"/>
          <w:szCs w:val="32"/>
        </w:rPr>
        <w:br w:type="page"/>
      </w:r>
      <w:r w:rsidR="009F634D" w:rsidRPr="00B93842">
        <w:rPr>
          <w:b/>
        </w:rPr>
        <w:lastRenderedPageBreak/>
        <w:t>CHRISTIANACARE HEALTH SERVICE</w:t>
      </w:r>
      <w:r w:rsidR="00F672DC">
        <w:rPr>
          <w:b/>
        </w:rPr>
        <w:t>S</w:t>
      </w:r>
    </w:p>
    <w:p w14:paraId="527C6C01" w14:textId="77777777" w:rsidR="009F634D" w:rsidRPr="00B93842" w:rsidRDefault="009F634D" w:rsidP="009F634D">
      <w:pPr>
        <w:pStyle w:val="Header"/>
        <w:jc w:val="center"/>
        <w:rPr>
          <w:b/>
        </w:rPr>
      </w:pPr>
      <w:r w:rsidRPr="00B93842">
        <w:rPr>
          <w:b/>
        </w:rPr>
        <w:t>SCHOOL</w:t>
      </w:r>
      <w:r w:rsidR="00240118">
        <w:rPr>
          <w:b/>
        </w:rPr>
        <w:t>-</w:t>
      </w:r>
      <w:r w:rsidRPr="00B93842">
        <w:rPr>
          <w:b/>
        </w:rPr>
        <w:t>BASED HEALTH CENTER</w:t>
      </w:r>
    </w:p>
    <w:p w14:paraId="0A484FC3" w14:textId="77777777" w:rsidR="009F634D" w:rsidRPr="00B93842" w:rsidRDefault="009F634D" w:rsidP="009F634D">
      <w:pPr>
        <w:pStyle w:val="Header"/>
        <w:jc w:val="center"/>
        <w:rPr>
          <w:b/>
        </w:rPr>
      </w:pPr>
      <w:r w:rsidRPr="00B93842">
        <w:rPr>
          <w:b/>
        </w:rPr>
        <w:t>POLICIES/PROCEDURES</w:t>
      </w:r>
    </w:p>
    <w:p w14:paraId="1328A6D0" w14:textId="77777777" w:rsidR="009F634D" w:rsidRDefault="009F634D" w:rsidP="009F634D">
      <w:pPr>
        <w:pStyle w:val="Header"/>
        <w:jc w:val="center"/>
      </w:pPr>
    </w:p>
    <w:p w14:paraId="19942B2B" w14:textId="77777777" w:rsidR="009F634D" w:rsidRPr="00B93842" w:rsidRDefault="009F634D" w:rsidP="009F634D">
      <w:pPr>
        <w:pStyle w:val="Header"/>
        <w:jc w:val="center"/>
        <w:rPr>
          <w:b/>
        </w:rPr>
      </w:pPr>
      <w:r w:rsidRPr="00B93842">
        <w:rPr>
          <w:b/>
        </w:rPr>
        <w:t>Table of Contents</w:t>
      </w:r>
    </w:p>
    <w:p w14:paraId="6448CD89" w14:textId="77777777" w:rsidR="009F634D" w:rsidRDefault="009F634D" w:rsidP="009F634D">
      <w:pPr>
        <w:pStyle w:val="Header"/>
        <w:jc w:val="center"/>
      </w:pPr>
      <w:r>
        <w:t xml:space="preserve">                                                                       </w:t>
      </w:r>
      <w:r w:rsidR="0016786F">
        <w:t xml:space="preserve">                       </w:t>
      </w:r>
      <w:r>
        <w:t xml:space="preserve"> </w:t>
      </w:r>
      <w:r w:rsidR="004C1864">
        <w:t xml:space="preserve">                      </w:t>
      </w:r>
      <w:r>
        <w:t>Page</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58"/>
        <w:gridCol w:w="1098"/>
      </w:tblGrid>
      <w:tr w:rsidR="009F634D" w14:paraId="10F711A4" w14:textId="77777777" w:rsidTr="00CC79DD">
        <w:tc>
          <w:tcPr>
            <w:tcW w:w="7758" w:type="dxa"/>
            <w:vAlign w:val="bottom"/>
          </w:tcPr>
          <w:p w14:paraId="5801F475" w14:textId="77777777" w:rsidR="009F634D" w:rsidRPr="00B93842" w:rsidRDefault="009F634D" w:rsidP="00EA6C10">
            <w:pPr>
              <w:rPr>
                <w:szCs w:val="24"/>
              </w:rPr>
            </w:pPr>
            <w:r w:rsidRPr="00B93842">
              <w:rPr>
                <w:szCs w:val="24"/>
              </w:rPr>
              <w:t>ACCEPTING REFERRALS</w:t>
            </w:r>
          </w:p>
        </w:tc>
        <w:tc>
          <w:tcPr>
            <w:tcW w:w="1098" w:type="dxa"/>
          </w:tcPr>
          <w:p w14:paraId="5E0C17BA" w14:textId="77777777" w:rsidR="009F634D" w:rsidRPr="00B93842" w:rsidRDefault="001304BD" w:rsidP="00A869BC">
            <w:pPr>
              <w:pStyle w:val="Header"/>
              <w:jc w:val="center"/>
              <w:rPr>
                <w:szCs w:val="24"/>
              </w:rPr>
            </w:pPr>
            <w:r>
              <w:rPr>
                <w:szCs w:val="24"/>
              </w:rPr>
              <w:t>3</w:t>
            </w:r>
          </w:p>
        </w:tc>
      </w:tr>
      <w:tr w:rsidR="009F634D" w14:paraId="77761225" w14:textId="77777777" w:rsidTr="00CC79DD">
        <w:tc>
          <w:tcPr>
            <w:tcW w:w="7758" w:type="dxa"/>
            <w:vAlign w:val="bottom"/>
          </w:tcPr>
          <w:p w14:paraId="716C7699" w14:textId="77777777" w:rsidR="009F634D" w:rsidRPr="00B93842" w:rsidRDefault="009F634D" w:rsidP="00EA6C10">
            <w:pPr>
              <w:rPr>
                <w:szCs w:val="24"/>
              </w:rPr>
            </w:pPr>
            <w:r w:rsidRPr="00B93842">
              <w:rPr>
                <w:szCs w:val="24"/>
              </w:rPr>
              <w:t>ADVISORY COUNCIL</w:t>
            </w:r>
          </w:p>
        </w:tc>
        <w:tc>
          <w:tcPr>
            <w:tcW w:w="1098" w:type="dxa"/>
          </w:tcPr>
          <w:p w14:paraId="690ECA5C" w14:textId="77777777" w:rsidR="009F634D" w:rsidRPr="00B93842" w:rsidRDefault="001304BD" w:rsidP="00A869BC">
            <w:pPr>
              <w:pStyle w:val="Header"/>
              <w:jc w:val="center"/>
              <w:rPr>
                <w:szCs w:val="24"/>
              </w:rPr>
            </w:pPr>
            <w:r>
              <w:rPr>
                <w:szCs w:val="24"/>
              </w:rPr>
              <w:t>4</w:t>
            </w:r>
          </w:p>
        </w:tc>
      </w:tr>
      <w:tr w:rsidR="009F634D" w14:paraId="111C5087" w14:textId="77777777" w:rsidTr="00CC79DD">
        <w:tc>
          <w:tcPr>
            <w:tcW w:w="7758" w:type="dxa"/>
            <w:vAlign w:val="bottom"/>
          </w:tcPr>
          <w:p w14:paraId="07A316C5" w14:textId="77777777" w:rsidR="009F634D" w:rsidRPr="00B93842" w:rsidRDefault="009F634D" w:rsidP="00EA6C10">
            <w:pPr>
              <w:rPr>
                <w:szCs w:val="24"/>
              </w:rPr>
            </w:pPr>
            <w:r w:rsidRPr="00B93842">
              <w:rPr>
                <w:szCs w:val="24"/>
              </w:rPr>
              <w:t>ARCHIVAL OF INACTIVE STUDENT CHARTS</w:t>
            </w:r>
          </w:p>
        </w:tc>
        <w:tc>
          <w:tcPr>
            <w:tcW w:w="1098" w:type="dxa"/>
          </w:tcPr>
          <w:p w14:paraId="16AD4AD3" w14:textId="77777777" w:rsidR="009F634D" w:rsidRPr="00B93842" w:rsidRDefault="001304BD" w:rsidP="00A869BC">
            <w:pPr>
              <w:pStyle w:val="Header"/>
              <w:jc w:val="center"/>
              <w:rPr>
                <w:szCs w:val="24"/>
              </w:rPr>
            </w:pPr>
            <w:r>
              <w:rPr>
                <w:szCs w:val="24"/>
              </w:rPr>
              <w:t>5</w:t>
            </w:r>
          </w:p>
        </w:tc>
      </w:tr>
      <w:tr w:rsidR="009F634D" w14:paraId="19A1C519" w14:textId="77777777" w:rsidTr="00CC79DD">
        <w:tc>
          <w:tcPr>
            <w:tcW w:w="7758" w:type="dxa"/>
            <w:vAlign w:val="bottom"/>
          </w:tcPr>
          <w:p w14:paraId="064A16A6" w14:textId="77777777" w:rsidR="009F634D" w:rsidRPr="00B93842" w:rsidRDefault="009F634D" w:rsidP="00EA6C10">
            <w:pPr>
              <w:rPr>
                <w:szCs w:val="24"/>
              </w:rPr>
            </w:pPr>
            <w:r w:rsidRPr="00B93842">
              <w:rPr>
                <w:szCs w:val="24"/>
              </w:rPr>
              <w:t>CHAPERONE USE IN THE SBHC</w:t>
            </w:r>
          </w:p>
        </w:tc>
        <w:tc>
          <w:tcPr>
            <w:tcW w:w="1098" w:type="dxa"/>
          </w:tcPr>
          <w:p w14:paraId="63539C58" w14:textId="77777777" w:rsidR="009F634D" w:rsidRPr="00B93842" w:rsidRDefault="001304BD" w:rsidP="00A869BC">
            <w:pPr>
              <w:pStyle w:val="Header"/>
              <w:jc w:val="center"/>
              <w:rPr>
                <w:szCs w:val="24"/>
              </w:rPr>
            </w:pPr>
            <w:r>
              <w:rPr>
                <w:szCs w:val="24"/>
              </w:rPr>
              <w:t>6</w:t>
            </w:r>
          </w:p>
        </w:tc>
      </w:tr>
      <w:tr w:rsidR="00A1197C" w14:paraId="5ACC6A15" w14:textId="77777777" w:rsidTr="00CC79DD">
        <w:tc>
          <w:tcPr>
            <w:tcW w:w="7758" w:type="dxa"/>
            <w:vAlign w:val="bottom"/>
          </w:tcPr>
          <w:p w14:paraId="6E12FD7C" w14:textId="77777777" w:rsidR="00A1197C" w:rsidRPr="00B93842" w:rsidRDefault="00A1197C" w:rsidP="009C7948">
            <w:pPr>
              <w:rPr>
                <w:szCs w:val="24"/>
              </w:rPr>
            </w:pPr>
            <w:r w:rsidRPr="00B93842">
              <w:rPr>
                <w:szCs w:val="24"/>
              </w:rPr>
              <w:t>CLIENT DISSATISFACTION &amp; CO</w:t>
            </w:r>
            <w:r>
              <w:rPr>
                <w:szCs w:val="24"/>
              </w:rPr>
              <w:t>NCERNS</w:t>
            </w:r>
          </w:p>
        </w:tc>
        <w:tc>
          <w:tcPr>
            <w:tcW w:w="1098" w:type="dxa"/>
          </w:tcPr>
          <w:p w14:paraId="69938118" w14:textId="77777777" w:rsidR="00A1197C" w:rsidRPr="00B93842" w:rsidRDefault="001304BD" w:rsidP="00A869BC">
            <w:pPr>
              <w:pStyle w:val="Header"/>
              <w:jc w:val="center"/>
              <w:rPr>
                <w:szCs w:val="24"/>
              </w:rPr>
            </w:pPr>
            <w:r>
              <w:rPr>
                <w:szCs w:val="24"/>
              </w:rPr>
              <w:t>7</w:t>
            </w:r>
          </w:p>
        </w:tc>
      </w:tr>
      <w:tr w:rsidR="003B5747" w14:paraId="10B66940" w14:textId="77777777" w:rsidTr="00CC79DD">
        <w:tc>
          <w:tcPr>
            <w:tcW w:w="7758" w:type="dxa"/>
          </w:tcPr>
          <w:p w14:paraId="6F0E84D6" w14:textId="77777777" w:rsidR="003B5747" w:rsidRDefault="003B5747">
            <w:r w:rsidRPr="003B5747">
              <w:t>COLLABORATION WITH SCHOOLS DURING A CRISIS</w:t>
            </w:r>
          </w:p>
        </w:tc>
        <w:tc>
          <w:tcPr>
            <w:tcW w:w="1098" w:type="dxa"/>
          </w:tcPr>
          <w:p w14:paraId="1B0B0473" w14:textId="77777777" w:rsidR="003B5747" w:rsidRDefault="001304BD" w:rsidP="003B5747">
            <w:pPr>
              <w:jc w:val="center"/>
            </w:pPr>
            <w:r>
              <w:t>8</w:t>
            </w:r>
          </w:p>
        </w:tc>
      </w:tr>
      <w:tr w:rsidR="003B5747" w14:paraId="09B40418" w14:textId="77777777" w:rsidTr="00CC79DD">
        <w:tc>
          <w:tcPr>
            <w:tcW w:w="7758" w:type="dxa"/>
            <w:vAlign w:val="bottom"/>
          </w:tcPr>
          <w:p w14:paraId="40F07BF0" w14:textId="77777777" w:rsidR="003B5747" w:rsidRPr="00B93842" w:rsidRDefault="003B5747" w:rsidP="00EA6C10">
            <w:pPr>
              <w:rPr>
                <w:szCs w:val="24"/>
              </w:rPr>
            </w:pPr>
            <w:r w:rsidRPr="00B93842">
              <w:rPr>
                <w:szCs w:val="24"/>
              </w:rPr>
              <w:t>COMMUNICATION WITH PRIMARY CARE PROVIDER</w:t>
            </w:r>
          </w:p>
        </w:tc>
        <w:tc>
          <w:tcPr>
            <w:tcW w:w="1098" w:type="dxa"/>
          </w:tcPr>
          <w:p w14:paraId="64CF8F29" w14:textId="77777777" w:rsidR="003B5747" w:rsidRPr="00B93842" w:rsidRDefault="001304BD" w:rsidP="00625ADD">
            <w:pPr>
              <w:pStyle w:val="Header"/>
              <w:jc w:val="center"/>
              <w:rPr>
                <w:szCs w:val="24"/>
              </w:rPr>
            </w:pPr>
            <w:r>
              <w:rPr>
                <w:szCs w:val="24"/>
              </w:rPr>
              <w:t>9</w:t>
            </w:r>
          </w:p>
        </w:tc>
      </w:tr>
      <w:tr w:rsidR="003B5747" w14:paraId="518895F3" w14:textId="77777777" w:rsidTr="00CC79DD">
        <w:tc>
          <w:tcPr>
            <w:tcW w:w="7758" w:type="dxa"/>
            <w:vAlign w:val="bottom"/>
          </w:tcPr>
          <w:p w14:paraId="5A0DCB48" w14:textId="77777777" w:rsidR="003B5747" w:rsidRPr="00B93842" w:rsidRDefault="003B5747" w:rsidP="00EA6C10">
            <w:pPr>
              <w:rPr>
                <w:szCs w:val="24"/>
              </w:rPr>
            </w:pPr>
            <w:r w:rsidRPr="00B93842">
              <w:rPr>
                <w:szCs w:val="24"/>
              </w:rPr>
              <w:t>CONFIDENTIALITY</w:t>
            </w:r>
          </w:p>
        </w:tc>
        <w:tc>
          <w:tcPr>
            <w:tcW w:w="1098" w:type="dxa"/>
          </w:tcPr>
          <w:p w14:paraId="5E3C7CB2" w14:textId="77777777" w:rsidR="003B5747" w:rsidRPr="00B93842" w:rsidRDefault="001304BD" w:rsidP="009F7FB3">
            <w:pPr>
              <w:pStyle w:val="Header"/>
              <w:jc w:val="center"/>
              <w:rPr>
                <w:szCs w:val="24"/>
              </w:rPr>
            </w:pPr>
            <w:r>
              <w:rPr>
                <w:szCs w:val="24"/>
              </w:rPr>
              <w:t>10</w:t>
            </w:r>
          </w:p>
        </w:tc>
      </w:tr>
      <w:tr w:rsidR="003B5747" w14:paraId="04564987" w14:textId="77777777" w:rsidTr="00CC79DD">
        <w:tc>
          <w:tcPr>
            <w:tcW w:w="7758" w:type="dxa"/>
            <w:vAlign w:val="bottom"/>
          </w:tcPr>
          <w:p w14:paraId="7FED6A95" w14:textId="77777777" w:rsidR="003B5747" w:rsidRPr="00B93842" w:rsidRDefault="003B5747" w:rsidP="00EA6C10">
            <w:pPr>
              <w:rPr>
                <w:szCs w:val="24"/>
              </w:rPr>
            </w:pPr>
            <w:r w:rsidRPr="00B93842">
              <w:rPr>
                <w:szCs w:val="24"/>
              </w:rPr>
              <w:t>CONSENT FOR TREATMENT</w:t>
            </w:r>
          </w:p>
        </w:tc>
        <w:tc>
          <w:tcPr>
            <w:tcW w:w="1098" w:type="dxa"/>
          </w:tcPr>
          <w:p w14:paraId="521ED821" w14:textId="77777777" w:rsidR="003B5747" w:rsidRPr="00B93842" w:rsidRDefault="001304BD" w:rsidP="00F90DE5">
            <w:pPr>
              <w:pStyle w:val="Header"/>
              <w:jc w:val="center"/>
              <w:rPr>
                <w:szCs w:val="24"/>
              </w:rPr>
            </w:pPr>
            <w:r>
              <w:rPr>
                <w:szCs w:val="24"/>
              </w:rPr>
              <w:t>11</w:t>
            </w:r>
          </w:p>
        </w:tc>
      </w:tr>
      <w:tr w:rsidR="003B5747" w14:paraId="233DFE3A" w14:textId="77777777" w:rsidTr="00CC79DD">
        <w:tc>
          <w:tcPr>
            <w:tcW w:w="7758" w:type="dxa"/>
            <w:vAlign w:val="bottom"/>
          </w:tcPr>
          <w:p w14:paraId="7D4F63DB" w14:textId="77777777" w:rsidR="003B5747" w:rsidRPr="00B93842" w:rsidRDefault="003B5747" w:rsidP="00EA6C10">
            <w:pPr>
              <w:rPr>
                <w:szCs w:val="24"/>
              </w:rPr>
            </w:pPr>
            <w:r w:rsidRPr="00B93842">
              <w:rPr>
                <w:szCs w:val="24"/>
              </w:rPr>
              <w:t>DISPOSAL OF WASTE MATERIALS</w:t>
            </w:r>
          </w:p>
        </w:tc>
        <w:tc>
          <w:tcPr>
            <w:tcW w:w="1098" w:type="dxa"/>
          </w:tcPr>
          <w:p w14:paraId="69B6C204" w14:textId="77777777" w:rsidR="003B5747" w:rsidRPr="00B93842" w:rsidRDefault="001304BD" w:rsidP="00F90DE5">
            <w:pPr>
              <w:pStyle w:val="Header"/>
              <w:jc w:val="center"/>
              <w:rPr>
                <w:szCs w:val="24"/>
              </w:rPr>
            </w:pPr>
            <w:r>
              <w:rPr>
                <w:szCs w:val="24"/>
              </w:rPr>
              <w:t>12</w:t>
            </w:r>
          </w:p>
        </w:tc>
      </w:tr>
      <w:tr w:rsidR="00886668" w14:paraId="69F543E3" w14:textId="77777777" w:rsidTr="00CC79DD">
        <w:tc>
          <w:tcPr>
            <w:tcW w:w="7758" w:type="dxa"/>
            <w:vAlign w:val="bottom"/>
          </w:tcPr>
          <w:p w14:paraId="1C4ECAB1" w14:textId="77777777" w:rsidR="00886668" w:rsidRPr="00B93842" w:rsidRDefault="00886668" w:rsidP="00EA6C10">
            <w:pPr>
              <w:rPr>
                <w:szCs w:val="24"/>
              </w:rPr>
            </w:pPr>
            <w:r>
              <w:rPr>
                <w:szCs w:val="24"/>
              </w:rPr>
              <w:t>DPH LAB</w:t>
            </w:r>
          </w:p>
        </w:tc>
        <w:tc>
          <w:tcPr>
            <w:tcW w:w="1098" w:type="dxa"/>
          </w:tcPr>
          <w:p w14:paraId="15C2B70E" w14:textId="77777777" w:rsidR="00886668" w:rsidRDefault="001304BD" w:rsidP="00F90DE5">
            <w:pPr>
              <w:pStyle w:val="Header"/>
              <w:jc w:val="center"/>
              <w:rPr>
                <w:szCs w:val="24"/>
              </w:rPr>
            </w:pPr>
            <w:r>
              <w:rPr>
                <w:szCs w:val="24"/>
              </w:rPr>
              <w:t>13</w:t>
            </w:r>
          </w:p>
        </w:tc>
      </w:tr>
      <w:tr w:rsidR="00A777FB" w14:paraId="21F4C77B" w14:textId="77777777" w:rsidTr="00A777FB">
        <w:tc>
          <w:tcPr>
            <w:tcW w:w="7758" w:type="dxa"/>
          </w:tcPr>
          <w:p w14:paraId="013A5753" w14:textId="77777777" w:rsidR="00A777FB" w:rsidRDefault="00A777FB">
            <w:r w:rsidRPr="00CA7F50">
              <w:t xml:space="preserve">DRUG AND ALCOHOL ASSESSMENT </w:t>
            </w:r>
          </w:p>
        </w:tc>
        <w:tc>
          <w:tcPr>
            <w:tcW w:w="1098" w:type="dxa"/>
          </w:tcPr>
          <w:p w14:paraId="3634C84B" w14:textId="77777777" w:rsidR="00A777FB" w:rsidRDefault="001304BD" w:rsidP="00A777FB">
            <w:pPr>
              <w:jc w:val="center"/>
            </w:pPr>
            <w:r>
              <w:t>14-15</w:t>
            </w:r>
          </w:p>
        </w:tc>
      </w:tr>
      <w:tr w:rsidR="003B5747" w14:paraId="15D88704" w14:textId="77777777" w:rsidTr="00CC79DD">
        <w:tc>
          <w:tcPr>
            <w:tcW w:w="7758" w:type="dxa"/>
            <w:vAlign w:val="bottom"/>
          </w:tcPr>
          <w:p w14:paraId="46957DA5" w14:textId="77777777" w:rsidR="003B5747" w:rsidRPr="00B93842" w:rsidRDefault="003B5747" w:rsidP="00465707">
            <w:pPr>
              <w:rPr>
                <w:szCs w:val="24"/>
              </w:rPr>
            </w:pPr>
            <w:r w:rsidRPr="00B93842">
              <w:rPr>
                <w:szCs w:val="24"/>
              </w:rPr>
              <w:t>FIRE AND OTHER EMERGENCY</w:t>
            </w:r>
          </w:p>
        </w:tc>
        <w:tc>
          <w:tcPr>
            <w:tcW w:w="1098" w:type="dxa"/>
          </w:tcPr>
          <w:p w14:paraId="7001F31D" w14:textId="77777777" w:rsidR="003B5747" w:rsidRPr="00B93842" w:rsidRDefault="001304BD" w:rsidP="00F90DE5">
            <w:pPr>
              <w:pStyle w:val="Header"/>
              <w:jc w:val="center"/>
              <w:rPr>
                <w:szCs w:val="24"/>
              </w:rPr>
            </w:pPr>
            <w:r>
              <w:rPr>
                <w:szCs w:val="24"/>
              </w:rPr>
              <w:t>16</w:t>
            </w:r>
          </w:p>
        </w:tc>
      </w:tr>
      <w:tr w:rsidR="003B5747" w14:paraId="32E20945" w14:textId="77777777" w:rsidTr="00CC79DD">
        <w:tc>
          <w:tcPr>
            <w:tcW w:w="7758" w:type="dxa"/>
            <w:vAlign w:val="bottom"/>
          </w:tcPr>
          <w:p w14:paraId="2EC05216" w14:textId="77777777" w:rsidR="003B5747" w:rsidRPr="00B93842" w:rsidRDefault="003B5747" w:rsidP="00EA6C10">
            <w:pPr>
              <w:rPr>
                <w:szCs w:val="24"/>
              </w:rPr>
            </w:pPr>
            <w:r w:rsidRPr="00B93842">
              <w:rPr>
                <w:szCs w:val="24"/>
              </w:rPr>
              <w:t xml:space="preserve">IMMUNIZATION POLICY </w:t>
            </w:r>
          </w:p>
        </w:tc>
        <w:tc>
          <w:tcPr>
            <w:tcW w:w="1098" w:type="dxa"/>
          </w:tcPr>
          <w:p w14:paraId="2319E139" w14:textId="77777777" w:rsidR="003B5747" w:rsidRPr="00B93842" w:rsidRDefault="001304BD" w:rsidP="009F7FB3">
            <w:pPr>
              <w:pStyle w:val="Header"/>
              <w:jc w:val="center"/>
              <w:rPr>
                <w:szCs w:val="24"/>
              </w:rPr>
            </w:pPr>
            <w:r>
              <w:rPr>
                <w:szCs w:val="24"/>
              </w:rPr>
              <w:t>17-18</w:t>
            </w:r>
          </w:p>
        </w:tc>
      </w:tr>
      <w:tr w:rsidR="003B5747" w14:paraId="089BC1A4" w14:textId="77777777" w:rsidTr="00CC79DD">
        <w:tc>
          <w:tcPr>
            <w:tcW w:w="7758" w:type="dxa"/>
            <w:vAlign w:val="bottom"/>
          </w:tcPr>
          <w:p w14:paraId="248A736F" w14:textId="77777777" w:rsidR="003B5747" w:rsidRPr="00B93842" w:rsidRDefault="003B5747" w:rsidP="00D30691">
            <w:pPr>
              <w:rPr>
                <w:szCs w:val="24"/>
              </w:rPr>
            </w:pPr>
            <w:r w:rsidRPr="00B93842">
              <w:rPr>
                <w:szCs w:val="24"/>
              </w:rPr>
              <w:t>INFECTION PREVENTION</w:t>
            </w:r>
          </w:p>
        </w:tc>
        <w:tc>
          <w:tcPr>
            <w:tcW w:w="1098" w:type="dxa"/>
          </w:tcPr>
          <w:p w14:paraId="6E7B3B38" w14:textId="77777777" w:rsidR="003B5747" w:rsidRPr="00B93842" w:rsidRDefault="001304BD" w:rsidP="00F90DE5">
            <w:pPr>
              <w:pStyle w:val="Header"/>
              <w:jc w:val="center"/>
              <w:rPr>
                <w:szCs w:val="24"/>
              </w:rPr>
            </w:pPr>
            <w:r>
              <w:rPr>
                <w:szCs w:val="24"/>
              </w:rPr>
              <w:t>19-20</w:t>
            </w:r>
          </w:p>
        </w:tc>
      </w:tr>
      <w:tr w:rsidR="003B5747" w14:paraId="16A2DCE0" w14:textId="77777777" w:rsidTr="00CC79DD">
        <w:tc>
          <w:tcPr>
            <w:tcW w:w="7758" w:type="dxa"/>
            <w:vAlign w:val="bottom"/>
          </w:tcPr>
          <w:p w14:paraId="5A607270" w14:textId="77777777" w:rsidR="003B5747" w:rsidRPr="00B93842" w:rsidRDefault="003B5747" w:rsidP="00EA6C10">
            <w:pPr>
              <w:rPr>
                <w:szCs w:val="24"/>
              </w:rPr>
            </w:pPr>
            <w:r w:rsidRPr="00B93842">
              <w:rPr>
                <w:szCs w:val="24"/>
              </w:rPr>
              <w:t>LIABILITY OF SCHOOL AND CONTRACTOR</w:t>
            </w:r>
          </w:p>
        </w:tc>
        <w:tc>
          <w:tcPr>
            <w:tcW w:w="1098" w:type="dxa"/>
          </w:tcPr>
          <w:p w14:paraId="411325ED" w14:textId="77777777" w:rsidR="003B5747" w:rsidRPr="00B93842" w:rsidRDefault="001304BD" w:rsidP="00F90DE5">
            <w:pPr>
              <w:pStyle w:val="Header"/>
              <w:jc w:val="center"/>
              <w:rPr>
                <w:szCs w:val="24"/>
              </w:rPr>
            </w:pPr>
            <w:r>
              <w:rPr>
                <w:szCs w:val="24"/>
              </w:rPr>
              <w:t>21</w:t>
            </w:r>
          </w:p>
        </w:tc>
      </w:tr>
      <w:tr w:rsidR="003B5747" w14:paraId="2E490C01" w14:textId="77777777" w:rsidTr="00CC79DD">
        <w:tc>
          <w:tcPr>
            <w:tcW w:w="7758" w:type="dxa"/>
            <w:vAlign w:val="bottom"/>
          </w:tcPr>
          <w:p w14:paraId="010046CF" w14:textId="77777777" w:rsidR="003B5747" w:rsidRPr="00B93842" w:rsidRDefault="003B5747" w:rsidP="00EA6C10">
            <w:pPr>
              <w:rPr>
                <w:szCs w:val="24"/>
              </w:rPr>
            </w:pPr>
            <w:r w:rsidRPr="00B93842">
              <w:rPr>
                <w:szCs w:val="24"/>
              </w:rPr>
              <w:t>MAINTENANCE OF PHARMACY AND LAB AREA</w:t>
            </w:r>
          </w:p>
        </w:tc>
        <w:tc>
          <w:tcPr>
            <w:tcW w:w="1098" w:type="dxa"/>
          </w:tcPr>
          <w:p w14:paraId="02A926FB" w14:textId="77777777" w:rsidR="003B5747" w:rsidRPr="00B93842" w:rsidRDefault="001304BD" w:rsidP="009F7FB3">
            <w:pPr>
              <w:pStyle w:val="Header"/>
              <w:jc w:val="center"/>
              <w:rPr>
                <w:szCs w:val="24"/>
              </w:rPr>
            </w:pPr>
            <w:r>
              <w:rPr>
                <w:szCs w:val="24"/>
              </w:rPr>
              <w:t>22-24</w:t>
            </w:r>
          </w:p>
        </w:tc>
      </w:tr>
      <w:tr w:rsidR="003B5747" w14:paraId="7565E05E" w14:textId="77777777" w:rsidTr="00CC79DD">
        <w:tc>
          <w:tcPr>
            <w:tcW w:w="7758" w:type="dxa"/>
            <w:vAlign w:val="bottom"/>
          </w:tcPr>
          <w:p w14:paraId="435E56C5" w14:textId="77777777" w:rsidR="003B5747" w:rsidRPr="00B93842" w:rsidRDefault="003B5747" w:rsidP="00EA6C10">
            <w:pPr>
              <w:rPr>
                <w:szCs w:val="24"/>
              </w:rPr>
            </w:pPr>
            <w:r w:rsidRPr="00B93842">
              <w:rPr>
                <w:szCs w:val="24"/>
              </w:rPr>
              <w:t>MEDIA</w:t>
            </w:r>
          </w:p>
        </w:tc>
        <w:tc>
          <w:tcPr>
            <w:tcW w:w="1098" w:type="dxa"/>
          </w:tcPr>
          <w:p w14:paraId="15338AF0" w14:textId="77777777" w:rsidR="003B5747" w:rsidRPr="00B93842" w:rsidRDefault="001304BD" w:rsidP="00F90DE5">
            <w:pPr>
              <w:pStyle w:val="Header"/>
              <w:jc w:val="center"/>
              <w:rPr>
                <w:szCs w:val="24"/>
              </w:rPr>
            </w:pPr>
            <w:r>
              <w:rPr>
                <w:szCs w:val="24"/>
              </w:rPr>
              <w:t>25</w:t>
            </w:r>
          </w:p>
        </w:tc>
      </w:tr>
      <w:tr w:rsidR="003B5747" w14:paraId="3496501F" w14:textId="77777777" w:rsidTr="00CC79DD">
        <w:tc>
          <w:tcPr>
            <w:tcW w:w="7758" w:type="dxa"/>
            <w:vAlign w:val="bottom"/>
          </w:tcPr>
          <w:p w14:paraId="605D656A" w14:textId="77777777" w:rsidR="003B5747" w:rsidRPr="00B93842" w:rsidRDefault="003B5747" w:rsidP="00EA6C10">
            <w:pPr>
              <w:rPr>
                <w:szCs w:val="24"/>
              </w:rPr>
            </w:pPr>
            <w:r w:rsidRPr="00B93842">
              <w:rPr>
                <w:szCs w:val="24"/>
              </w:rPr>
              <w:t>MEDICAL EMERGENCY</w:t>
            </w:r>
          </w:p>
        </w:tc>
        <w:tc>
          <w:tcPr>
            <w:tcW w:w="1098" w:type="dxa"/>
          </w:tcPr>
          <w:p w14:paraId="7A0889AB" w14:textId="77777777" w:rsidR="003B5747" w:rsidRPr="00B93842" w:rsidRDefault="001304BD" w:rsidP="009F7FB3">
            <w:pPr>
              <w:pStyle w:val="Header"/>
              <w:jc w:val="center"/>
              <w:rPr>
                <w:szCs w:val="24"/>
              </w:rPr>
            </w:pPr>
            <w:r>
              <w:rPr>
                <w:szCs w:val="24"/>
              </w:rPr>
              <w:t>26-30</w:t>
            </w:r>
          </w:p>
        </w:tc>
      </w:tr>
      <w:tr w:rsidR="003B5747" w14:paraId="1E5264D7" w14:textId="77777777" w:rsidTr="00CC79DD">
        <w:tc>
          <w:tcPr>
            <w:tcW w:w="7758" w:type="dxa"/>
            <w:vAlign w:val="bottom"/>
          </w:tcPr>
          <w:p w14:paraId="058C776D" w14:textId="77777777" w:rsidR="003B5747" w:rsidRPr="00B93842" w:rsidRDefault="003B5747" w:rsidP="00EA6C10">
            <w:pPr>
              <w:rPr>
                <w:szCs w:val="24"/>
              </w:rPr>
            </w:pPr>
            <w:r w:rsidRPr="00B93842">
              <w:rPr>
                <w:szCs w:val="24"/>
              </w:rPr>
              <w:t>MEDICATION DISPENSING PROCEDURE</w:t>
            </w:r>
          </w:p>
        </w:tc>
        <w:tc>
          <w:tcPr>
            <w:tcW w:w="1098" w:type="dxa"/>
          </w:tcPr>
          <w:p w14:paraId="78CE52FB" w14:textId="77777777" w:rsidR="003B5747" w:rsidRPr="00B93842" w:rsidRDefault="001304BD" w:rsidP="009F7FB3">
            <w:pPr>
              <w:pStyle w:val="Header"/>
              <w:jc w:val="center"/>
              <w:rPr>
                <w:szCs w:val="24"/>
              </w:rPr>
            </w:pPr>
            <w:r>
              <w:rPr>
                <w:szCs w:val="24"/>
              </w:rPr>
              <w:t>31-32</w:t>
            </w:r>
          </w:p>
        </w:tc>
      </w:tr>
      <w:tr w:rsidR="003B5747" w14:paraId="274B5B88" w14:textId="77777777" w:rsidTr="00CC79DD">
        <w:tc>
          <w:tcPr>
            <w:tcW w:w="7758" w:type="dxa"/>
            <w:vAlign w:val="bottom"/>
          </w:tcPr>
          <w:p w14:paraId="59F3571C" w14:textId="77777777" w:rsidR="003B5747" w:rsidRPr="00B93842" w:rsidRDefault="003B5747" w:rsidP="00EA6C10">
            <w:pPr>
              <w:rPr>
                <w:szCs w:val="24"/>
              </w:rPr>
            </w:pPr>
            <w:r w:rsidRPr="00B93842">
              <w:rPr>
                <w:szCs w:val="24"/>
              </w:rPr>
              <w:t>MEDICATION RECONCILIATION</w:t>
            </w:r>
          </w:p>
        </w:tc>
        <w:tc>
          <w:tcPr>
            <w:tcW w:w="1098" w:type="dxa"/>
          </w:tcPr>
          <w:p w14:paraId="6761A031" w14:textId="77777777" w:rsidR="003B5747" w:rsidRPr="00B93842" w:rsidRDefault="001304BD" w:rsidP="00F90DE5">
            <w:pPr>
              <w:pStyle w:val="Header"/>
              <w:jc w:val="center"/>
              <w:rPr>
                <w:szCs w:val="24"/>
              </w:rPr>
            </w:pPr>
            <w:r>
              <w:rPr>
                <w:szCs w:val="24"/>
              </w:rPr>
              <w:t>33</w:t>
            </w:r>
          </w:p>
        </w:tc>
      </w:tr>
      <w:tr w:rsidR="003B5747" w14:paraId="1FF34E92" w14:textId="77777777" w:rsidTr="00CC79DD">
        <w:tc>
          <w:tcPr>
            <w:tcW w:w="7758" w:type="dxa"/>
            <w:vAlign w:val="bottom"/>
          </w:tcPr>
          <w:p w14:paraId="1103412F" w14:textId="77777777" w:rsidR="003B5747" w:rsidRPr="00B93842" w:rsidRDefault="003B5747" w:rsidP="00EA6C10">
            <w:pPr>
              <w:rPr>
                <w:szCs w:val="24"/>
              </w:rPr>
            </w:pPr>
            <w:r w:rsidRPr="00B93842">
              <w:rPr>
                <w:szCs w:val="24"/>
              </w:rPr>
              <w:t>MISSED APPOINTMENT</w:t>
            </w:r>
          </w:p>
        </w:tc>
        <w:tc>
          <w:tcPr>
            <w:tcW w:w="1098" w:type="dxa"/>
          </w:tcPr>
          <w:p w14:paraId="44E85435" w14:textId="77777777" w:rsidR="003B5747" w:rsidRPr="00B93842" w:rsidRDefault="001304BD" w:rsidP="00F90DE5">
            <w:pPr>
              <w:pStyle w:val="Header"/>
              <w:jc w:val="center"/>
              <w:rPr>
                <w:szCs w:val="24"/>
              </w:rPr>
            </w:pPr>
            <w:r>
              <w:rPr>
                <w:szCs w:val="24"/>
              </w:rPr>
              <w:t>34</w:t>
            </w:r>
          </w:p>
        </w:tc>
      </w:tr>
      <w:tr w:rsidR="003B5747" w14:paraId="456A55A6" w14:textId="77777777" w:rsidTr="00CC79DD">
        <w:tc>
          <w:tcPr>
            <w:tcW w:w="7758" w:type="dxa"/>
            <w:vAlign w:val="bottom"/>
          </w:tcPr>
          <w:p w14:paraId="5419FE4C" w14:textId="77777777" w:rsidR="003B5747" w:rsidRPr="00B93842" w:rsidRDefault="003B5747" w:rsidP="00EA6C10">
            <w:pPr>
              <w:rPr>
                <w:szCs w:val="24"/>
              </w:rPr>
            </w:pPr>
            <w:r w:rsidRPr="00B93842">
              <w:rPr>
                <w:szCs w:val="24"/>
              </w:rPr>
              <w:t>OFFICE SECURITY</w:t>
            </w:r>
          </w:p>
        </w:tc>
        <w:tc>
          <w:tcPr>
            <w:tcW w:w="1098" w:type="dxa"/>
          </w:tcPr>
          <w:p w14:paraId="043D797D" w14:textId="77777777" w:rsidR="003B5747" w:rsidRPr="00B93842" w:rsidRDefault="001304BD" w:rsidP="009F7FB3">
            <w:pPr>
              <w:pStyle w:val="Header"/>
              <w:jc w:val="center"/>
              <w:rPr>
                <w:szCs w:val="24"/>
              </w:rPr>
            </w:pPr>
            <w:r>
              <w:rPr>
                <w:szCs w:val="24"/>
              </w:rPr>
              <w:t>35</w:t>
            </w:r>
          </w:p>
        </w:tc>
      </w:tr>
      <w:tr w:rsidR="003B5747" w14:paraId="54C00082" w14:textId="77777777" w:rsidTr="00CC79DD">
        <w:tc>
          <w:tcPr>
            <w:tcW w:w="7758" w:type="dxa"/>
            <w:vAlign w:val="bottom"/>
          </w:tcPr>
          <w:p w14:paraId="1B64A5B6" w14:textId="77777777" w:rsidR="003B5747" w:rsidRPr="00B93842" w:rsidRDefault="003B5747" w:rsidP="006B5C1E">
            <w:pPr>
              <w:rPr>
                <w:szCs w:val="24"/>
              </w:rPr>
            </w:pPr>
            <w:r w:rsidRPr="00B93842">
              <w:rPr>
                <w:szCs w:val="24"/>
              </w:rPr>
              <w:t xml:space="preserve">ORDERING </w:t>
            </w:r>
            <w:r>
              <w:rPr>
                <w:szCs w:val="24"/>
              </w:rPr>
              <w:t>MEDICATION</w:t>
            </w:r>
          </w:p>
        </w:tc>
        <w:tc>
          <w:tcPr>
            <w:tcW w:w="1098" w:type="dxa"/>
          </w:tcPr>
          <w:p w14:paraId="7F35F9E0" w14:textId="77777777" w:rsidR="003B5747" w:rsidRPr="00B93842" w:rsidRDefault="001304BD" w:rsidP="009F7FB3">
            <w:pPr>
              <w:pStyle w:val="Header"/>
              <w:jc w:val="center"/>
              <w:rPr>
                <w:szCs w:val="24"/>
              </w:rPr>
            </w:pPr>
            <w:r>
              <w:rPr>
                <w:szCs w:val="24"/>
              </w:rPr>
              <w:t>36-37</w:t>
            </w:r>
          </w:p>
        </w:tc>
      </w:tr>
      <w:tr w:rsidR="003B5747" w14:paraId="30746FD9" w14:textId="77777777" w:rsidTr="00CC79DD">
        <w:tc>
          <w:tcPr>
            <w:tcW w:w="7758" w:type="dxa"/>
            <w:vAlign w:val="bottom"/>
          </w:tcPr>
          <w:p w14:paraId="64E05810" w14:textId="77777777" w:rsidR="003B5747" w:rsidRPr="00B93842" w:rsidRDefault="003B5747" w:rsidP="00EA6C10">
            <w:pPr>
              <w:rPr>
                <w:szCs w:val="24"/>
              </w:rPr>
            </w:pPr>
            <w:r w:rsidRPr="00B93842">
              <w:rPr>
                <w:szCs w:val="24"/>
              </w:rPr>
              <w:t>PREGNANCY SCREENING</w:t>
            </w:r>
          </w:p>
        </w:tc>
        <w:tc>
          <w:tcPr>
            <w:tcW w:w="1098" w:type="dxa"/>
          </w:tcPr>
          <w:p w14:paraId="0D9F39AE" w14:textId="77777777" w:rsidR="003B5747" w:rsidRPr="00B93842" w:rsidRDefault="001304BD" w:rsidP="00F90DE5">
            <w:pPr>
              <w:pStyle w:val="Header"/>
              <w:jc w:val="center"/>
              <w:rPr>
                <w:szCs w:val="24"/>
              </w:rPr>
            </w:pPr>
            <w:r>
              <w:rPr>
                <w:szCs w:val="24"/>
              </w:rPr>
              <w:t>38</w:t>
            </w:r>
          </w:p>
        </w:tc>
      </w:tr>
      <w:tr w:rsidR="00D20816" w14:paraId="720BA613" w14:textId="77777777" w:rsidTr="00CC79DD">
        <w:tc>
          <w:tcPr>
            <w:tcW w:w="7758" w:type="dxa"/>
            <w:vAlign w:val="bottom"/>
          </w:tcPr>
          <w:p w14:paraId="7DF3B50A" w14:textId="77777777" w:rsidR="00D20816" w:rsidRPr="00B93842" w:rsidRDefault="00D20816" w:rsidP="00EA6C10">
            <w:pPr>
              <w:rPr>
                <w:szCs w:val="24"/>
              </w:rPr>
            </w:pPr>
            <w:r w:rsidRPr="008E5C08">
              <w:t>PROVISION OF MENTAL HEALTH SERVICES TO MINORS</w:t>
            </w:r>
          </w:p>
        </w:tc>
        <w:tc>
          <w:tcPr>
            <w:tcW w:w="1098" w:type="dxa"/>
          </w:tcPr>
          <w:p w14:paraId="09753F57" w14:textId="77777777" w:rsidR="00D20816" w:rsidRDefault="001304BD" w:rsidP="009F7FB3">
            <w:pPr>
              <w:pStyle w:val="Header"/>
              <w:jc w:val="center"/>
              <w:rPr>
                <w:szCs w:val="24"/>
              </w:rPr>
            </w:pPr>
            <w:r>
              <w:rPr>
                <w:szCs w:val="24"/>
              </w:rPr>
              <w:t>39-40</w:t>
            </w:r>
          </w:p>
        </w:tc>
      </w:tr>
      <w:tr w:rsidR="00D20816" w14:paraId="1AA593FA" w14:textId="77777777" w:rsidTr="00CC79DD">
        <w:tc>
          <w:tcPr>
            <w:tcW w:w="7758" w:type="dxa"/>
            <w:vAlign w:val="bottom"/>
          </w:tcPr>
          <w:p w14:paraId="43EF0CF4" w14:textId="77777777" w:rsidR="00D20816" w:rsidRPr="00B93842" w:rsidRDefault="00D20816" w:rsidP="002C74C0">
            <w:pPr>
              <w:rPr>
                <w:szCs w:val="24"/>
              </w:rPr>
            </w:pPr>
            <w:r w:rsidRPr="008D7204">
              <w:rPr>
                <w:szCs w:val="24"/>
              </w:rPr>
              <w:t>PROVISION OF SBHC SERVICES  (IEP/504 Plans)</w:t>
            </w:r>
          </w:p>
        </w:tc>
        <w:tc>
          <w:tcPr>
            <w:tcW w:w="1098" w:type="dxa"/>
          </w:tcPr>
          <w:p w14:paraId="44D0D5C4" w14:textId="77777777" w:rsidR="00D20816" w:rsidRDefault="001304BD" w:rsidP="009F7FB3">
            <w:pPr>
              <w:pStyle w:val="Header"/>
              <w:jc w:val="center"/>
              <w:rPr>
                <w:szCs w:val="24"/>
              </w:rPr>
            </w:pPr>
            <w:r>
              <w:rPr>
                <w:szCs w:val="24"/>
              </w:rPr>
              <w:t>41-43</w:t>
            </w:r>
          </w:p>
        </w:tc>
      </w:tr>
      <w:tr w:rsidR="003B5747" w14:paraId="2BAD7564" w14:textId="77777777" w:rsidTr="00CC79DD">
        <w:tc>
          <w:tcPr>
            <w:tcW w:w="7758" w:type="dxa"/>
            <w:vAlign w:val="bottom"/>
          </w:tcPr>
          <w:p w14:paraId="5D2A9424" w14:textId="77777777" w:rsidR="003B5747" w:rsidRPr="00B93842" w:rsidRDefault="003B5747" w:rsidP="00EA6C10">
            <w:pPr>
              <w:rPr>
                <w:szCs w:val="24"/>
              </w:rPr>
            </w:pPr>
            <w:r w:rsidRPr="00B93842">
              <w:rPr>
                <w:szCs w:val="24"/>
              </w:rPr>
              <w:t>PSYCHIATRIC EMERGENCY</w:t>
            </w:r>
          </w:p>
        </w:tc>
        <w:tc>
          <w:tcPr>
            <w:tcW w:w="1098" w:type="dxa"/>
          </w:tcPr>
          <w:p w14:paraId="45821D5E" w14:textId="77777777" w:rsidR="003B5747" w:rsidRPr="00B93842" w:rsidRDefault="001304BD" w:rsidP="009F7FB3">
            <w:pPr>
              <w:pStyle w:val="Header"/>
              <w:jc w:val="center"/>
              <w:rPr>
                <w:szCs w:val="24"/>
              </w:rPr>
            </w:pPr>
            <w:r>
              <w:rPr>
                <w:szCs w:val="24"/>
              </w:rPr>
              <w:t>44-45</w:t>
            </w:r>
          </w:p>
        </w:tc>
      </w:tr>
      <w:tr w:rsidR="003B5747" w14:paraId="2D4E36CF" w14:textId="77777777" w:rsidTr="00CC79DD">
        <w:tc>
          <w:tcPr>
            <w:tcW w:w="7758" w:type="dxa"/>
            <w:vAlign w:val="bottom"/>
          </w:tcPr>
          <w:p w14:paraId="387D59CA" w14:textId="77777777" w:rsidR="003B5747" w:rsidRPr="00B93842" w:rsidRDefault="003B5747" w:rsidP="00EA6C10">
            <w:pPr>
              <w:rPr>
                <w:szCs w:val="24"/>
              </w:rPr>
            </w:pPr>
            <w:r w:rsidRPr="00B93842">
              <w:rPr>
                <w:szCs w:val="24"/>
              </w:rPr>
              <w:t xml:space="preserve">QUALITY ASSURANCE </w:t>
            </w:r>
          </w:p>
        </w:tc>
        <w:tc>
          <w:tcPr>
            <w:tcW w:w="1098" w:type="dxa"/>
          </w:tcPr>
          <w:p w14:paraId="3BEA79C4" w14:textId="77777777" w:rsidR="003B5747" w:rsidRPr="00B93842" w:rsidRDefault="001304BD" w:rsidP="00F90DE5">
            <w:pPr>
              <w:pStyle w:val="Header"/>
              <w:jc w:val="center"/>
              <w:rPr>
                <w:szCs w:val="24"/>
              </w:rPr>
            </w:pPr>
            <w:r>
              <w:rPr>
                <w:szCs w:val="24"/>
              </w:rPr>
              <w:t>46</w:t>
            </w:r>
          </w:p>
        </w:tc>
      </w:tr>
      <w:tr w:rsidR="003B5747" w14:paraId="459E618A" w14:textId="77777777" w:rsidTr="00CC79DD">
        <w:tc>
          <w:tcPr>
            <w:tcW w:w="7758" w:type="dxa"/>
            <w:vAlign w:val="bottom"/>
          </w:tcPr>
          <w:p w14:paraId="2C997E8A" w14:textId="77777777" w:rsidR="003B5747" w:rsidRPr="00B93842" w:rsidRDefault="003B5747" w:rsidP="00EA6C10">
            <w:pPr>
              <w:rPr>
                <w:szCs w:val="24"/>
              </w:rPr>
            </w:pPr>
            <w:r w:rsidRPr="00B93842">
              <w:rPr>
                <w:szCs w:val="24"/>
              </w:rPr>
              <w:t>RECORD RETENTION</w:t>
            </w:r>
          </w:p>
        </w:tc>
        <w:tc>
          <w:tcPr>
            <w:tcW w:w="1098" w:type="dxa"/>
          </w:tcPr>
          <w:p w14:paraId="179837B9" w14:textId="77777777" w:rsidR="003B5747" w:rsidRPr="00B93842" w:rsidRDefault="001304BD" w:rsidP="00F90DE5">
            <w:pPr>
              <w:pStyle w:val="Header"/>
              <w:jc w:val="center"/>
              <w:rPr>
                <w:szCs w:val="24"/>
              </w:rPr>
            </w:pPr>
            <w:r>
              <w:rPr>
                <w:szCs w:val="24"/>
              </w:rPr>
              <w:t>47</w:t>
            </w:r>
          </w:p>
        </w:tc>
      </w:tr>
      <w:tr w:rsidR="003B5747" w14:paraId="0E114965" w14:textId="77777777" w:rsidTr="00CC79DD">
        <w:tc>
          <w:tcPr>
            <w:tcW w:w="7758" w:type="dxa"/>
            <w:vAlign w:val="bottom"/>
          </w:tcPr>
          <w:p w14:paraId="6810C0D9" w14:textId="77777777" w:rsidR="003B5747" w:rsidRPr="00B93842" w:rsidRDefault="003B5747" w:rsidP="00EA6C10">
            <w:pPr>
              <w:rPr>
                <w:szCs w:val="24"/>
              </w:rPr>
            </w:pPr>
            <w:r w:rsidRPr="00B93842">
              <w:rPr>
                <w:szCs w:val="24"/>
              </w:rPr>
              <w:t>RESPONSIBILITY OF REFERRAL AND TREATMENT</w:t>
            </w:r>
          </w:p>
        </w:tc>
        <w:tc>
          <w:tcPr>
            <w:tcW w:w="1098" w:type="dxa"/>
          </w:tcPr>
          <w:p w14:paraId="65C33D3D" w14:textId="77777777" w:rsidR="003B5747" w:rsidRPr="00B93842" w:rsidRDefault="001304BD" w:rsidP="00F90DE5">
            <w:pPr>
              <w:pStyle w:val="Header"/>
              <w:jc w:val="center"/>
              <w:rPr>
                <w:szCs w:val="24"/>
              </w:rPr>
            </w:pPr>
            <w:r>
              <w:rPr>
                <w:szCs w:val="24"/>
              </w:rPr>
              <w:t>48</w:t>
            </w:r>
          </w:p>
        </w:tc>
      </w:tr>
      <w:tr w:rsidR="00F303F9" w14:paraId="11CECBAC" w14:textId="77777777" w:rsidTr="00CC79DD">
        <w:tc>
          <w:tcPr>
            <w:tcW w:w="7758" w:type="dxa"/>
            <w:vAlign w:val="bottom"/>
          </w:tcPr>
          <w:p w14:paraId="48396150" w14:textId="77777777" w:rsidR="00F303F9" w:rsidRPr="00B93842" w:rsidRDefault="00F303F9" w:rsidP="00EA6C10">
            <w:pPr>
              <w:rPr>
                <w:szCs w:val="24"/>
              </w:rPr>
            </w:pPr>
            <w:r>
              <w:rPr>
                <w:szCs w:val="24"/>
              </w:rPr>
              <w:t>SBHC OFF HOURS</w:t>
            </w:r>
          </w:p>
        </w:tc>
        <w:tc>
          <w:tcPr>
            <w:tcW w:w="1098" w:type="dxa"/>
          </w:tcPr>
          <w:p w14:paraId="5C5707B0" w14:textId="77777777" w:rsidR="00F303F9" w:rsidRDefault="001304BD" w:rsidP="00F90DE5">
            <w:pPr>
              <w:pStyle w:val="Header"/>
              <w:jc w:val="center"/>
              <w:rPr>
                <w:szCs w:val="24"/>
              </w:rPr>
            </w:pPr>
            <w:r>
              <w:rPr>
                <w:szCs w:val="24"/>
              </w:rPr>
              <w:t>49</w:t>
            </w:r>
          </w:p>
        </w:tc>
      </w:tr>
      <w:tr w:rsidR="003B5747" w14:paraId="6C645E24" w14:textId="77777777" w:rsidTr="00CC79DD">
        <w:tc>
          <w:tcPr>
            <w:tcW w:w="7758" w:type="dxa"/>
            <w:vAlign w:val="bottom"/>
          </w:tcPr>
          <w:p w14:paraId="45684C11" w14:textId="77777777" w:rsidR="003B5747" w:rsidRPr="00B93842" w:rsidRDefault="003B5747" w:rsidP="00EA6C10">
            <w:pPr>
              <w:rPr>
                <w:szCs w:val="24"/>
              </w:rPr>
            </w:pPr>
            <w:r w:rsidRPr="00B93842">
              <w:rPr>
                <w:szCs w:val="24"/>
              </w:rPr>
              <w:t xml:space="preserve">SCHEDULING APPOINTMENTS </w:t>
            </w:r>
          </w:p>
        </w:tc>
        <w:tc>
          <w:tcPr>
            <w:tcW w:w="1098" w:type="dxa"/>
          </w:tcPr>
          <w:p w14:paraId="4D3B060F" w14:textId="77777777" w:rsidR="003B5747" w:rsidRPr="00B93842" w:rsidRDefault="001304BD" w:rsidP="00F90DE5">
            <w:pPr>
              <w:pStyle w:val="Header"/>
              <w:jc w:val="center"/>
              <w:rPr>
                <w:szCs w:val="24"/>
              </w:rPr>
            </w:pPr>
            <w:r>
              <w:rPr>
                <w:szCs w:val="24"/>
              </w:rPr>
              <w:t>50</w:t>
            </w:r>
          </w:p>
        </w:tc>
      </w:tr>
      <w:tr w:rsidR="003B5747" w14:paraId="73C0DDC2" w14:textId="77777777" w:rsidTr="00CC79DD">
        <w:tc>
          <w:tcPr>
            <w:tcW w:w="7758" w:type="dxa"/>
            <w:vAlign w:val="bottom"/>
          </w:tcPr>
          <w:p w14:paraId="617C6C1C" w14:textId="77777777" w:rsidR="003B5747" w:rsidRPr="00B93842" w:rsidRDefault="003B5747" w:rsidP="00EA6C10">
            <w:pPr>
              <w:rPr>
                <w:szCs w:val="24"/>
              </w:rPr>
            </w:pPr>
            <w:r w:rsidRPr="00B93842">
              <w:rPr>
                <w:szCs w:val="24"/>
              </w:rPr>
              <w:t>STANDING ORDERS</w:t>
            </w:r>
          </w:p>
        </w:tc>
        <w:tc>
          <w:tcPr>
            <w:tcW w:w="1098" w:type="dxa"/>
          </w:tcPr>
          <w:p w14:paraId="7D4C50B3" w14:textId="77777777" w:rsidR="003B5747" w:rsidRPr="00B93842" w:rsidRDefault="001304BD" w:rsidP="00F90DE5">
            <w:pPr>
              <w:pStyle w:val="Header"/>
              <w:jc w:val="center"/>
              <w:rPr>
                <w:szCs w:val="24"/>
              </w:rPr>
            </w:pPr>
            <w:r>
              <w:rPr>
                <w:szCs w:val="24"/>
              </w:rPr>
              <w:t>51</w:t>
            </w:r>
          </w:p>
        </w:tc>
      </w:tr>
      <w:tr w:rsidR="003B5747" w14:paraId="43E5989A" w14:textId="77777777" w:rsidTr="00CC79DD">
        <w:tc>
          <w:tcPr>
            <w:tcW w:w="7758" w:type="dxa"/>
            <w:vAlign w:val="bottom"/>
          </w:tcPr>
          <w:p w14:paraId="490849B2" w14:textId="77777777" w:rsidR="003B5747" w:rsidRPr="00B93842" w:rsidRDefault="003B5747" w:rsidP="00EA6C10">
            <w:pPr>
              <w:rPr>
                <w:szCs w:val="24"/>
              </w:rPr>
            </w:pPr>
            <w:r w:rsidRPr="00B93842">
              <w:rPr>
                <w:szCs w:val="24"/>
              </w:rPr>
              <w:t>STUDENT ARRIVAL &amp; DEPARTURE</w:t>
            </w:r>
          </w:p>
        </w:tc>
        <w:tc>
          <w:tcPr>
            <w:tcW w:w="1098" w:type="dxa"/>
          </w:tcPr>
          <w:p w14:paraId="5E0012FF" w14:textId="77777777" w:rsidR="003B5747" w:rsidRPr="00B93842" w:rsidRDefault="001304BD" w:rsidP="00F90DE5">
            <w:pPr>
              <w:pStyle w:val="Header"/>
              <w:jc w:val="center"/>
              <w:rPr>
                <w:szCs w:val="24"/>
              </w:rPr>
            </w:pPr>
            <w:r>
              <w:rPr>
                <w:szCs w:val="24"/>
              </w:rPr>
              <w:t>52</w:t>
            </w:r>
          </w:p>
        </w:tc>
      </w:tr>
      <w:tr w:rsidR="003B5747" w14:paraId="4272BAEA" w14:textId="77777777" w:rsidTr="00CC79DD">
        <w:tc>
          <w:tcPr>
            <w:tcW w:w="7758" w:type="dxa"/>
            <w:vAlign w:val="bottom"/>
          </w:tcPr>
          <w:p w14:paraId="5A1C2F39" w14:textId="77777777" w:rsidR="003B5747" w:rsidRPr="00B93842" w:rsidRDefault="003B5747" w:rsidP="00EA6C10">
            <w:pPr>
              <w:rPr>
                <w:szCs w:val="24"/>
              </w:rPr>
            </w:pPr>
            <w:r w:rsidRPr="00B93842">
              <w:rPr>
                <w:szCs w:val="24"/>
              </w:rPr>
              <w:t xml:space="preserve">STUDENT'S BILL OF RIGHTS </w:t>
            </w:r>
          </w:p>
        </w:tc>
        <w:tc>
          <w:tcPr>
            <w:tcW w:w="1098" w:type="dxa"/>
          </w:tcPr>
          <w:p w14:paraId="064C9166" w14:textId="77777777" w:rsidR="003B5747" w:rsidRPr="00B93842" w:rsidRDefault="001304BD" w:rsidP="00507DF4">
            <w:pPr>
              <w:pStyle w:val="Header"/>
              <w:jc w:val="center"/>
              <w:rPr>
                <w:szCs w:val="24"/>
              </w:rPr>
            </w:pPr>
            <w:r>
              <w:rPr>
                <w:szCs w:val="24"/>
              </w:rPr>
              <w:t>53-54</w:t>
            </w:r>
          </w:p>
        </w:tc>
      </w:tr>
      <w:tr w:rsidR="003B5747" w14:paraId="4F1D7A4C" w14:textId="77777777" w:rsidTr="00CC79DD">
        <w:tc>
          <w:tcPr>
            <w:tcW w:w="7758" w:type="dxa"/>
            <w:vAlign w:val="bottom"/>
          </w:tcPr>
          <w:p w14:paraId="46797A13" w14:textId="77777777" w:rsidR="003B5747" w:rsidRPr="00B93842" w:rsidRDefault="003B5747" w:rsidP="00EA6C10">
            <w:pPr>
              <w:rPr>
                <w:szCs w:val="24"/>
              </w:rPr>
            </w:pPr>
            <w:r w:rsidRPr="00B93842">
              <w:rPr>
                <w:szCs w:val="24"/>
              </w:rPr>
              <w:t>SUSPECTED CHILD ABUSE</w:t>
            </w:r>
            <w:r>
              <w:rPr>
                <w:szCs w:val="24"/>
              </w:rPr>
              <w:t xml:space="preserve"> &amp; NEGLECT</w:t>
            </w:r>
          </w:p>
        </w:tc>
        <w:tc>
          <w:tcPr>
            <w:tcW w:w="1098" w:type="dxa"/>
          </w:tcPr>
          <w:p w14:paraId="3D4D074A" w14:textId="77777777" w:rsidR="003B5747" w:rsidRPr="00B93842" w:rsidRDefault="001304BD" w:rsidP="00F90DE5">
            <w:pPr>
              <w:pStyle w:val="Header"/>
              <w:jc w:val="center"/>
              <w:rPr>
                <w:szCs w:val="24"/>
              </w:rPr>
            </w:pPr>
            <w:r>
              <w:rPr>
                <w:szCs w:val="24"/>
              </w:rPr>
              <w:t>55</w:t>
            </w:r>
          </w:p>
        </w:tc>
      </w:tr>
      <w:tr w:rsidR="003B5747" w14:paraId="513A3A5C" w14:textId="77777777" w:rsidTr="00CC79DD">
        <w:tc>
          <w:tcPr>
            <w:tcW w:w="7758" w:type="dxa"/>
            <w:vAlign w:val="bottom"/>
          </w:tcPr>
          <w:p w14:paraId="38E99C56" w14:textId="77777777" w:rsidR="003B5747" w:rsidRPr="00B93842" w:rsidRDefault="003B5747" w:rsidP="00EA6C10">
            <w:pPr>
              <w:rPr>
                <w:szCs w:val="24"/>
              </w:rPr>
            </w:pPr>
            <w:r w:rsidRPr="00B93842">
              <w:rPr>
                <w:szCs w:val="24"/>
              </w:rPr>
              <w:t>THIRD PARTY BILLING</w:t>
            </w:r>
          </w:p>
        </w:tc>
        <w:tc>
          <w:tcPr>
            <w:tcW w:w="1098" w:type="dxa"/>
          </w:tcPr>
          <w:p w14:paraId="751F6A34" w14:textId="77777777" w:rsidR="003B5747" w:rsidRPr="00B93842" w:rsidRDefault="001304BD" w:rsidP="00F500D4">
            <w:pPr>
              <w:pStyle w:val="Header"/>
              <w:jc w:val="center"/>
              <w:rPr>
                <w:szCs w:val="24"/>
              </w:rPr>
            </w:pPr>
            <w:r>
              <w:rPr>
                <w:szCs w:val="24"/>
              </w:rPr>
              <w:t>56</w:t>
            </w:r>
          </w:p>
        </w:tc>
      </w:tr>
      <w:tr w:rsidR="003B5747" w14:paraId="59139444" w14:textId="77777777" w:rsidTr="00CC79DD">
        <w:tc>
          <w:tcPr>
            <w:tcW w:w="7758" w:type="dxa"/>
            <w:vAlign w:val="bottom"/>
          </w:tcPr>
          <w:p w14:paraId="41DDC3CC" w14:textId="77777777" w:rsidR="003B5747" w:rsidRPr="00B93842" w:rsidRDefault="003B5747" w:rsidP="00EA6C10">
            <w:pPr>
              <w:rPr>
                <w:szCs w:val="24"/>
              </w:rPr>
            </w:pPr>
            <w:r w:rsidRPr="00B93842">
              <w:rPr>
                <w:szCs w:val="24"/>
              </w:rPr>
              <w:t xml:space="preserve">TIME STAMPING </w:t>
            </w:r>
          </w:p>
        </w:tc>
        <w:tc>
          <w:tcPr>
            <w:tcW w:w="1098" w:type="dxa"/>
          </w:tcPr>
          <w:p w14:paraId="73AD43EB" w14:textId="77777777" w:rsidR="003B5747" w:rsidRDefault="001304BD" w:rsidP="00507DF4">
            <w:pPr>
              <w:pStyle w:val="Header"/>
              <w:jc w:val="center"/>
              <w:rPr>
                <w:szCs w:val="24"/>
              </w:rPr>
            </w:pPr>
            <w:r>
              <w:rPr>
                <w:szCs w:val="24"/>
              </w:rPr>
              <w:t>57-58</w:t>
            </w:r>
          </w:p>
        </w:tc>
      </w:tr>
      <w:tr w:rsidR="003B5747" w14:paraId="2B0915C6" w14:textId="77777777" w:rsidTr="00CC79DD">
        <w:tc>
          <w:tcPr>
            <w:tcW w:w="7758" w:type="dxa"/>
            <w:vAlign w:val="bottom"/>
          </w:tcPr>
          <w:p w14:paraId="5F2BE552" w14:textId="77777777" w:rsidR="003B5747" w:rsidRDefault="003B5747" w:rsidP="009C7948">
            <w:pPr>
              <w:rPr>
                <w:szCs w:val="24"/>
              </w:rPr>
            </w:pPr>
            <w:r>
              <w:rPr>
                <w:szCs w:val="24"/>
              </w:rPr>
              <w:t>UNINSURED STUDENTS</w:t>
            </w:r>
          </w:p>
        </w:tc>
        <w:tc>
          <w:tcPr>
            <w:tcW w:w="1098" w:type="dxa"/>
          </w:tcPr>
          <w:p w14:paraId="320954DB" w14:textId="77777777" w:rsidR="003B5747" w:rsidRPr="00B93842" w:rsidRDefault="001304BD" w:rsidP="00F500D4">
            <w:pPr>
              <w:pStyle w:val="Header"/>
              <w:jc w:val="center"/>
              <w:rPr>
                <w:szCs w:val="24"/>
              </w:rPr>
            </w:pPr>
            <w:r>
              <w:rPr>
                <w:szCs w:val="24"/>
              </w:rPr>
              <w:t>59-64</w:t>
            </w:r>
          </w:p>
        </w:tc>
      </w:tr>
      <w:tr w:rsidR="003B5747" w14:paraId="4B81B33F" w14:textId="77777777" w:rsidTr="00CC79DD">
        <w:tc>
          <w:tcPr>
            <w:tcW w:w="7758" w:type="dxa"/>
            <w:vAlign w:val="bottom"/>
          </w:tcPr>
          <w:p w14:paraId="169519F5" w14:textId="77777777" w:rsidR="003B5747" w:rsidRPr="00B93842" w:rsidRDefault="003B5747" w:rsidP="009C7948">
            <w:pPr>
              <w:rPr>
                <w:szCs w:val="24"/>
              </w:rPr>
            </w:pPr>
            <w:r>
              <w:rPr>
                <w:szCs w:val="24"/>
              </w:rPr>
              <w:t>WEATHER CLOSURES</w:t>
            </w:r>
          </w:p>
        </w:tc>
        <w:tc>
          <w:tcPr>
            <w:tcW w:w="1098" w:type="dxa"/>
          </w:tcPr>
          <w:p w14:paraId="71119B5A" w14:textId="77777777" w:rsidR="003B5747" w:rsidRPr="00B93842" w:rsidRDefault="001304BD" w:rsidP="009477E9">
            <w:pPr>
              <w:pStyle w:val="Header"/>
              <w:jc w:val="center"/>
              <w:rPr>
                <w:szCs w:val="24"/>
              </w:rPr>
            </w:pPr>
            <w:r>
              <w:rPr>
                <w:szCs w:val="24"/>
              </w:rPr>
              <w:t>65</w:t>
            </w:r>
          </w:p>
        </w:tc>
      </w:tr>
    </w:tbl>
    <w:p w14:paraId="49C652ED" w14:textId="77777777" w:rsidR="001304BD" w:rsidRDefault="001304BD" w:rsidP="00D21DFA">
      <w:pPr>
        <w:pStyle w:val="Title"/>
        <w:jc w:val="center"/>
      </w:pPr>
    </w:p>
    <w:p w14:paraId="58681C2C" w14:textId="77777777" w:rsidR="00B53CC9" w:rsidRDefault="00B53CC9" w:rsidP="00D21DFA">
      <w:pPr>
        <w:pStyle w:val="Title"/>
        <w:jc w:val="center"/>
        <w:rPr>
          <w:b w:val="0"/>
        </w:rPr>
      </w:pPr>
      <w:r>
        <w:lastRenderedPageBreak/>
        <w:t>CHRISTIANA CARE HEALTH SERVICES POLICY</w:t>
      </w:r>
    </w:p>
    <w:p w14:paraId="2D0DA82A" w14:textId="77777777" w:rsidR="00B53CC9" w:rsidRDefault="00D21DFA" w:rsidP="00D21DFA">
      <w:pPr>
        <w:jc w:val="center"/>
        <w:rPr>
          <w:b/>
          <w:sz w:val="28"/>
          <w:szCs w:val="28"/>
        </w:rPr>
      </w:pPr>
      <w:r>
        <w:rPr>
          <w:b/>
          <w:sz w:val="28"/>
          <w:szCs w:val="28"/>
        </w:rPr>
        <w:t>SCHOOL</w:t>
      </w:r>
      <w:r w:rsidR="00240118">
        <w:rPr>
          <w:b/>
          <w:sz w:val="28"/>
          <w:szCs w:val="28"/>
        </w:rPr>
        <w:t>-</w:t>
      </w:r>
      <w:r>
        <w:rPr>
          <w:b/>
          <w:sz w:val="28"/>
          <w:szCs w:val="28"/>
        </w:rPr>
        <w:t>BASED HEALTH CENTER</w:t>
      </w:r>
    </w:p>
    <w:p w14:paraId="7FF92779" w14:textId="77777777" w:rsidR="00D21DFA" w:rsidRPr="00D21DFA" w:rsidRDefault="00D21DFA" w:rsidP="00D21DFA">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B53CC9" w14:paraId="618905C0" w14:textId="77777777" w:rsidTr="00D77309">
        <w:tc>
          <w:tcPr>
            <w:tcW w:w="4428" w:type="dxa"/>
          </w:tcPr>
          <w:p w14:paraId="146C5375" w14:textId="77777777" w:rsidR="00B53CC9" w:rsidRDefault="00B53CC9">
            <w:r>
              <w:t>POLICY TITLE:</w:t>
            </w:r>
          </w:p>
        </w:tc>
        <w:tc>
          <w:tcPr>
            <w:tcW w:w="4428" w:type="dxa"/>
          </w:tcPr>
          <w:p w14:paraId="1ACA64C8" w14:textId="77777777" w:rsidR="00B53CC9" w:rsidRDefault="00D21DFA">
            <w:pPr>
              <w:pStyle w:val="Heading1"/>
              <w:rPr>
                <w:highlight w:val="lightGray"/>
              </w:rPr>
            </w:pPr>
            <w:r w:rsidRPr="00D21DFA">
              <w:t>Accepting Referrals</w:t>
            </w:r>
          </w:p>
        </w:tc>
      </w:tr>
      <w:tr w:rsidR="00B53CC9" w14:paraId="71564B78" w14:textId="77777777" w:rsidTr="00D77309">
        <w:tc>
          <w:tcPr>
            <w:tcW w:w="4428" w:type="dxa"/>
          </w:tcPr>
          <w:p w14:paraId="60AE8053" w14:textId="77777777" w:rsidR="00B53CC9" w:rsidRDefault="00B53CC9">
            <w:r>
              <w:t>SECTION:</w:t>
            </w:r>
          </w:p>
        </w:tc>
        <w:tc>
          <w:tcPr>
            <w:tcW w:w="4428" w:type="dxa"/>
          </w:tcPr>
          <w:p w14:paraId="217DC75F" w14:textId="77777777" w:rsidR="00B53CC9" w:rsidRPr="00D21DFA" w:rsidRDefault="007744F3" w:rsidP="00240118">
            <w:r>
              <w:t>School</w:t>
            </w:r>
            <w:r w:rsidR="00240118">
              <w:t>-</w:t>
            </w:r>
            <w:r>
              <w:t>Based Health Center</w:t>
            </w:r>
            <w:r w:rsidR="007A4BEC">
              <w:t xml:space="preserve"> (SBHC)</w:t>
            </w:r>
          </w:p>
        </w:tc>
      </w:tr>
      <w:tr w:rsidR="00B53CC9" w14:paraId="3B13B6E4" w14:textId="77777777" w:rsidTr="00D77309">
        <w:tc>
          <w:tcPr>
            <w:tcW w:w="4428" w:type="dxa"/>
            <w:tcBorders>
              <w:bottom w:val="single" w:sz="4" w:space="0" w:color="auto"/>
            </w:tcBorders>
          </w:tcPr>
          <w:p w14:paraId="169A3122" w14:textId="77777777" w:rsidR="00B53CC9" w:rsidRDefault="00B53CC9">
            <w:r>
              <w:t xml:space="preserve">LAST </w:t>
            </w:r>
            <w:r w:rsidRPr="00D21DFA">
              <w:t>REVISION/REVIEW</w:t>
            </w:r>
            <w:r>
              <w:t xml:space="preserve"> DATE:</w:t>
            </w:r>
          </w:p>
        </w:tc>
        <w:tc>
          <w:tcPr>
            <w:tcW w:w="4428" w:type="dxa"/>
          </w:tcPr>
          <w:p w14:paraId="345BA69D" w14:textId="77777777" w:rsidR="00B53CC9" w:rsidRPr="00D21DFA" w:rsidRDefault="008A4CD7">
            <w:r>
              <w:t>09/1</w:t>
            </w:r>
            <w:r w:rsidR="007734FA">
              <w:t>9</w:t>
            </w:r>
          </w:p>
        </w:tc>
      </w:tr>
      <w:tr w:rsidR="00B53CC9" w14:paraId="61B42BAB" w14:textId="77777777" w:rsidTr="00D77309">
        <w:tc>
          <w:tcPr>
            <w:tcW w:w="4428" w:type="dxa"/>
            <w:tcBorders>
              <w:bottom w:val="single" w:sz="4" w:space="0" w:color="auto"/>
            </w:tcBorders>
          </w:tcPr>
          <w:p w14:paraId="7E5C2B35" w14:textId="77777777" w:rsidR="00B53CC9" w:rsidRDefault="00B53CC9">
            <w:r>
              <w:t>DATE OF ORIGIN:</w:t>
            </w:r>
          </w:p>
        </w:tc>
        <w:tc>
          <w:tcPr>
            <w:tcW w:w="4428" w:type="dxa"/>
          </w:tcPr>
          <w:p w14:paraId="30F27D0D" w14:textId="77777777" w:rsidR="00B53CC9" w:rsidRDefault="00B53CC9"/>
        </w:tc>
      </w:tr>
    </w:tbl>
    <w:p w14:paraId="57FC380E" w14:textId="77777777" w:rsidR="00B53CC9" w:rsidRDefault="00B53CC9"/>
    <w:p w14:paraId="01FF515F" w14:textId="77777777" w:rsidR="005F4C19" w:rsidRDefault="00B53CC9" w:rsidP="00307C26">
      <w:pPr>
        <w:tabs>
          <w:tab w:val="left" w:pos="-720"/>
        </w:tabs>
      </w:pPr>
      <w:r w:rsidRPr="00B93842">
        <w:rPr>
          <w:b/>
        </w:rPr>
        <w:t>POLICY:</w:t>
      </w:r>
      <w:r w:rsidR="00D21DFA" w:rsidRPr="00B93842">
        <w:t xml:space="preserve"> </w:t>
      </w:r>
    </w:p>
    <w:p w14:paraId="3AE16CA6" w14:textId="77777777" w:rsidR="00EE23E2" w:rsidRPr="00B93842" w:rsidRDefault="00EE23E2" w:rsidP="00307C26">
      <w:pPr>
        <w:tabs>
          <w:tab w:val="left" w:pos="-720"/>
        </w:tabs>
      </w:pPr>
    </w:p>
    <w:p w14:paraId="7511EC8D" w14:textId="77777777" w:rsidR="00D21DFA" w:rsidRDefault="00D21DFA" w:rsidP="00307C26">
      <w:pPr>
        <w:tabs>
          <w:tab w:val="left" w:pos="-720"/>
        </w:tabs>
      </w:pPr>
      <w:r>
        <w:t>The S</w:t>
      </w:r>
      <w:r w:rsidR="00D16E58">
        <w:t>BHC</w:t>
      </w:r>
      <w:r>
        <w:t xml:space="preserve"> accepts referrals for students from school personnel, parents/guardians and students.  Non registered students will be </w:t>
      </w:r>
      <w:r w:rsidR="00D16E58">
        <w:t xml:space="preserve">either encouraged to register and/or </w:t>
      </w:r>
      <w:r>
        <w:t xml:space="preserve">referred to appropriate school resources.   </w:t>
      </w:r>
    </w:p>
    <w:p w14:paraId="4BACE2AB" w14:textId="77777777" w:rsidR="00EE23E2" w:rsidRDefault="00EE23E2"/>
    <w:p w14:paraId="4280A74B" w14:textId="77777777" w:rsidR="00EE23E2" w:rsidRDefault="00B53CC9" w:rsidP="00EE23E2">
      <w:pPr>
        <w:tabs>
          <w:tab w:val="left" w:pos="-720"/>
        </w:tabs>
        <w:jc w:val="both"/>
        <w:rPr>
          <w:b/>
          <w:u w:val="single"/>
        </w:rPr>
      </w:pPr>
      <w:r w:rsidRPr="00D21DFA">
        <w:rPr>
          <w:b/>
        </w:rPr>
        <w:t>PROCEDURE:</w:t>
      </w:r>
      <w:r w:rsidR="00D21DFA" w:rsidRPr="00D21DFA">
        <w:rPr>
          <w:b/>
          <w:u w:val="single"/>
        </w:rPr>
        <w:t xml:space="preserve"> </w:t>
      </w:r>
    </w:p>
    <w:p w14:paraId="5C9EB4AC" w14:textId="77777777" w:rsidR="00EE23E2" w:rsidRDefault="00EE23E2" w:rsidP="00EE23E2">
      <w:pPr>
        <w:tabs>
          <w:tab w:val="left" w:pos="-720"/>
        </w:tabs>
        <w:jc w:val="both"/>
        <w:rPr>
          <w:b/>
          <w:u w:val="single"/>
        </w:rPr>
      </w:pPr>
    </w:p>
    <w:p w14:paraId="4F860ED0" w14:textId="77777777" w:rsidR="00D21DFA" w:rsidRDefault="006962BA" w:rsidP="00EE23E2">
      <w:pPr>
        <w:tabs>
          <w:tab w:val="left" w:pos="-720"/>
          <w:tab w:val="left" w:pos="0"/>
        </w:tabs>
        <w:spacing w:after="90"/>
        <w:ind w:left="720" w:hanging="360"/>
      </w:pPr>
      <w:r w:rsidRPr="006962BA">
        <w:t>1</w:t>
      </w:r>
      <w:r w:rsidR="00D21DFA">
        <w:t>.</w:t>
      </w:r>
      <w:r w:rsidR="00D21DFA">
        <w:tab/>
        <w:t xml:space="preserve">Written or verbal referrals for service are forwarded to the appropriate provider </w:t>
      </w:r>
      <w:r w:rsidR="007A416B">
        <w:t>if the</w:t>
      </w:r>
      <w:r w:rsidR="00D21DFA">
        <w:t xml:space="preserve"> student is registered.  </w:t>
      </w:r>
    </w:p>
    <w:p w14:paraId="64F323B7" w14:textId="77777777" w:rsidR="00D21DFA" w:rsidRDefault="00D21DFA" w:rsidP="00D21DFA">
      <w:pPr>
        <w:tabs>
          <w:tab w:val="left" w:pos="-720"/>
          <w:tab w:val="left" w:pos="0"/>
        </w:tabs>
        <w:spacing w:after="90" w:line="240" w:lineRule="atLeast"/>
        <w:ind w:left="720" w:hanging="720"/>
      </w:pPr>
    </w:p>
    <w:p w14:paraId="5EAE21BC" w14:textId="77777777" w:rsidR="00D21DFA" w:rsidRDefault="006962BA" w:rsidP="008D1952">
      <w:pPr>
        <w:tabs>
          <w:tab w:val="left" w:pos="-720"/>
          <w:tab w:val="left" w:pos="0"/>
        </w:tabs>
        <w:spacing w:after="90" w:line="240" w:lineRule="atLeast"/>
        <w:ind w:left="720" w:hanging="360"/>
      </w:pPr>
      <w:r w:rsidRPr="006962BA">
        <w:t>2</w:t>
      </w:r>
      <w:r w:rsidR="00D16E58" w:rsidRPr="006962BA">
        <w:t>.</w:t>
      </w:r>
      <w:r w:rsidR="00D21DFA">
        <w:tab/>
        <w:t>If the student is not registered</w:t>
      </w:r>
      <w:r w:rsidR="00E36774">
        <w:t>,</w:t>
      </w:r>
      <w:r w:rsidR="00D21DFA">
        <w:t xml:space="preserve"> the urgency of the referral will be assessed by the appropriate provider.</w:t>
      </w:r>
    </w:p>
    <w:p w14:paraId="5951059B" w14:textId="77777777" w:rsidR="00D21DFA" w:rsidRDefault="00D21DFA" w:rsidP="00D21DFA">
      <w:pPr>
        <w:tabs>
          <w:tab w:val="left" w:pos="-720"/>
          <w:tab w:val="left" w:pos="0"/>
        </w:tabs>
        <w:spacing w:after="90" w:line="240" w:lineRule="atLeast"/>
        <w:ind w:left="720" w:hanging="720"/>
      </w:pPr>
    </w:p>
    <w:p w14:paraId="1451031F" w14:textId="77777777" w:rsidR="00D21DFA" w:rsidRDefault="00D21DFA" w:rsidP="006F5E9C">
      <w:pPr>
        <w:numPr>
          <w:ilvl w:val="0"/>
          <w:numId w:val="60"/>
        </w:numPr>
        <w:tabs>
          <w:tab w:val="left" w:pos="90"/>
        </w:tabs>
        <w:spacing w:after="90"/>
      </w:pPr>
      <w:r>
        <w:t>If urgent, the student will be immediately referred to appropriate school</w:t>
      </w:r>
      <w:r w:rsidR="007C191D">
        <w:t xml:space="preserve"> </w:t>
      </w:r>
      <w:r>
        <w:t>resource.</w:t>
      </w:r>
    </w:p>
    <w:p w14:paraId="02F180C0" w14:textId="77777777" w:rsidR="00886668" w:rsidRDefault="00D21DFA" w:rsidP="006F5E9C">
      <w:pPr>
        <w:numPr>
          <w:ilvl w:val="0"/>
          <w:numId w:val="60"/>
        </w:numPr>
        <w:tabs>
          <w:tab w:val="left" w:pos="-720"/>
          <w:tab w:val="left" w:pos="0"/>
        </w:tabs>
        <w:spacing w:after="90" w:line="240" w:lineRule="atLeast"/>
      </w:pPr>
      <w:r>
        <w:t xml:space="preserve">If non- urgent, the </w:t>
      </w:r>
      <w:r w:rsidR="00240118">
        <w:t>SBHC</w:t>
      </w:r>
      <w:r>
        <w:t xml:space="preserve"> registration packet will be distributed to the student.</w:t>
      </w:r>
      <w:r w:rsidR="00422E68">
        <w:t xml:space="preserve">  Parent or Guardian may</w:t>
      </w:r>
      <w:r w:rsidR="00B7769C">
        <w:t xml:space="preserve"> </w:t>
      </w:r>
      <w:r w:rsidR="00422E68">
        <w:t>be contacted.</w:t>
      </w:r>
    </w:p>
    <w:p w14:paraId="05E4F9FB" w14:textId="77777777" w:rsidR="00886668" w:rsidRPr="0059398C" w:rsidRDefault="00886668" w:rsidP="006F5E9C">
      <w:pPr>
        <w:numPr>
          <w:ilvl w:val="0"/>
          <w:numId w:val="60"/>
        </w:numPr>
        <w:tabs>
          <w:tab w:val="left" w:pos="-720"/>
          <w:tab w:val="left" w:pos="0"/>
        </w:tabs>
        <w:spacing w:after="90" w:line="240" w:lineRule="atLeast"/>
      </w:pPr>
      <w:r w:rsidRPr="0059398C">
        <w:t xml:space="preserve">In accordance with Delaware law any minor age 14 or over may consent for voluntary outpatient mental health services and parent consent is NOT required. (Please see Policy: </w:t>
      </w:r>
      <w:r w:rsidR="000917C4" w:rsidRPr="0059398C">
        <w:t>Me</w:t>
      </w:r>
      <w:r w:rsidR="00076B91" w:rsidRPr="0059398C">
        <w:t>ntal Health Services to Minors W</w:t>
      </w:r>
      <w:r w:rsidR="000917C4" w:rsidRPr="0059398C">
        <w:t>ithout Parent Consent</w:t>
      </w:r>
      <w:r w:rsidRPr="0059398C">
        <w:t>)</w:t>
      </w:r>
    </w:p>
    <w:p w14:paraId="3C56B674" w14:textId="77777777" w:rsidR="00D21DFA" w:rsidRDefault="00D21DFA" w:rsidP="00D21DFA">
      <w:pPr>
        <w:tabs>
          <w:tab w:val="left" w:pos="-720"/>
          <w:tab w:val="left" w:pos="0"/>
        </w:tabs>
        <w:spacing w:line="240" w:lineRule="atLeast"/>
        <w:ind w:left="720" w:hanging="720"/>
        <w:rPr>
          <w:b/>
        </w:rPr>
      </w:pPr>
    </w:p>
    <w:p w14:paraId="65A24750" w14:textId="77777777" w:rsidR="00D21DFA" w:rsidRDefault="006962BA" w:rsidP="008D1952">
      <w:pPr>
        <w:tabs>
          <w:tab w:val="left" w:pos="-720"/>
          <w:tab w:val="left" w:pos="0"/>
        </w:tabs>
        <w:spacing w:line="240" w:lineRule="atLeast"/>
        <w:ind w:left="720" w:hanging="360"/>
      </w:pPr>
      <w:r>
        <w:t>3</w:t>
      </w:r>
      <w:r w:rsidR="00D21DFA">
        <w:t>.</w:t>
      </w:r>
      <w:r w:rsidR="00D21DFA">
        <w:tab/>
      </w:r>
      <w:r w:rsidR="00D16E58">
        <w:t>An</w:t>
      </w:r>
      <w:r w:rsidR="00D21DFA">
        <w:t xml:space="preserve"> appointment will be made </w:t>
      </w:r>
      <w:r w:rsidR="00D16E58">
        <w:t xml:space="preserve">for the student </w:t>
      </w:r>
      <w:r w:rsidR="00D21DFA">
        <w:t xml:space="preserve">with </w:t>
      </w:r>
      <w:r w:rsidR="00D16E58">
        <w:t xml:space="preserve">the </w:t>
      </w:r>
      <w:r w:rsidR="00D21DFA">
        <w:t>appropriate provider when SBHC registration is verified.</w:t>
      </w:r>
    </w:p>
    <w:p w14:paraId="1D96A80C" w14:textId="77777777" w:rsidR="00D21DFA" w:rsidRDefault="00D21DFA" w:rsidP="00D21DFA">
      <w:pPr>
        <w:tabs>
          <w:tab w:val="left" w:pos="-720"/>
          <w:tab w:val="left" w:pos="0"/>
        </w:tabs>
        <w:spacing w:line="240" w:lineRule="atLeast"/>
        <w:ind w:left="720" w:hanging="720"/>
      </w:pPr>
    </w:p>
    <w:p w14:paraId="37B9A1FC" w14:textId="77777777" w:rsidR="00D21DFA" w:rsidRDefault="006962BA" w:rsidP="008D1952">
      <w:pPr>
        <w:tabs>
          <w:tab w:val="left" w:pos="-720"/>
          <w:tab w:val="left" w:pos="0"/>
        </w:tabs>
        <w:spacing w:line="240" w:lineRule="atLeast"/>
        <w:ind w:left="720" w:hanging="360"/>
      </w:pPr>
      <w:r>
        <w:t>4</w:t>
      </w:r>
      <w:r w:rsidR="00D21DFA">
        <w:t>.</w:t>
      </w:r>
      <w:r w:rsidR="00D21DFA">
        <w:tab/>
        <w:t xml:space="preserve">A written referral form is available </w:t>
      </w:r>
      <w:r w:rsidR="000A7170">
        <w:t xml:space="preserve">for individuals </w:t>
      </w:r>
      <w:r w:rsidR="00D21DFA">
        <w:t>to document concerns</w:t>
      </w:r>
      <w:r w:rsidR="000A7170">
        <w:t xml:space="preserve"> </w:t>
      </w:r>
      <w:r>
        <w:t xml:space="preserve">                         </w:t>
      </w:r>
      <w:r w:rsidR="000A7170">
        <w:t>regarding a student and submit to SBHC</w:t>
      </w:r>
      <w:r w:rsidR="00D21DFA">
        <w:t>.</w:t>
      </w:r>
      <w:r w:rsidR="00422E68">
        <w:t xml:space="preserve">  </w:t>
      </w:r>
      <w:r w:rsidR="00742623">
        <w:t>A referral</w:t>
      </w:r>
      <w:r w:rsidR="00917D58">
        <w:t xml:space="preserve"> made verbally by school personnel will be documented on a</w:t>
      </w:r>
      <w:r w:rsidR="00742623">
        <w:t xml:space="preserve"> </w:t>
      </w:r>
      <w:r w:rsidR="00917D58">
        <w:t>collateral</w:t>
      </w:r>
      <w:r w:rsidR="00742623">
        <w:t xml:space="preserve"> form</w:t>
      </w:r>
      <w:r w:rsidR="00917D58">
        <w:t>.</w:t>
      </w:r>
    </w:p>
    <w:p w14:paraId="67882147" w14:textId="77777777" w:rsidR="00D30691" w:rsidRDefault="00D30691" w:rsidP="006962BA">
      <w:pPr>
        <w:tabs>
          <w:tab w:val="left" w:pos="-720"/>
          <w:tab w:val="left" w:pos="0"/>
        </w:tabs>
        <w:spacing w:line="240" w:lineRule="atLeast"/>
        <w:ind w:left="720" w:hanging="720"/>
      </w:pPr>
    </w:p>
    <w:p w14:paraId="6C718DBC" w14:textId="77777777" w:rsidR="00D30691" w:rsidRDefault="00D30691" w:rsidP="008D1952">
      <w:pPr>
        <w:tabs>
          <w:tab w:val="left" w:pos="-720"/>
          <w:tab w:val="left" w:pos="0"/>
        </w:tabs>
        <w:spacing w:line="240" w:lineRule="atLeast"/>
        <w:ind w:firstLine="360"/>
      </w:pPr>
      <w:r>
        <w:t>5.  Appropriate follow up with the referred source will be provided by the provider.</w:t>
      </w:r>
    </w:p>
    <w:p w14:paraId="5B57698B" w14:textId="77777777" w:rsidR="00C2160E" w:rsidRDefault="00C2160E" w:rsidP="006962BA">
      <w:pPr>
        <w:tabs>
          <w:tab w:val="left" w:pos="-720"/>
          <w:tab w:val="left" w:pos="0"/>
        </w:tabs>
        <w:spacing w:line="240" w:lineRule="atLeast"/>
        <w:ind w:left="720" w:hanging="720"/>
      </w:pPr>
    </w:p>
    <w:p w14:paraId="4378EA43" w14:textId="77777777" w:rsidR="00C2160E" w:rsidRDefault="00C2160E" w:rsidP="006962BA">
      <w:pPr>
        <w:tabs>
          <w:tab w:val="left" w:pos="-720"/>
          <w:tab w:val="left" w:pos="0"/>
        </w:tabs>
        <w:spacing w:line="240" w:lineRule="atLeast"/>
        <w:ind w:left="720" w:hanging="720"/>
      </w:pPr>
    </w:p>
    <w:p w14:paraId="10BFF458" w14:textId="77777777" w:rsidR="00C2160E" w:rsidRDefault="00C2160E" w:rsidP="006962BA">
      <w:pPr>
        <w:tabs>
          <w:tab w:val="left" w:pos="-720"/>
          <w:tab w:val="left" w:pos="0"/>
        </w:tabs>
        <w:spacing w:line="240" w:lineRule="atLeast"/>
        <w:ind w:left="720" w:hanging="720"/>
      </w:pPr>
    </w:p>
    <w:p w14:paraId="2F0D8BF1" w14:textId="77777777" w:rsidR="001544AD" w:rsidRDefault="001544AD" w:rsidP="006962BA">
      <w:pPr>
        <w:tabs>
          <w:tab w:val="left" w:pos="-720"/>
          <w:tab w:val="left" w:pos="0"/>
        </w:tabs>
        <w:spacing w:line="240" w:lineRule="atLeast"/>
        <w:ind w:left="720" w:hanging="720"/>
      </w:pPr>
    </w:p>
    <w:p w14:paraId="35BE6A54" w14:textId="77777777" w:rsidR="003E62D6" w:rsidRDefault="003E62D6" w:rsidP="006962BA">
      <w:pPr>
        <w:tabs>
          <w:tab w:val="left" w:pos="-720"/>
          <w:tab w:val="left" w:pos="0"/>
        </w:tabs>
        <w:spacing w:line="240" w:lineRule="atLeast"/>
        <w:ind w:left="720" w:hanging="720"/>
      </w:pPr>
    </w:p>
    <w:p w14:paraId="6501E0D2" w14:textId="77777777" w:rsidR="00354B45" w:rsidRDefault="00354B45" w:rsidP="006962BA">
      <w:pPr>
        <w:tabs>
          <w:tab w:val="left" w:pos="-720"/>
          <w:tab w:val="left" w:pos="0"/>
        </w:tabs>
        <w:spacing w:line="240" w:lineRule="atLeast"/>
        <w:ind w:left="720" w:hanging="720"/>
      </w:pPr>
    </w:p>
    <w:p w14:paraId="141ABCFF" w14:textId="77777777" w:rsidR="00C2160E" w:rsidRDefault="00C2160E" w:rsidP="006962BA">
      <w:pPr>
        <w:tabs>
          <w:tab w:val="left" w:pos="-720"/>
          <w:tab w:val="left" w:pos="0"/>
        </w:tabs>
        <w:spacing w:line="240" w:lineRule="atLeast"/>
        <w:ind w:left="720" w:hanging="720"/>
      </w:pPr>
    </w:p>
    <w:p w14:paraId="60D13AE8" w14:textId="77777777" w:rsidR="0059398C" w:rsidRDefault="0059398C" w:rsidP="006962BA">
      <w:pPr>
        <w:tabs>
          <w:tab w:val="left" w:pos="-720"/>
          <w:tab w:val="left" w:pos="0"/>
        </w:tabs>
        <w:spacing w:line="240" w:lineRule="atLeast"/>
        <w:ind w:left="720" w:hanging="720"/>
      </w:pPr>
    </w:p>
    <w:p w14:paraId="55CDBFEE" w14:textId="77777777" w:rsidR="009054CC" w:rsidRDefault="009054CC" w:rsidP="004B18A4">
      <w:pPr>
        <w:pStyle w:val="Title"/>
        <w:tabs>
          <w:tab w:val="left" w:pos="3735"/>
        </w:tabs>
        <w:jc w:val="center"/>
        <w:rPr>
          <w:b w:val="0"/>
        </w:rPr>
      </w:pPr>
      <w:r>
        <w:lastRenderedPageBreak/>
        <w:t>CHRISTIANA CARE HEALTH SERVICES POLICY</w:t>
      </w:r>
    </w:p>
    <w:p w14:paraId="5148EBA5" w14:textId="77777777" w:rsidR="009054CC" w:rsidRDefault="009054CC" w:rsidP="009054CC">
      <w:pPr>
        <w:jc w:val="center"/>
        <w:rPr>
          <w:b/>
          <w:sz w:val="28"/>
          <w:szCs w:val="28"/>
        </w:rPr>
      </w:pPr>
      <w:r>
        <w:rPr>
          <w:b/>
          <w:sz w:val="28"/>
          <w:szCs w:val="28"/>
        </w:rPr>
        <w:t>SCHOOL</w:t>
      </w:r>
      <w:r w:rsidR="00621966">
        <w:rPr>
          <w:b/>
          <w:sz w:val="28"/>
          <w:szCs w:val="28"/>
        </w:rPr>
        <w:t>-</w:t>
      </w:r>
      <w:r>
        <w:rPr>
          <w:b/>
          <w:sz w:val="28"/>
          <w:szCs w:val="28"/>
        </w:rPr>
        <w:t>BASED HEALTH CENTER</w:t>
      </w:r>
    </w:p>
    <w:tbl>
      <w:tblPr>
        <w:tblpPr w:leftFromText="180" w:rightFromText="180" w:vertAnchor="text" w:horzAnchor="margin" w:tblpXSpec="center" w:tblpY="19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D77309" w14:paraId="610F13F0" w14:textId="77777777" w:rsidTr="00D77309">
        <w:tc>
          <w:tcPr>
            <w:tcW w:w="4428" w:type="dxa"/>
          </w:tcPr>
          <w:p w14:paraId="7584FF24" w14:textId="77777777" w:rsidR="00D77309" w:rsidRDefault="00D77309" w:rsidP="00D77309">
            <w:r>
              <w:t>POLICY TITLE:</w:t>
            </w:r>
          </w:p>
        </w:tc>
        <w:tc>
          <w:tcPr>
            <w:tcW w:w="4428" w:type="dxa"/>
          </w:tcPr>
          <w:p w14:paraId="0A3CFEFE" w14:textId="77777777" w:rsidR="00D77309" w:rsidRDefault="00D77309" w:rsidP="00D77309">
            <w:pPr>
              <w:pStyle w:val="Heading1"/>
              <w:rPr>
                <w:highlight w:val="lightGray"/>
              </w:rPr>
            </w:pPr>
            <w:r>
              <w:t>Advisory Council</w:t>
            </w:r>
          </w:p>
        </w:tc>
      </w:tr>
      <w:tr w:rsidR="00D77309" w14:paraId="44E107ED" w14:textId="77777777" w:rsidTr="00D77309">
        <w:tc>
          <w:tcPr>
            <w:tcW w:w="4428" w:type="dxa"/>
          </w:tcPr>
          <w:p w14:paraId="1A7CCAD6" w14:textId="77777777" w:rsidR="00D77309" w:rsidRDefault="00D77309" w:rsidP="00D77309">
            <w:r>
              <w:t>SECTION:</w:t>
            </w:r>
          </w:p>
        </w:tc>
        <w:tc>
          <w:tcPr>
            <w:tcW w:w="4428" w:type="dxa"/>
          </w:tcPr>
          <w:p w14:paraId="407E35C1" w14:textId="77777777" w:rsidR="00D77309" w:rsidRPr="00D21DFA" w:rsidRDefault="00D77309" w:rsidP="00D77309">
            <w:r>
              <w:t>SBHC</w:t>
            </w:r>
          </w:p>
        </w:tc>
      </w:tr>
      <w:tr w:rsidR="00D77309" w14:paraId="51FD1100" w14:textId="77777777" w:rsidTr="00D77309">
        <w:tc>
          <w:tcPr>
            <w:tcW w:w="4428" w:type="dxa"/>
            <w:tcBorders>
              <w:bottom w:val="single" w:sz="4" w:space="0" w:color="auto"/>
            </w:tcBorders>
          </w:tcPr>
          <w:p w14:paraId="07F9EEA3" w14:textId="77777777" w:rsidR="00D77309" w:rsidRDefault="00D77309" w:rsidP="00D77309">
            <w:r>
              <w:t xml:space="preserve">LAST </w:t>
            </w:r>
            <w:r w:rsidRPr="00D21DFA">
              <w:t>REVISION/REVIEW</w:t>
            </w:r>
            <w:r>
              <w:t xml:space="preserve"> DATE:</w:t>
            </w:r>
          </w:p>
        </w:tc>
        <w:tc>
          <w:tcPr>
            <w:tcW w:w="4428" w:type="dxa"/>
          </w:tcPr>
          <w:p w14:paraId="1A448708" w14:textId="77777777" w:rsidR="00D77309" w:rsidRPr="00D21DFA" w:rsidRDefault="008A4CD7" w:rsidP="00D77309">
            <w:r>
              <w:t>09/1</w:t>
            </w:r>
            <w:r w:rsidR="003A2C52">
              <w:t>9</w:t>
            </w:r>
          </w:p>
        </w:tc>
      </w:tr>
      <w:tr w:rsidR="00D77309" w14:paraId="0844B829" w14:textId="77777777" w:rsidTr="00D77309">
        <w:tc>
          <w:tcPr>
            <w:tcW w:w="4428" w:type="dxa"/>
            <w:tcBorders>
              <w:bottom w:val="single" w:sz="4" w:space="0" w:color="auto"/>
            </w:tcBorders>
          </w:tcPr>
          <w:p w14:paraId="748217B2" w14:textId="77777777" w:rsidR="00D77309" w:rsidRDefault="00D77309" w:rsidP="00D77309">
            <w:r>
              <w:t>DATE OF ORIGIN:</w:t>
            </w:r>
          </w:p>
        </w:tc>
        <w:tc>
          <w:tcPr>
            <w:tcW w:w="4428" w:type="dxa"/>
          </w:tcPr>
          <w:p w14:paraId="3DD3FAAE" w14:textId="77777777" w:rsidR="00D77309" w:rsidRDefault="00D77309" w:rsidP="00D77309"/>
        </w:tc>
      </w:tr>
    </w:tbl>
    <w:p w14:paraId="4F59B34B" w14:textId="77777777" w:rsidR="009054CC" w:rsidRDefault="009054CC" w:rsidP="009054CC"/>
    <w:p w14:paraId="3F401924" w14:textId="77777777" w:rsidR="009054CC" w:rsidRDefault="009054CC" w:rsidP="005F4C19">
      <w:pPr>
        <w:tabs>
          <w:tab w:val="left" w:pos="-720"/>
        </w:tabs>
      </w:pPr>
      <w:r w:rsidRPr="00D21DFA">
        <w:rPr>
          <w:b/>
        </w:rPr>
        <w:t>POLICY:</w:t>
      </w:r>
      <w:r w:rsidRPr="00D21DFA">
        <w:t xml:space="preserve"> </w:t>
      </w:r>
    </w:p>
    <w:p w14:paraId="19114C34" w14:textId="77777777" w:rsidR="00EE23E2" w:rsidRDefault="00EE23E2" w:rsidP="005F4C19">
      <w:pPr>
        <w:tabs>
          <w:tab w:val="left" w:pos="-720"/>
        </w:tabs>
      </w:pPr>
    </w:p>
    <w:p w14:paraId="47A51D5D" w14:textId="77777777" w:rsidR="009054CC" w:rsidRDefault="002C7A7B" w:rsidP="009054CC">
      <w:r>
        <w:t>SBHC will convene a group of stakeholders who represent and advise the SBHC.  The purpose of the council is to discuss issues that are occurring in the school, and how the Center might help address these concerns.</w:t>
      </w:r>
    </w:p>
    <w:p w14:paraId="246454A6" w14:textId="77777777" w:rsidR="00EE23E2" w:rsidRDefault="00EE23E2" w:rsidP="009054CC"/>
    <w:p w14:paraId="3810324E" w14:textId="77777777" w:rsidR="009054CC" w:rsidRDefault="009054CC" w:rsidP="009054CC">
      <w:pPr>
        <w:tabs>
          <w:tab w:val="left" w:pos="-720"/>
        </w:tabs>
        <w:spacing w:line="240" w:lineRule="atLeast"/>
        <w:jc w:val="both"/>
        <w:rPr>
          <w:b/>
          <w:u w:val="single"/>
        </w:rPr>
      </w:pPr>
      <w:r w:rsidRPr="00D21DFA">
        <w:rPr>
          <w:b/>
        </w:rPr>
        <w:t>PROCEDURE:</w:t>
      </w:r>
      <w:r w:rsidRPr="00D21DFA">
        <w:rPr>
          <w:b/>
          <w:u w:val="single"/>
        </w:rPr>
        <w:t xml:space="preserve"> </w:t>
      </w:r>
    </w:p>
    <w:p w14:paraId="6066B78C" w14:textId="77777777" w:rsidR="00EE23E2" w:rsidRDefault="00EE23E2" w:rsidP="009054CC">
      <w:pPr>
        <w:tabs>
          <w:tab w:val="left" w:pos="-720"/>
        </w:tabs>
        <w:spacing w:line="240" w:lineRule="atLeast"/>
        <w:jc w:val="both"/>
        <w:rPr>
          <w:b/>
          <w:u w:val="single"/>
        </w:rPr>
      </w:pPr>
    </w:p>
    <w:p w14:paraId="5F9C4E33" w14:textId="77777777" w:rsidR="009054CC" w:rsidRDefault="002C7A7B" w:rsidP="0086290E">
      <w:pPr>
        <w:numPr>
          <w:ilvl w:val="0"/>
          <w:numId w:val="16"/>
        </w:numPr>
        <w:tabs>
          <w:tab w:val="left" w:pos="-720"/>
        </w:tabs>
        <w:spacing w:line="240" w:lineRule="atLeast"/>
      </w:pPr>
      <w:r>
        <w:t>Members of the group are to include SBHC</w:t>
      </w:r>
      <w:r w:rsidR="00431C5D">
        <w:t xml:space="preserve"> stakeholders such as</w:t>
      </w:r>
      <w:r w:rsidR="009054CC">
        <w:t xml:space="preserve"> parents</w:t>
      </w:r>
      <w:r w:rsidR="00431C5D">
        <w:t xml:space="preserve">, </w:t>
      </w:r>
      <w:r w:rsidR="009054CC">
        <w:t>school staff, and students.</w:t>
      </w:r>
    </w:p>
    <w:p w14:paraId="0A70DA4A" w14:textId="77777777" w:rsidR="009054CC" w:rsidRDefault="009054CC" w:rsidP="009054CC">
      <w:pPr>
        <w:tabs>
          <w:tab w:val="left" w:pos="-720"/>
        </w:tabs>
        <w:spacing w:line="240" w:lineRule="atLeast"/>
        <w:ind w:left="360"/>
        <w:jc w:val="both"/>
      </w:pPr>
    </w:p>
    <w:p w14:paraId="2673019B" w14:textId="77777777" w:rsidR="009054CC" w:rsidRDefault="009054CC" w:rsidP="0086290E">
      <w:pPr>
        <w:numPr>
          <w:ilvl w:val="0"/>
          <w:numId w:val="16"/>
        </w:numPr>
        <w:tabs>
          <w:tab w:val="left" w:pos="-720"/>
        </w:tabs>
        <w:spacing w:line="240" w:lineRule="atLeast"/>
      </w:pPr>
      <w:r>
        <w:t>The agenda items for the meetings will be determined by the SBHC Coordinator</w:t>
      </w:r>
      <w:r w:rsidR="002C7A7B">
        <w:t xml:space="preserve"> or designee</w:t>
      </w:r>
      <w:r>
        <w:t xml:space="preserve"> to reflect current issues and concerns.</w:t>
      </w:r>
    </w:p>
    <w:p w14:paraId="25115E0B" w14:textId="77777777" w:rsidR="009054CC" w:rsidRDefault="009054CC" w:rsidP="009054CC">
      <w:pPr>
        <w:tabs>
          <w:tab w:val="left" w:pos="-720"/>
        </w:tabs>
        <w:spacing w:line="240" w:lineRule="atLeast"/>
        <w:jc w:val="both"/>
      </w:pPr>
    </w:p>
    <w:p w14:paraId="26519175" w14:textId="77777777" w:rsidR="009054CC" w:rsidRDefault="009054CC" w:rsidP="0086290E">
      <w:pPr>
        <w:numPr>
          <w:ilvl w:val="0"/>
          <w:numId w:val="16"/>
        </w:numPr>
        <w:tabs>
          <w:tab w:val="left" w:pos="-720"/>
        </w:tabs>
        <w:spacing w:line="240" w:lineRule="atLeast"/>
      </w:pPr>
      <w:r>
        <w:t>The SBHC Coordinator and the School Liaison will serve as mem</w:t>
      </w:r>
      <w:r w:rsidR="002902F2">
        <w:t xml:space="preserve">bers of the Advisory Council.  </w:t>
      </w:r>
      <w:r>
        <w:t>Advisory Council members will assist in making recommendatio</w:t>
      </w:r>
      <w:r w:rsidR="002902F2">
        <w:t>ns to the District School Board.</w:t>
      </w:r>
    </w:p>
    <w:p w14:paraId="2245F798" w14:textId="77777777" w:rsidR="009054CC" w:rsidRDefault="009054CC" w:rsidP="009054CC">
      <w:pPr>
        <w:tabs>
          <w:tab w:val="left" w:pos="-720"/>
        </w:tabs>
        <w:spacing w:line="240" w:lineRule="atLeast"/>
      </w:pPr>
    </w:p>
    <w:p w14:paraId="71383DA2" w14:textId="77777777" w:rsidR="009054CC" w:rsidRDefault="009054CC" w:rsidP="0086290E">
      <w:pPr>
        <w:numPr>
          <w:ilvl w:val="0"/>
          <w:numId w:val="16"/>
        </w:numPr>
        <w:tabs>
          <w:tab w:val="left" w:pos="-720"/>
        </w:tabs>
        <w:spacing w:line="240" w:lineRule="atLeast"/>
      </w:pPr>
      <w:r>
        <w:t>Members of the Advisory Council sh</w:t>
      </w:r>
      <w:r w:rsidR="00D30691">
        <w:t>ould meet at least twice a year.</w:t>
      </w:r>
    </w:p>
    <w:p w14:paraId="15A171A1" w14:textId="77777777" w:rsidR="009054CC" w:rsidRDefault="009054CC" w:rsidP="009054CC">
      <w:pPr>
        <w:tabs>
          <w:tab w:val="left" w:pos="-720"/>
        </w:tabs>
        <w:spacing w:line="240" w:lineRule="atLeast"/>
      </w:pPr>
    </w:p>
    <w:p w14:paraId="6D90F80A" w14:textId="77777777" w:rsidR="009054CC" w:rsidRDefault="009054CC" w:rsidP="0086290E">
      <w:pPr>
        <w:numPr>
          <w:ilvl w:val="0"/>
          <w:numId w:val="16"/>
        </w:numPr>
        <w:tabs>
          <w:tab w:val="left" w:pos="-720"/>
        </w:tabs>
        <w:spacing w:line="240" w:lineRule="atLeast"/>
      </w:pPr>
      <w:r>
        <w:t>Council members will represent the SBHC and educate the community about the available services.</w:t>
      </w:r>
    </w:p>
    <w:p w14:paraId="6D888D91" w14:textId="77777777" w:rsidR="009054CC" w:rsidRDefault="009054CC" w:rsidP="009054CC">
      <w:pPr>
        <w:tabs>
          <w:tab w:val="left" w:pos="-720"/>
        </w:tabs>
        <w:spacing w:line="240" w:lineRule="atLeast"/>
      </w:pPr>
    </w:p>
    <w:p w14:paraId="2AABF048" w14:textId="77777777" w:rsidR="009054CC" w:rsidRDefault="009054CC" w:rsidP="0086290E">
      <w:pPr>
        <w:numPr>
          <w:ilvl w:val="0"/>
          <w:numId w:val="16"/>
        </w:numPr>
        <w:tabs>
          <w:tab w:val="left" w:pos="-720"/>
        </w:tabs>
        <w:spacing w:line="240" w:lineRule="atLeast"/>
      </w:pPr>
      <w:r>
        <w:t>Meeting minutes will be maintained and distributed to the State Director of SBHC</w:t>
      </w:r>
      <w:r w:rsidR="00EE23E2">
        <w:t>,</w:t>
      </w:r>
      <w:r>
        <w:t xml:space="preserve"> </w:t>
      </w:r>
      <w:r w:rsidR="00EE23E2">
        <w:t>and SBHC supervisor</w:t>
      </w:r>
      <w:r>
        <w:t>.</w:t>
      </w:r>
    </w:p>
    <w:p w14:paraId="212DD6B2" w14:textId="77777777" w:rsidR="009054CC" w:rsidRDefault="009054CC" w:rsidP="009054CC">
      <w:pPr>
        <w:tabs>
          <w:tab w:val="left" w:pos="-720"/>
        </w:tabs>
        <w:spacing w:line="240" w:lineRule="atLeast"/>
      </w:pPr>
    </w:p>
    <w:p w14:paraId="76922AA6" w14:textId="77777777" w:rsidR="009054CC" w:rsidRDefault="009054CC" w:rsidP="006962BA">
      <w:pPr>
        <w:tabs>
          <w:tab w:val="left" w:pos="-720"/>
          <w:tab w:val="left" w:pos="0"/>
        </w:tabs>
        <w:spacing w:line="240" w:lineRule="atLeast"/>
        <w:ind w:left="720" w:hanging="720"/>
      </w:pPr>
    </w:p>
    <w:p w14:paraId="607B2727" w14:textId="77777777" w:rsidR="009054CC" w:rsidRDefault="009054CC" w:rsidP="006962BA">
      <w:pPr>
        <w:tabs>
          <w:tab w:val="left" w:pos="-720"/>
          <w:tab w:val="left" w:pos="0"/>
        </w:tabs>
        <w:spacing w:line="240" w:lineRule="atLeast"/>
        <w:ind w:left="720" w:hanging="720"/>
      </w:pPr>
    </w:p>
    <w:p w14:paraId="6F99DEF4" w14:textId="77777777" w:rsidR="009054CC" w:rsidRDefault="009054CC" w:rsidP="006962BA">
      <w:pPr>
        <w:tabs>
          <w:tab w:val="left" w:pos="-720"/>
          <w:tab w:val="left" w:pos="0"/>
        </w:tabs>
        <w:spacing w:line="240" w:lineRule="atLeast"/>
        <w:ind w:left="720" w:hanging="720"/>
      </w:pPr>
    </w:p>
    <w:p w14:paraId="7D0B2408" w14:textId="77777777" w:rsidR="009054CC" w:rsidRDefault="009054CC" w:rsidP="006962BA">
      <w:pPr>
        <w:tabs>
          <w:tab w:val="left" w:pos="-720"/>
          <w:tab w:val="left" w:pos="0"/>
        </w:tabs>
        <w:spacing w:line="240" w:lineRule="atLeast"/>
        <w:ind w:left="720" w:hanging="720"/>
      </w:pPr>
    </w:p>
    <w:p w14:paraId="2F724E9A" w14:textId="77777777" w:rsidR="001544AD" w:rsidRDefault="001544AD" w:rsidP="006962BA">
      <w:pPr>
        <w:tabs>
          <w:tab w:val="left" w:pos="-720"/>
          <w:tab w:val="left" w:pos="0"/>
        </w:tabs>
        <w:spacing w:line="240" w:lineRule="atLeast"/>
        <w:ind w:left="720" w:hanging="720"/>
      </w:pPr>
    </w:p>
    <w:p w14:paraId="4F3E41FC" w14:textId="77777777" w:rsidR="009054CC" w:rsidRDefault="009054CC" w:rsidP="006962BA">
      <w:pPr>
        <w:tabs>
          <w:tab w:val="left" w:pos="-720"/>
          <w:tab w:val="left" w:pos="0"/>
        </w:tabs>
        <w:spacing w:line="240" w:lineRule="atLeast"/>
        <w:ind w:left="720" w:hanging="720"/>
      </w:pPr>
    </w:p>
    <w:p w14:paraId="22764ACC" w14:textId="77777777" w:rsidR="00DF49F4" w:rsidRDefault="00DF49F4" w:rsidP="006962BA">
      <w:pPr>
        <w:tabs>
          <w:tab w:val="left" w:pos="-720"/>
          <w:tab w:val="left" w:pos="0"/>
        </w:tabs>
        <w:spacing w:line="240" w:lineRule="atLeast"/>
        <w:ind w:left="720" w:hanging="720"/>
      </w:pPr>
    </w:p>
    <w:p w14:paraId="2F203D51" w14:textId="77777777" w:rsidR="009054CC" w:rsidRDefault="009054CC" w:rsidP="006962BA">
      <w:pPr>
        <w:tabs>
          <w:tab w:val="left" w:pos="-720"/>
          <w:tab w:val="left" w:pos="0"/>
        </w:tabs>
        <w:spacing w:line="240" w:lineRule="atLeast"/>
        <w:ind w:left="720" w:hanging="720"/>
      </w:pPr>
    </w:p>
    <w:p w14:paraId="02DD11AA" w14:textId="77777777" w:rsidR="00185A20" w:rsidRDefault="00185A20" w:rsidP="006962BA">
      <w:pPr>
        <w:tabs>
          <w:tab w:val="left" w:pos="-720"/>
          <w:tab w:val="left" w:pos="0"/>
        </w:tabs>
        <w:spacing w:line="240" w:lineRule="atLeast"/>
        <w:ind w:left="720" w:hanging="720"/>
      </w:pPr>
    </w:p>
    <w:p w14:paraId="75FB53F0" w14:textId="77777777" w:rsidR="00185A20" w:rsidRDefault="00185A20" w:rsidP="006962BA">
      <w:pPr>
        <w:tabs>
          <w:tab w:val="left" w:pos="-720"/>
          <w:tab w:val="left" w:pos="0"/>
        </w:tabs>
        <w:spacing w:line="240" w:lineRule="atLeast"/>
        <w:ind w:left="720" w:hanging="720"/>
      </w:pPr>
    </w:p>
    <w:p w14:paraId="45D00C56" w14:textId="77777777" w:rsidR="005F338F" w:rsidRDefault="005F338F" w:rsidP="006962BA">
      <w:pPr>
        <w:tabs>
          <w:tab w:val="left" w:pos="-720"/>
          <w:tab w:val="left" w:pos="0"/>
        </w:tabs>
        <w:spacing w:line="240" w:lineRule="atLeast"/>
        <w:ind w:left="720" w:hanging="720"/>
      </w:pPr>
    </w:p>
    <w:p w14:paraId="59760A3F" w14:textId="77777777" w:rsidR="00354B45" w:rsidRDefault="00354B45" w:rsidP="006962BA">
      <w:pPr>
        <w:tabs>
          <w:tab w:val="left" w:pos="-720"/>
          <w:tab w:val="left" w:pos="0"/>
        </w:tabs>
        <w:spacing w:line="240" w:lineRule="atLeast"/>
        <w:ind w:left="720" w:hanging="720"/>
      </w:pPr>
    </w:p>
    <w:p w14:paraId="2073E5E9" w14:textId="77777777" w:rsidR="003E62D6" w:rsidRDefault="003E62D6" w:rsidP="006962BA">
      <w:pPr>
        <w:tabs>
          <w:tab w:val="left" w:pos="-720"/>
          <w:tab w:val="left" w:pos="0"/>
        </w:tabs>
        <w:spacing w:line="240" w:lineRule="atLeast"/>
        <w:ind w:left="720" w:hanging="720"/>
      </w:pPr>
    </w:p>
    <w:p w14:paraId="1947D903" w14:textId="77777777" w:rsidR="0059398C" w:rsidRDefault="0059398C" w:rsidP="006962BA">
      <w:pPr>
        <w:tabs>
          <w:tab w:val="left" w:pos="-720"/>
          <w:tab w:val="left" w:pos="0"/>
        </w:tabs>
        <w:spacing w:line="240" w:lineRule="atLeast"/>
        <w:ind w:left="720" w:hanging="720"/>
      </w:pPr>
    </w:p>
    <w:p w14:paraId="745D18DC" w14:textId="77777777" w:rsidR="00185A20" w:rsidRDefault="00185A20" w:rsidP="006962BA">
      <w:pPr>
        <w:tabs>
          <w:tab w:val="left" w:pos="-720"/>
          <w:tab w:val="left" w:pos="0"/>
        </w:tabs>
        <w:spacing w:line="240" w:lineRule="atLeast"/>
        <w:ind w:left="720" w:hanging="720"/>
      </w:pPr>
    </w:p>
    <w:p w14:paraId="328FA8C8" w14:textId="77777777" w:rsidR="00770DB0" w:rsidRDefault="00770DB0" w:rsidP="00770DB0">
      <w:pPr>
        <w:pStyle w:val="Title"/>
        <w:jc w:val="center"/>
      </w:pPr>
      <w:r>
        <w:lastRenderedPageBreak/>
        <w:t>CHRISTIANA CARE HEALTH SERVICES POLICY</w:t>
      </w:r>
    </w:p>
    <w:p w14:paraId="4C4ADA0C" w14:textId="77777777" w:rsidR="00770DB0" w:rsidRPr="000F71FD" w:rsidRDefault="00770DB0" w:rsidP="00770DB0">
      <w:pPr>
        <w:pStyle w:val="Title"/>
        <w:jc w:val="center"/>
      </w:pPr>
      <w:r>
        <w:t>SCHOOL</w:t>
      </w:r>
      <w:r w:rsidR="00621966">
        <w:t>-</w:t>
      </w:r>
      <w:r>
        <w:t>BASED HEALTH CENTER</w:t>
      </w:r>
    </w:p>
    <w:p w14:paraId="6E9BCC95" w14:textId="77777777" w:rsidR="00770DB0" w:rsidRDefault="00770DB0" w:rsidP="00770D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770DB0" w14:paraId="56F79D09" w14:textId="77777777" w:rsidTr="0086290E">
        <w:tc>
          <w:tcPr>
            <w:tcW w:w="4428" w:type="dxa"/>
          </w:tcPr>
          <w:p w14:paraId="6A04623E" w14:textId="77777777" w:rsidR="00770DB0" w:rsidRDefault="00770DB0" w:rsidP="0086290E">
            <w:r>
              <w:t>POLICY TITLE:</w:t>
            </w:r>
          </w:p>
        </w:tc>
        <w:tc>
          <w:tcPr>
            <w:tcW w:w="4428" w:type="dxa"/>
          </w:tcPr>
          <w:p w14:paraId="4539D6F0" w14:textId="77777777" w:rsidR="00770DB0" w:rsidRPr="003773E9" w:rsidRDefault="00770DB0" w:rsidP="0086290E">
            <w:pPr>
              <w:pStyle w:val="Heading1"/>
            </w:pPr>
            <w:r>
              <w:t>Archival of Inactive Student Charts</w:t>
            </w:r>
          </w:p>
        </w:tc>
      </w:tr>
      <w:tr w:rsidR="00770DB0" w14:paraId="104414A8" w14:textId="77777777" w:rsidTr="0086290E">
        <w:tc>
          <w:tcPr>
            <w:tcW w:w="4428" w:type="dxa"/>
          </w:tcPr>
          <w:p w14:paraId="74505907" w14:textId="77777777" w:rsidR="00770DB0" w:rsidRDefault="00770DB0" w:rsidP="0086290E">
            <w:r>
              <w:t>SECTION:</w:t>
            </w:r>
          </w:p>
        </w:tc>
        <w:tc>
          <w:tcPr>
            <w:tcW w:w="4428" w:type="dxa"/>
          </w:tcPr>
          <w:p w14:paraId="49745DEC" w14:textId="77777777" w:rsidR="00770DB0" w:rsidRPr="003773E9" w:rsidRDefault="00770DB0" w:rsidP="000D579B">
            <w:r w:rsidRPr="003773E9">
              <w:t>SBHC</w:t>
            </w:r>
          </w:p>
        </w:tc>
      </w:tr>
      <w:tr w:rsidR="00770DB0" w14:paraId="19010CD1" w14:textId="77777777" w:rsidTr="0086290E">
        <w:tc>
          <w:tcPr>
            <w:tcW w:w="4428" w:type="dxa"/>
          </w:tcPr>
          <w:p w14:paraId="1ED9366B" w14:textId="77777777" w:rsidR="00770DB0" w:rsidRDefault="00770DB0" w:rsidP="0086290E">
            <w:r>
              <w:t xml:space="preserve">LAST </w:t>
            </w:r>
            <w:r w:rsidRPr="000F71FD">
              <w:t>REVISION/REVIEW</w:t>
            </w:r>
            <w:r>
              <w:t xml:space="preserve"> DATE:</w:t>
            </w:r>
          </w:p>
        </w:tc>
        <w:tc>
          <w:tcPr>
            <w:tcW w:w="4428" w:type="dxa"/>
          </w:tcPr>
          <w:p w14:paraId="0E0961FE" w14:textId="77777777" w:rsidR="00770DB0" w:rsidRPr="003773E9" w:rsidRDefault="008A4CD7" w:rsidP="0086290E">
            <w:r>
              <w:t>09/1</w:t>
            </w:r>
            <w:r w:rsidR="00133DCC">
              <w:t>9</w:t>
            </w:r>
          </w:p>
        </w:tc>
      </w:tr>
      <w:tr w:rsidR="00770DB0" w14:paraId="4D06AFFF" w14:textId="77777777" w:rsidTr="0086290E">
        <w:tc>
          <w:tcPr>
            <w:tcW w:w="4428" w:type="dxa"/>
          </w:tcPr>
          <w:p w14:paraId="58556299" w14:textId="77777777" w:rsidR="00770DB0" w:rsidRDefault="00770DB0" w:rsidP="0086290E">
            <w:r>
              <w:t>DATE OF ORIGIN:</w:t>
            </w:r>
          </w:p>
        </w:tc>
        <w:tc>
          <w:tcPr>
            <w:tcW w:w="4428" w:type="dxa"/>
          </w:tcPr>
          <w:p w14:paraId="5EB47C05" w14:textId="77777777" w:rsidR="00770DB0" w:rsidRDefault="00770DB0" w:rsidP="0086290E"/>
        </w:tc>
      </w:tr>
    </w:tbl>
    <w:p w14:paraId="149A9DDC" w14:textId="77777777" w:rsidR="00770DB0" w:rsidRDefault="00770DB0" w:rsidP="00770DB0"/>
    <w:p w14:paraId="0AA6BAB2" w14:textId="77777777" w:rsidR="00770DB0" w:rsidRPr="00FB7CAF" w:rsidRDefault="00770DB0" w:rsidP="00EE23E2">
      <w:pPr>
        <w:pStyle w:val="Heading2"/>
        <w:rPr>
          <w:rFonts w:ascii="Times New Roman" w:hAnsi="Times New Roman"/>
          <w:i w:val="0"/>
          <w:szCs w:val="24"/>
        </w:rPr>
      </w:pPr>
      <w:r w:rsidRPr="00FB7CAF">
        <w:rPr>
          <w:rFonts w:ascii="Times New Roman" w:hAnsi="Times New Roman"/>
          <w:i w:val="0"/>
          <w:szCs w:val="24"/>
        </w:rPr>
        <w:t>POLICY:</w:t>
      </w:r>
    </w:p>
    <w:p w14:paraId="3954F3DD" w14:textId="77777777" w:rsidR="00770DB0" w:rsidRDefault="00770DB0" w:rsidP="00EE23E2">
      <w:r>
        <w:t xml:space="preserve">Charts of graduated and withdrawn students of the SBHC will be </w:t>
      </w:r>
      <w:r w:rsidR="000D579B">
        <w:t>moved</w:t>
      </w:r>
      <w:r>
        <w:t xml:space="preserve"> to an inactive </w:t>
      </w:r>
      <w:r w:rsidR="000D579B">
        <w:t>file area</w:t>
      </w:r>
      <w:r>
        <w:t xml:space="preserve">.  These medical records will be securely </w:t>
      </w:r>
      <w:r w:rsidR="000D579B">
        <w:t>maintained</w:t>
      </w:r>
      <w:r>
        <w:t xml:space="preserve"> as per Christiana Care Health System standards.</w:t>
      </w:r>
    </w:p>
    <w:p w14:paraId="0B1C3DC7" w14:textId="77777777" w:rsidR="00EE23E2" w:rsidRDefault="00EE23E2" w:rsidP="00770DB0"/>
    <w:p w14:paraId="557AC2A0" w14:textId="77777777" w:rsidR="00770DB0" w:rsidRDefault="00770DB0" w:rsidP="00770DB0">
      <w:pPr>
        <w:pStyle w:val="Heading2"/>
        <w:rPr>
          <w:rFonts w:ascii="Times New Roman" w:hAnsi="Times New Roman"/>
          <w:i w:val="0"/>
        </w:rPr>
      </w:pPr>
      <w:r w:rsidRPr="00B93842">
        <w:rPr>
          <w:rFonts w:ascii="Times New Roman" w:hAnsi="Times New Roman"/>
          <w:i w:val="0"/>
        </w:rPr>
        <w:t>PROCEDURE:</w:t>
      </w:r>
    </w:p>
    <w:p w14:paraId="61894AF7" w14:textId="77777777" w:rsidR="00EE23E2" w:rsidRPr="00EE23E2" w:rsidRDefault="00EE23E2" w:rsidP="00EE23E2"/>
    <w:p w14:paraId="6B0DD393" w14:textId="77777777" w:rsidR="00770DB0" w:rsidRDefault="00770DB0" w:rsidP="0086290E">
      <w:pPr>
        <w:numPr>
          <w:ilvl w:val="0"/>
          <w:numId w:val="17"/>
        </w:numPr>
      </w:pPr>
      <w:r>
        <w:t>Annually</w:t>
      </w:r>
      <w:r w:rsidR="00D30691">
        <w:t xml:space="preserve"> </w:t>
      </w:r>
      <w:r>
        <w:t xml:space="preserve">the Administrative Assistant reviews a list of graduating and </w:t>
      </w:r>
      <w:r w:rsidR="00FB7CAF">
        <w:t xml:space="preserve">withdrawn </w:t>
      </w:r>
      <w:r>
        <w:t xml:space="preserve">students </w:t>
      </w:r>
      <w:r w:rsidR="00EE23E2">
        <w:t xml:space="preserve">within the school </w:t>
      </w:r>
      <w:r>
        <w:t>and compares it to the SBHC registration list of students.</w:t>
      </w:r>
    </w:p>
    <w:p w14:paraId="0C7A932F" w14:textId="77777777" w:rsidR="00770DB0" w:rsidRDefault="00770DB0" w:rsidP="00770DB0">
      <w:pPr>
        <w:ind w:left="360"/>
      </w:pPr>
    </w:p>
    <w:p w14:paraId="556D3163" w14:textId="77777777" w:rsidR="00770DB0" w:rsidRDefault="00770DB0" w:rsidP="0086290E">
      <w:pPr>
        <w:numPr>
          <w:ilvl w:val="0"/>
          <w:numId w:val="17"/>
        </w:numPr>
      </w:pPr>
      <w:r>
        <w:t>The inactive students’ chart are removed from the active file, labeled and stored in a separate file area</w:t>
      </w:r>
      <w:r w:rsidR="00D30691">
        <w:t xml:space="preserve"> that is secure</w:t>
      </w:r>
      <w:r>
        <w:t>.</w:t>
      </w:r>
    </w:p>
    <w:p w14:paraId="590C8F76" w14:textId="77777777" w:rsidR="002902F2" w:rsidRDefault="002902F2" w:rsidP="002902F2">
      <w:pPr>
        <w:pStyle w:val="ListParagraph"/>
      </w:pPr>
    </w:p>
    <w:p w14:paraId="51E87C4E" w14:textId="77777777" w:rsidR="002902F2" w:rsidRPr="0059398C" w:rsidRDefault="002902F2" w:rsidP="0086290E">
      <w:pPr>
        <w:numPr>
          <w:ilvl w:val="0"/>
          <w:numId w:val="17"/>
        </w:numPr>
      </w:pPr>
      <w:r w:rsidRPr="0059398C">
        <w:t>It is the Administrative Assistants responsibility to delete the inactive students from the School-Based Health Center database per the end of the year instruction.</w:t>
      </w:r>
    </w:p>
    <w:p w14:paraId="5EF59F64" w14:textId="77777777" w:rsidR="00770DB0" w:rsidRDefault="00770DB0" w:rsidP="00770DB0">
      <w:pPr>
        <w:ind w:left="360"/>
      </w:pPr>
    </w:p>
    <w:p w14:paraId="0FF09E1E" w14:textId="77777777" w:rsidR="00770DB0" w:rsidRDefault="00770DB0" w:rsidP="0086290E">
      <w:pPr>
        <w:numPr>
          <w:ilvl w:val="0"/>
          <w:numId w:val="17"/>
        </w:numPr>
      </w:pPr>
      <w:r>
        <w:t>Medical records will be maintained for 10 years and then destroyed per CCHS standards.</w:t>
      </w:r>
    </w:p>
    <w:p w14:paraId="1CEE8FC3" w14:textId="77777777" w:rsidR="00770DB0" w:rsidRDefault="00770DB0" w:rsidP="00770DB0"/>
    <w:p w14:paraId="070DDB6C" w14:textId="77777777" w:rsidR="00770DB0" w:rsidRDefault="00770DB0" w:rsidP="0086290E">
      <w:pPr>
        <w:numPr>
          <w:ilvl w:val="0"/>
          <w:numId w:val="17"/>
        </w:numPr>
      </w:pPr>
      <w:r>
        <w:t>Archived records will be maintained at each center</w:t>
      </w:r>
      <w:r w:rsidR="00D30691">
        <w:t xml:space="preserve"> for at least one year and then boxed and sent to</w:t>
      </w:r>
      <w:r>
        <w:t xml:space="preserve"> a CCHS approved site.</w:t>
      </w:r>
    </w:p>
    <w:p w14:paraId="39A77ED3" w14:textId="77777777" w:rsidR="009054CC" w:rsidRDefault="009054CC" w:rsidP="006962BA">
      <w:pPr>
        <w:tabs>
          <w:tab w:val="left" w:pos="-720"/>
          <w:tab w:val="left" w:pos="0"/>
        </w:tabs>
        <w:spacing w:line="240" w:lineRule="atLeast"/>
        <w:ind w:left="720" w:hanging="720"/>
      </w:pPr>
    </w:p>
    <w:p w14:paraId="69B92E28" w14:textId="77777777" w:rsidR="00770DB0" w:rsidRDefault="00770DB0" w:rsidP="006962BA">
      <w:pPr>
        <w:tabs>
          <w:tab w:val="left" w:pos="-720"/>
          <w:tab w:val="left" w:pos="0"/>
        </w:tabs>
        <w:spacing w:line="240" w:lineRule="atLeast"/>
        <w:ind w:left="720" w:hanging="720"/>
      </w:pPr>
    </w:p>
    <w:p w14:paraId="002C95A4" w14:textId="77777777" w:rsidR="00770DB0" w:rsidRDefault="00770DB0" w:rsidP="006962BA">
      <w:pPr>
        <w:tabs>
          <w:tab w:val="left" w:pos="-720"/>
          <w:tab w:val="left" w:pos="0"/>
        </w:tabs>
        <w:spacing w:line="240" w:lineRule="atLeast"/>
        <w:ind w:left="720" w:hanging="720"/>
      </w:pPr>
    </w:p>
    <w:p w14:paraId="497577A4" w14:textId="77777777" w:rsidR="00770DB0" w:rsidRDefault="00770DB0" w:rsidP="006962BA">
      <w:pPr>
        <w:tabs>
          <w:tab w:val="left" w:pos="-720"/>
          <w:tab w:val="left" w:pos="0"/>
        </w:tabs>
        <w:spacing w:line="240" w:lineRule="atLeast"/>
        <w:ind w:left="720" w:hanging="720"/>
      </w:pPr>
    </w:p>
    <w:p w14:paraId="3A7B97DC" w14:textId="77777777" w:rsidR="00272BFB" w:rsidRDefault="00272BFB" w:rsidP="006962BA">
      <w:pPr>
        <w:tabs>
          <w:tab w:val="left" w:pos="-720"/>
          <w:tab w:val="left" w:pos="0"/>
        </w:tabs>
        <w:spacing w:line="240" w:lineRule="atLeast"/>
        <w:ind w:left="720" w:hanging="720"/>
      </w:pPr>
    </w:p>
    <w:p w14:paraId="327DAD83" w14:textId="77777777" w:rsidR="002902F2" w:rsidRDefault="002902F2" w:rsidP="006962BA">
      <w:pPr>
        <w:tabs>
          <w:tab w:val="left" w:pos="-720"/>
          <w:tab w:val="left" w:pos="0"/>
        </w:tabs>
        <w:spacing w:line="240" w:lineRule="atLeast"/>
        <w:ind w:left="720" w:hanging="720"/>
      </w:pPr>
    </w:p>
    <w:p w14:paraId="1A764539" w14:textId="77777777" w:rsidR="00272BFB" w:rsidRDefault="00272BFB" w:rsidP="006962BA">
      <w:pPr>
        <w:tabs>
          <w:tab w:val="left" w:pos="-720"/>
          <w:tab w:val="left" w:pos="0"/>
        </w:tabs>
        <w:spacing w:line="240" w:lineRule="atLeast"/>
        <w:ind w:left="720" w:hanging="720"/>
      </w:pPr>
    </w:p>
    <w:p w14:paraId="464A4BE3" w14:textId="77777777" w:rsidR="00770DB0" w:rsidRDefault="00770DB0" w:rsidP="006962BA">
      <w:pPr>
        <w:tabs>
          <w:tab w:val="left" w:pos="-720"/>
          <w:tab w:val="left" w:pos="0"/>
        </w:tabs>
        <w:spacing w:line="240" w:lineRule="atLeast"/>
        <w:ind w:left="720" w:hanging="720"/>
      </w:pPr>
    </w:p>
    <w:p w14:paraId="2B4E1570" w14:textId="77777777" w:rsidR="003B5747" w:rsidRDefault="003B5747" w:rsidP="006962BA">
      <w:pPr>
        <w:tabs>
          <w:tab w:val="left" w:pos="-720"/>
          <w:tab w:val="left" w:pos="0"/>
        </w:tabs>
        <w:spacing w:line="240" w:lineRule="atLeast"/>
        <w:ind w:left="720" w:hanging="720"/>
      </w:pPr>
    </w:p>
    <w:p w14:paraId="6D993896" w14:textId="77777777" w:rsidR="003B5747" w:rsidRDefault="003B5747" w:rsidP="006962BA">
      <w:pPr>
        <w:tabs>
          <w:tab w:val="left" w:pos="-720"/>
          <w:tab w:val="left" w:pos="0"/>
        </w:tabs>
        <w:spacing w:line="240" w:lineRule="atLeast"/>
        <w:ind w:left="720" w:hanging="720"/>
      </w:pPr>
    </w:p>
    <w:p w14:paraId="2A1CB699" w14:textId="77777777" w:rsidR="002902F2" w:rsidRDefault="002902F2" w:rsidP="006962BA">
      <w:pPr>
        <w:tabs>
          <w:tab w:val="left" w:pos="-720"/>
          <w:tab w:val="left" w:pos="0"/>
        </w:tabs>
        <w:spacing w:line="240" w:lineRule="atLeast"/>
        <w:ind w:left="720" w:hanging="720"/>
      </w:pPr>
    </w:p>
    <w:p w14:paraId="2A95D8D6" w14:textId="77777777" w:rsidR="002902F2" w:rsidRDefault="002902F2" w:rsidP="006962BA">
      <w:pPr>
        <w:tabs>
          <w:tab w:val="left" w:pos="-720"/>
          <w:tab w:val="left" w:pos="0"/>
        </w:tabs>
        <w:spacing w:line="240" w:lineRule="atLeast"/>
        <w:ind w:left="720" w:hanging="720"/>
      </w:pPr>
    </w:p>
    <w:p w14:paraId="51AC47A2" w14:textId="77777777" w:rsidR="002902F2" w:rsidRDefault="002902F2" w:rsidP="006962BA">
      <w:pPr>
        <w:tabs>
          <w:tab w:val="left" w:pos="-720"/>
          <w:tab w:val="left" w:pos="0"/>
        </w:tabs>
        <w:spacing w:line="240" w:lineRule="atLeast"/>
        <w:ind w:left="720" w:hanging="720"/>
      </w:pPr>
    </w:p>
    <w:p w14:paraId="5944ED0A" w14:textId="77777777" w:rsidR="005F338F" w:rsidRDefault="005F338F" w:rsidP="006962BA">
      <w:pPr>
        <w:tabs>
          <w:tab w:val="left" w:pos="-720"/>
          <w:tab w:val="left" w:pos="0"/>
        </w:tabs>
        <w:spacing w:line="240" w:lineRule="atLeast"/>
        <w:ind w:left="720" w:hanging="720"/>
      </w:pPr>
    </w:p>
    <w:p w14:paraId="444674A5" w14:textId="77777777" w:rsidR="0059398C" w:rsidRDefault="0059398C" w:rsidP="006962BA">
      <w:pPr>
        <w:tabs>
          <w:tab w:val="left" w:pos="-720"/>
          <w:tab w:val="left" w:pos="0"/>
        </w:tabs>
        <w:spacing w:line="240" w:lineRule="atLeast"/>
        <w:ind w:left="720" w:hanging="720"/>
      </w:pPr>
    </w:p>
    <w:p w14:paraId="5DF5B9E0" w14:textId="77777777" w:rsidR="002902F2" w:rsidRDefault="002902F2" w:rsidP="006962BA">
      <w:pPr>
        <w:tabs>
          <w:tab w:val="left" w:pos="-720"/>
          <w:tab w:val="left" w:pos="0"/>
        </w:tabs>
        <w:spacing w:line="240" w:lineRule="atLeast"/>
        <w:ind w:left="720" w:hanging="720"/>
      </w:pPr>
    </w:p>
    <w:p w14:paraId="36E8C1B5" w14:textId="77777777" w:rsidR="00DE16C4" w:rsidRDefault="00DE16C4" w:rsidP="006962BA">
      <w:pPr>
        <w:tabs>
          <w:tab w:val="left" w:pos="-720"/>
          <w:tab w:val="left" w:pos="0"/>
        </w:tabs>
        <w:spacing w:line="240" w:lineRule="atLeast"/>
        <w:ind w:left="720" w:hanging="720"/>
      </w:pPr>
    </w:p>
    <w:p w14:paraId="1A5C15D9" w14:textId="77777777" w:rsidR="002902F2" w:rsidRDefault="002902F2" w:rsidP="006962BA">
      <w:pPr>
        <w:tabs>
          <w:tab w:val="left" w:pos="-720"/>
          <w:tab w:val="left" w:pos="0"/>
        </w:tabs>
        <w:spacing w:line="240" w:lineRule="atLeast"/>
        <w:ind w:left="720" w:hanging="720"/>
      </w:pPr>
    </w:p>
    <w:p w14:paraId="59BED82F" w14:textId="77777777" w:rsidR="00354B45" w:rsidRDefault="00354B45" w:rsidP="006962BA">
      <w:pPr>
        <w:tabs>
          <w:tab w:val="left" w:pos="-720"/>
          <w:tab w:val="left" w:pos="0"/>
        </w:tabs>
        <w:spacing w:line="240" w:lineRule="atLeast"/>
        <w:ind w:left="720" w:hanging="720"/>
      </w:pPr>
    </w:p>
    <w:p w14:paraId="09785F51" w14:textId="77777777" w:rsidR="003B5747" w:rsidRDefault="003B5747" w:rsidP="006962BA">
      <w:pPr>
        <w:tabs>
          <w:tab w:val="left" w:pos="-720"/>
          <w:tab w:val="left" w:pos="0"/>
        </w:tabs>
        <w:spacing w:line="240" w:lineRule="atLeast"/>
        <w:ind w:left="720" w:hanging="720"/>
      </w:pPr>
    </w:p>
    <w:p w14:paraId="69ED4A8A" w14:textId="77777777" w:rsidR="00770DB0" w:rsidRDefault="00770DB0" w:rsidP="00770DB0">
      <w:pPr>
        <w:pStyle w:val="Title"/>
        <w:jc w:val="center"/>
        <w:rPr>
          <w:b w:val="0"/>
        </w:rPr>
      </w:pPr>
      <w:r>
        <w:lastRenderedPageBreak/>
        <w:t>CHRISTIANA CARE HEALTH SERVICES POLICY</w:t>
      </w:r>
    </w:p>
    <w:p w14:paraId="4F517F1A" w14:textId="77777777" w:rsidR="00770DB0" w:rsidRDefault="00770DB0" w:rsidP="00770DB0">
      <w:pPr>
        <w:jc w:val="center"/>
        <w:rPr>
          <w:b/>
          <w:sz w:val="28"/>
          <w:szCs w:val="28"/>
        </w:rPr>
      </w:pPr>
      <w:r>
        <w:rPr>
          <w:b/>
          <w:sz w:val="28"/>
          <w:szCs w:val="28"/>
        </w:rPr>
        <w:t>SCHOOL</w:t>
      </w:r>
      <w:r w:rsidR="00364795">
        <w:rPr>
          <w:b/>
          <w:sz w:val="28"/>
          <w:szCs w:val="28"/>
        </w:rPr>
        <w:t>-</w:t>
      </w:r>
      <w:r>
        <w:rPr>
          <w:b/>
          <w:sz w:val="28"/>
          <w:szCs w:val="28"/>
        </w:rPr>
        <w:t>BASED HEALTH CENTER</w:t>
      </w:r>
    </w:p>
    <w:p w14:paraId="0485E2AA" w14:textId="77777777" w:rsidR="00770DB0" w:rsidRPr="00D21DFA" w:rsidRDefault="00770DB0" w:rsidP="00770DB0">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770DB0" w14:paraId="043C400B" w14:textId="77777777" w:rsidTr="0086290E">
        <w:tc>
          <w:tcPr>
            <w:tcW w:w="4428" w:type="dxa"/>
          </w:tcPr>
          <w:p w14:paraId="1F553B8C" w14:textId="77777777" w:rsidR="00770DB0" w:rsidRDefault="00770DB0" w:rsidP="0086290E">
            <w:r>
              <w:t>POLICY TITLE:</w:t>
            </w:r>
          </w:p>
        </w:tc>
        <w:tc>
          <w:tcPr>
            <w:tcW w:w="4428" w:type="dxa"/>
          </w:tcPr>
          <w:p w14:paraId="23DA2EA5" w14:textId="77777777" w:rsidR="00770DB0" w:rsidRDefault="00770DB0" w:rsidP="0086290E">
            <w:pPr>
              <w:pStyle w:val="Heading1"/>
              <w:rPr>
                <w:highlight w:val="lightGray"/>
              </w:rPr>
            </w:pPr>
            <w:r>
              <w:t>Chaperone use in the SBHC</w:t>
            </w:r>
          </w:p>
        </w:tc>
      </w:tr>
      <w:tr w:rsidR="00770DB0" w14:paraId="08163227" w14:textId="77777777" w:rsidTr="0086290E">
        <w:tc>
          <w:tcPr>
            <w:tcW w:w="4428" w:type="dxa"/>
          </w:tcPr>
          <w:p w14:paraId="1671A025" w14:textId="77777777" w:rsidR="00770DB0" w:rsidRDefault="00770DB0" w:rsidP="0086290E">
            <w:r>
              <w:t>SECTION:</w:t>
            </w:r>
          </w:p>
        </w:tc>
        <w:tc>
          <w:tcPr>
            <w:tcW w:w="4428" w:type="dxa"/>
          </w:tcPr>
          <w:p w14:paraId="20195D1F" w14:textId="77777777" w:rsidR="00770DB0" w:rsidRPr="00D21DFA" w:rsidRDefault="00770DB0" w:rsidP="000951EE">
            <w:r>
              <w:t>SBHC</w:t>
            </w:r>
          </w:p>
        </w:tc>
      </w:tr>
      <w:tr w:rsidR="00770DB0" w14:paraId="460728B3" w14:textId="77777777" w:rsidTr="0086290E">
        <w:tc>
          <w:tcPr>
            <w:tcW w:w="4428" w:type="dxa"/>
            <w:tcBorders>
              <w:bottom w:val="single" w:sz="4" w:space="0" w:color="auto"/>
            </w:tcBorders>
          </w:tcPr>
          <w:p w14:paraId="568EA502" w14:textId="77777777" w:rsidR="00770DB0" w:rsidRDefault="00770DB0" w:rsidP="0086290E">
            <w:r>
              <w:t xml:space="preserve">LAST </w:t>
            </w:r>
            <w:r w:rsidRPr="00D21DFA">
              <w:t>REVISION/REVIEW</w:t>
            </w:r>
            <w:r>
              <w:t xml:space="preserve"> DATE:</w:t>
            </w:r>
          </w:p>
        </w:tc>
        <w:tc>
          <w:tcPr>
            <w:tcW w:w="4428" w:type="dxa"/>
          </w:tcPr>
          <w:p w14:paraId="395D2953" w14:textId="77777777" w:rsidR="00770DB0" w:rsidRPr="00D21DFA" w:rsidRDefault="008A4CD7" w:rsidP="0086290E">
            <w:r>
              <w:t>09/1</w:t>
            </w:r>
            <w:r w:rsidR="00F04955">
              <w:t>9</w:t>
            </w:r>
          </w:p>
        </w:tc>
      </w:tr>
      <w:tr w:rsidR="00770DB0" w14:paraId="5F574587" w14:textId="77777777" w:rsidTr="0086290E">
        <w:tc>
          <w:tcPr>
            <w:tcW w:w="4428" w:type="dxa"/>
            <w:tcBorders>
              <w:bottom w:val="single" w:sz="4" w:space="0" w:color="auto"/>
            </w:tcBorders>
          </w:tcPr>
          <w:p w14:paraId="1BB122D0" w14:textId="77777777" w:rsidR="00770DB0" w:rsidRDefault="00770DB0" w:rsidP="0086290E">
            <w:r>
              <w:t>DATE OF ORIGIN:</w:t>
            </w:r>
          </w:p>
        </w:tc>
        <w:tc>
          <w:tcPr>
            <w:tcW w:w="4428" w:type="dxa"/>
          </w:tcPr>
          <w:p w14:paraId="7591397C" w14:textId="77777777" w:rsidR="00770DB0" w:rsidRDefault="00770DB0" w:rsidP="0086290E">
            <w:r>
              <w:t>1/6/10</w:t>
            </w:r>
          </w:p>
        </w:tc>
      </w:tr>
    </w:tbl>
    <w:p w14:paraId="32133312" w14:textId="77777777" w:rsidR="00770DB0" w:rsidRDefault="00770DB0" w:rsidP="00770DB0"/>
    <w:p w14:paraId="259B0A04" w14:textId="77777777" w:rsidR="00770DB0" w:rsidRDefault="00770DB0" w:rsidP="00770DB0">
      <w:pPr>
        <w:tabs>
          <w:tab w:val="left" w:pos="-720"/>
        </w:tabs>
        <w:spacing w:line="240" w:lineRule="atLeast"/>
      </w:pPr>
      <w:r w:rsidRPr="00D21DFA">
        <w:rPr>
          <w:b/>
        </w:rPr>
        <w:t>POLICY:</w:t>
      </w:r>
      <w:r w:rsidRPr="00D21DFA">
        <w:t xml:space="preserve"> </w:t>
      </w:r>
    </w:p>
    <w:p w14:paraId="47DBF213" w14:textId="77777777" w:rsidR="00FB7CAF" w:rsidRDefault="00FB7CAF" w:rsidP="00770DB0">
      <w:pPr>
        <w:tabs>
          <w:tab w:val="left" w:pos="-720"/>
        </w:tabs>
        <w:spacing w:line="240" w:lineRule="atLeast"/>
      </w:pPr>
    </w:p>
    <w:p w14:paraId="5BE2ACB3" w14:textId="77777777" w:rsidR="00770DB0" w:rsidRDefault="00770DB0" w:rsidP="00770DB0">
      <w:pPr>
        <w:tabs>
          <w:tab w:val="left" w:pos="-720"/>
        </w:tabs>
        <w:spacing w:line="240" w:lineRule="atLeast"/>
      </w:pPr>
      <w:r>
        <w:t xml:space="preserve">An appropriate physical exam is often a critical component of a visit to the SBHC.  The extent of the physical exam is determined by the reason for the visit and by diagnostic considerations.  If an exam requires a student to be unclothed or partially disrobed, the student must be offered a chaperone.  </w:t>
      </w:r>
    </w:p>
    <w:p w14:paraId="22083B27" w14:textId="77777777" w:rsidR="00FB7CAF" w:rsidRDefault="00FB7CAF" w:rsidP="00770DB0"/>
    <w:p w14:paraId="30D1FEC4" w14:textId="77777777" w:rsidR="00770DB0" w:rsidRDefault="00770DB0" w:rsidP="00770DB0">
      <w:pPr>
        <w:tabs>
          <w:tab w:val="left" w:pos="-720"/>
        </w:tabs>
        <w:spacing w:line="240" w:lineRule="atLeast"/>
        <w:jc w:val="both"/>
        <w:rPr>
          <w:b/>
          <w:u w:val="single"/>
        </w:rPr>
      </w:pPr>
      <w:r w:rsidRPr="00D21DFA">
        <w:rPr>
          <w:b/>
        </w:rPr>
        <w:t>PROCEDURE:</w:t>
      </w:r>
      <w:r w:rsidRPr="00D21DFA">
        <w:rPr>
          <w:b/>
          <w:u w:val="single"/>
        </w:rPr>
        <w:t xml:space="preserve"> </w:t>
      </w:r>
    </w:p>
    <w:p w14:paraId="03277681" w14:textId="77777777" w:rsidR="00FB7CAF" w:rsidRDefault="00FB7CAF" w:rsidP="00770DB0">
      <w:pPr>
        <w:tabs>
          <w:tab w:val="left" w:pos="-720"/>
        </w:tabs>
        <w:spacing w:line="240" w:lineRule="atLeast"/>
        <w:jc w:val="both"/>
        <w:rPr>
          <w:b/>
          <w:u w:val="single"/>
        </w:rPr>
      </w:pPr>
    </w:p>
    <w:p w14:paraId="1BF9E96A" w14:textId="77777777" w:rsidR="00770DB0" w:rsidRDefault="00770DB0" w:rsidP="0086290E">
      <w:pPr>
        <w:numPr>
          <w:ilvl w:val="0"/>
          <w:numId w:val="18"/>
        </w:numPr>
        <w:tabs>
          <w:tab w:val="left" w:pos="-720"/>
          <w:tab w:val="left" w:pos="0"/>
        </w:tabs>
        <w:spacing w:after="90" w:line="240" w:lineRule="atLeast"/>
      </w:pPr>
      <w:r>
        <w:t xml:space="preserve">Purpose and scope of the physical exam should be made clear to the patient. </w:t>
      </w:r>
    </w:p>
    <w:p w14:paraId="5D7C43FA" w14:textId="77777777" w:rsidR="00770DB0" w:rsidRDefault="00770DB0" w:rsidP="00770DB0">
      <w:pPr>
        <w:tabs>
          <w:tab w:val="left" w:pos="-720"/>
          <w:tab w:val="left" w:pos="0"/>
        </w:tabs>
        <w:spacing w:after="90" w:line="240" w:lineRule="atLeast"/>
        <w:ind w:left="1080"/>
      </w:pPr>
    </w:p>
    <w:p w14:paraId="0348AEB5" w14:textId="77777777" w:rsidR="00770DB0" w:rsidRDefault="00770DB0" w:rsidP="0086290E">
      <w:pPr>
        <w:numPr>
          <w:ilvl w:val="0"/>
          <w:numId w:val="18"/>
        </w:numPr>
        <w:tabs>
          <w:tab w:val="left" w:pos="-720"/>
          <w:tab w:val="left" w:pos="0"/>
        </w:tabs>
        <w:spacing w:after="90" w:line="240" w:lineRule="atLeast"/>
      </w:pPr>
      <w:r>
        <w:t>The provider should assess the patient’s comfort level with the exam.</w:t>
      </w:r>
    </w:p>
    <w:p w14:paraId="166303EA" w14:textId="77777777" w:rsidR="00770DB0" w:rsidRDefault="00770DB0" w:rsidP="00770DB0">
      <w:pPr>
        <w:tabs>
          <w:tab w:val="left" w:pos="-720"/>
          <w:tab w:val="left" w:pos="0"/>
        </w:tabs>
        <w:spacing w:after="90" w:line="240" w:lineRule="atLeast"/>
        <w:ind w:left="720" w:hanging="720"/>
      </w:pPr>
    </w:p>
    <w:p w14:paraId="6F99D74A" w14:textId="77777777" w:rsidR="00770DB0" w:rsidRDefault="00770DB0" w:rsidP="00770DB0">
      <w:pPr>
        <w:tabs>
          <w:tab w:val="left" w:pos="-720"/>
          <w:tab w:val="left" w:pos="0"/>
        </w:tabs>
        <w:spacing w:after="90" w:line="240" w:lineRule="atLeast"/>
        <w:ind w:left="720" w:hanging="720"/>
      </w:pPr>
      <w:r>
        <w:t xml:space="preserve">      3.</w:t>
      </w:r>
      <w:r>
        <w:tab/>
        <w:t>Under the age of 18, a chaperone must be present for all unclothed or partially disrobed exam</w:t>
      </w:r>
      <w:r w:rsidR="009F649C">
        <w:t>s</w:t>
      </w:r>
      <w:r>
        <w:t>.</w:t>
      </w:r>
    </w:p>
    <w:p w14:paraId="7BE513F6" w14:textId="77777777" w:rsidR="00770DB0" w:rsidRDefault="00770DB0" w:rsidP="00770DB0">
      <w:pPr>
        <w:tabs>
          <w:tab w:val="left" w:pos="-720"/>
          <w:tab w:val="left" w:pos="0"/>
        </w:tabs>
        <w:spacing w:line="240" w:lineRule="atLeast"/>
        <w:ind w:left="720" w:hanging="720"/>
      </w:pPr>
      <w:r>
        <w:t xml:space="preserve">      4.</w:t>
      </w:r>
      <w:r>
        <w:tab/>
        <w:t xml:space="preserve">A student </w:t>
      </w:r>
      <w:r w:rsidR="009F649C">
        <w:t xml:space="preserve">under the age of </w:t>
      </w:r>
      <w:r>
        <w:t>18 years cannot decline a chaperone.</w:t>
      </w:r>
    </w:p>
    <w:p w14:paraId="1E3BBBBB" w14:textId="77777777" w:rsidR="00770DB0" w:rsidRDefault="00770DB0" w:rsidP="00770DB0">
      <w:pPr>
        <w:tabs>
          <w:tab w:val="left" w:pos="-720"/>
          <w:tab w:val="left" w:pos="0"/>
        </w:tabs>
        <w:spacing w:line="240" w:lineRule="atLeast"/>
        <w:ind w:left="720" w:hanging="720"/>
      </w:pPr>
    </w:p>
    <w:p w14:paraId="749DB60B" w14:textId="77777777" w:rsidR="00F56FBD" w:rsidRDefault="00F56FBD" w:rsidP="0086290E">
      <w:pPr>
        <w:numPr>
          <w:ilvl w:val="0"/>
          <w:numId w:val="19"/>
        </w:numPr>
        <w:tabs>
          <w:tab w:val="left" w:pos="-720"/>
          <w:tab w:val="left" w:pos="0"/>
        </w:tabs>
        <w:spacing w:line="240" w:lineRule="atLeast"/>
      </w:pPr>
      <w:r>
        <w:t xml:space="preserve">The student has the right to decline a specific staff member who was proposed as a chaperone.  </w:t>
      </w:r>
      <w:r w:rsidR="004B18A4">
        <w:t>If there is not another suitable chaperone available</w:t>
      </w:r>
      <w:r w:rsidR="009F649C">
        <w:t>,</w:t>
      </w:r>
      <w:r w:rsidR="004B18A4">
        <w:t xml:space="preserve"> the student will need to reschedule or </w:t>
      </w:r>
      <w:r w:rsidR="00FB7CAF">
        <w:t xml:space="preserve">be </w:t>
      </w:r>
      <w:r w:rsidR="004B18A4">
        <w:t>referred for care.</w:t>
      </w:r>
    </w:p>
    <w:p w14:paraId="615DBE47" w14:textId="77777777" w:rsidR="004B18A4" w:rsidRDefault="004B18A4" w:rsidP="004B18A4">
      <w:pPr>
        <w:tabs>
          <w:tab w:val="left" w:pos="-720"/>
          <w:tab w:val="left" w:pos="0"/>
        </w:tabs>
        <w:spacing w:line="240" w:lineRule="atLeast"/>
        <w:ind w:left="360"/>
      </w:pPr>
    </w:p>
    <w:p w14:paraId="6459946A" w14:textId="77777777" w:rsidR="00F56FBD" w:rsidRDefault="004B18A4" w:rsidP="0086290E">
      <w:pPr>
        <w:numPr>
          <w:ilvl w:val="0"/>
          <w:numId w:val="19"/>
        </w:numPr>
        <w:tabs>
          <w:tab w:val="left" w:pos="-720"/>
          <w:tab w:val="left" w:pos="0"/>
        </w:tabs>
        <w:spacing w:line="240" w:lineRule="atLeast"/>
      </w:pPr>
      <w:r>
        <w:t>A chaperone must be at least 18 years of age.  A friend cannot serve as a chaperone.</w:t>
      </w:r>
    </w:p>
    <w:p w14:paraId="5B9F928E" w14:textId="77777777" w:rsidR="004B18A4" w:rsidRDefault="004B18A4" w:rsidP="004B18A4">
      <w:pPr>
        <w:tabs>
          <w:tab w:val="left" w:pos="-720"/>
          <w:tab w:val="left" w:pos="0"/>
        </w:tabs>
        <w:spacing w:line="240" w:lineRule="atLeast"/>
        <w:ind w:left="360"/>
      </w:pPr>
    </w:p>
    <w:p w14:paraId="13C62895" w14:textId="77777777" w:rsidR="00770DB0" w:rsidRDefault="00770DB0" w:rsidP="0086290E">
      <w:pPr>
        <w:numPr>
          <w:ilvl w:val="0"/>
          <w:numId w:val="19"/>
        </w:numPr>
        <w:tabs>
          <w:tab w:val="left" w:pos="-720"/>
          <w:tab w:val="left" w:pos="0"/>
        </w:tabs>
        <w:spacing w:line="240" w:lineRule="atLeast"/>
      </w:pPr>
      <w:r>
        <w:t>If a chaperone is not available</w:t>
      </w:r>
      <w:r w:rsidR="009F649C">
        <w:t>,</w:t>
      </w:r>
      <w:r>
        <w:t xml:space="preserve"> students will be rescheduled or referred for care depending on the emergent nature of the visit.</w:t>
      </w:r>
    </w:p>
    <w:p w14:paraId="340F8B2F" w14:textId="77777777" w:rsidR="00770DB0" w:rsidRDefault="00770DB0" w:rsidP="00770DB0">
      <w:pPr>
        <w:tabs>
          <w:tab w:val="left" w:pos="-720"/>
          <w:tab w:val="left" w:pos="0"/>
        </w:tabs>
        <w:spacing w:line="240" w:lineRule="atLeast"/>
        <w:ind w:left="720" w:hanging="720"/>
      </w:pPr>
    </w:p>
    <w:p w14:paraId="535B669C" w14:textId="77777777" w:rsidR="00770DB0" w:rsidRDefault="00770DB0" w:rsidP="0086290E">
      <w:pPr>
        <w:numPr>
          <w:ilvl w:val="0"/>
          <w:numId w:val="19"/>
        </w:numPr>
        <w:tabs>
          <w:tab w:val="left" w:pos="-720"/>
          <w:tab w:val="left" w:pos="0"/>
        </w:tabs>
        <w:spacing w:line="240" w:lineRule="atLeast"/>
      </w:pPr>
      <w:r>
        <w:t>If at any time during an unchaperoned e</w:t>
      </w:r>
      <w:r w:rsidR="000951EE">
        <w:t>xam, if the provider or student</w:t>
      </w:r>
      <w:r>
        <w:t xml:space="preserve"> wants to have a chaperone present, the exam should be stopped immediately.  </w:t>
      </w:r>
    </w:p>
    <w:p w14:paraId="747C5505" w14:textId="77777777" w:rsidR="00770DB0" w:rsidRDefault="00770DB0" w:rsidP="00770DB0">
      <w:pPr>
        <w:tabs>
          <w:tab w:val="left" w:pos="-720"/>
          <w:tab w:val="left" w:pos="0"/>
        </w:tabs>
        <w:spacing w:line="240" w:lineRule="atLeast"/>
      </w:pPr>
    </w:p>
    <w:p w14:paraId="60D6A5AA" w14:textId="77777777" w:rsidR="00770DB0" w:rsidRDefault="00770DB0" w:rsidP="0086290E">
      <w:pPr>
        <w:numPr>
          <w:ilvl w:val="0"/>
          <w:numId w:val="19"/>
        </w:numPr>
        <w:tabs>
          <w:tab w:val="left" w:pos="-720"/>
          <w:tab w:val="left" w:pos="0"/>
        </w:tabs>
        <w:spacing w:line="240" w:lineRule="atLeast"/>
      </w:pPr>
      <w:r>
        <w:t>When a chaperone is present, their first and last name must be documented on the visit sheet.</w:t>
      </w:r>
    </w:p>
    <w:p w14:paraId="259E468C" w14:textId="77777777" w:rsidR="00770DB0" w:rsidRDefault="00770DB0" w:rsidP="00770DB0">
      <w:pPr>
        <w:tabs>
          <w:tab w:val="left" w:pos="-720"/>
          <w:tab w:val="left" w:pos="0"/>
        </w:tabs>
        <w:spacing w:line="240" w:lineRule="atLeast"/>
        <w:ind w:left="720"/>
      </w:pPr>
    </w:p>
    <w:p w14:paraId="44052FE4" w14:textId="77777777" w:rsidR="00770DB0" w:rsidRDefault="004B18A4" w:rsidP="00770DB0">
      <w:pPr>
        <w:pStyle w:val="Heading2"/>
        <w:rPr>
          <w:b w:val="0"/>
          <w:i w:val="0"/>
        </w:rPr>
      </w:pPr>
      <w:r>
        <w:rPr>
          <w:i w:val="0"/>
        </w:rPr>
        <w:t>*</w:t>
      </w:r>
      <w:r w:rsidRPr="004B18A4">
        <w:rPr>
          <w:b w:val="0"/>
          <w:i w:val="0"/>
        </w:rPr>
        <w:t xml:space="preserve">reference CCHS </w:t>
      </w:r>
      <w:r>
        <w:rPr>
          <w:b w:val="0"/>
          <w:i w:val="0"/>
        </w:rPr>
        <w:t>P</w:t>
      </w:r>
      <w:r w:rsidRPr="004B18A4">
        <w:rPr>
          <w:b w:val="0"/>
          <w:i w:val="0"/>
        </w:rPr>
        <w:t>olicy:  Chaperone Policy</w:t>
      </w:r>
    </w:p>
    <w:p w14:paraId="160B1F2A" w14:textId="77777777" w:rsidR="001E4D25" w:rsidRDefault="001E4D25" w:rsidP="001E4D25"/>
    <w:p w14:paraId="43B73FDC" w14:textId="77777777" w:rsidR="003B5747" w:rsidRDefault="003B5747" w:rsidP="001E4D25"/>
    <w:p w14:paraId="6819BE33" w14:textId="77777777" w:rsidR="00354B45" w:rsidRDefault="00354B45" w:rsidP="001E4D25"/>
    <w:p w14:paraId="3EA29E38" w14:textId="77777777" w:rsidR="0059398C" w:rsidRDefault="0059398C" w:rsidP="001E4D25"/>
    <w:p w14:paraId="7F9C8F33" w14:textId="77777777" w:rsidR="001E4D25" w:rsidRDefault="001E4D25" w:rsidP="001E4D25"/>
    <w:p w14:paraId="342E94F5" w14:textId="77777777" w:rsidR="008603F8" w:rsidRDefault="008603F8" w:rsidP="001E4D25"/>
    <w:p w14:paraId="7A15578A" w14:textId="77777777" w:rsidR="00313C7A" w:rsidRPr="00A2165F" w:rsidRDefault="00313C7A" w:rsidP="00313C7A">
      <w:pPr>
        <w:pStyle w:val="Title"/>
        <w:jc w:val="center"/>
        <w:rPr>
          <w:b w:val="0"/>
        </w:rPr>
      </w:pPr>
      <w:r w:rsidRPr="00A2165F">
        <w:lastRenderedPageBreak/>
        <w:t>CHRISTIANA CARE HEALTH SERVICES POLICY</w:t>
      </w:r>
    </w:p>
    <w:p w14:paraId="1FCC2F7D" w14:textId="77777777" w:rsidR="00313C7A" w:rsidRPr="00A2165F" w:rsidRDefault="00313C7A" w:rsidP="00313C7A">
      <w:pPr>
        <w:jc w:val="center"/>
        <w:rPr>
          <w:b/>
          <w:sz w:val="28"/>
          <w:szCs w:val="28"/>
        </w:rPr>
      </w:pPr>
      <w:r w:rsidRPr="00A2165F">
        <w:rPr>
          <w:b/>
          <w:sz w:val="28"/>
          <w:szCs w:val="28"/>
        </w:rPr>
        <w:t>SCHOOL</w:t>
      </w:r>
      <w:r w:rsidR="00953A8A">
        <w:rPr>
          <w:b/>
          <w:sz w:val="28"/>
          <w:szCs w:val="28"/>
        </w:rPr>
        <w:t>-</w:t>
      </w:r>
      <w:r w:rsidRPr="00A2165F">
        <w:rPr>
          <w:b/>
          <w:sz w:val="28"/>
          <w:szCs w:val="28"/>
        </w:rPr>
        <w:t>BASED HEALTH CENTER</w:t>
      </w:r>
    </w:p>
    <w:p w14:paraId="774686AE" w14:textId="77777777" w:rsidR="00313C7A" w:rsidRPr="00D21DFA" w:rsidRDefault="00313C7A" w:rsidP="00313C7A">
      <w:pPr>
        <w:jc w:val="center"/>
        <w:rPr>
          <w:b/>
          <w:sz w:val="28"/>
          <w:szCs w:val="28"/>
        </w:rPr>
      </w:pP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770"/>
      </w:tblGrid>
      <w:tr w:rsidR="00313C7A" w14:paraId="4539E9C1" w14:textId="77777777" w:rsidTr="00245CC0">
        <w:tc>
          <w:tcPr>
            <w:tcW w:w="4428" w:type="dxa"/>
          </w:tcPr>
          <w:p w14:paraId="67A9AADC" w14:textId="77777777" w:rsidR="00313C7A" w:rsidRPr="00A2165F" w:rsidRDefault="00313C7A" w:rsidP="00245CC0">
            <w:pPr>
              <w:rPr>
                <w:szCs w:val="24"/>
              </w:rPr>
            </w:pPr>
            <w:r w:rsidRPr="00A2165F">
              <w:rPr>
                <w:szCs w:val="24"/>
              </w:rPr>
              <w:t>POLICY TITLE:</w:t>
            </w:r>
          </w:p>
        </w:tc>
        <w:tc>
          <w:tcPr>
            <w:tcW w:w="4770" w:type="dxa"/>
          </w:tcPr>
          <w:p w14:paraId="730C9841" w14:textId="77777777" w:rsidR="00313C7A" w:rsidRPr="00463A5F" w:rsidRDefault="00313C7A" w:rsidP="00245CC0">
            <w:pPr>
              <w:pStyle w:val="Heading1"/>
              <w:rPr>
                <w:szCs w:val="24"/>
                <w:highlight w:val="lightGray"/>
              </w:rPr>
            </w:pPr>
            <w:r>
              <w:rPr>
                <w:szCs w:val="24"/>
              </w:rPr>
              <w:t xml:space="preserve">Client Dissatisfaction &amp; Concerns </w:t>
            </w:r>
          </w:p>
        </w:tc>
      </w:tr>
      <w:tr w:rsidR="00313C7A" w14:paraId="292BB3D2" w14:textId="77777777" w:rsidTr="00245CC0">
        <w:tc>
          <w:tcPr>
            <w:tcW w:w="4428" w:type="dxa"/>
          </w:tcPr>
          <w:p w14:paraId="59C95991" w14:textId="77777777" w:rsidR="00313C7A" w:rsidRPr="00A2165F" w:rsidRDefault="00313C7A" w:rsidP="00245CC0">
            <w:pPr>
              <w:rPr>
                <w:szCs w:val="24"/>
              </w:rPr>
            </w:pPr>
            <w:r>
              <w:rPr>
                <w:szCs w:val="24"/>
              </w:rPr>
              <w:t>SEC</w:t>
            </w:r>
            <w:r w:rsidRPr="00A2165F">
              <w:rPr>
                <w:szCs w:val="24"/>
              </w:rPr>
              <w:t>TION:</w:t>
            </w:r>
          </w:p>
        </w:tc>
        <w:tc>
          <w:tcPr>
            <w:tcW w:w="4770" w:type="dxa"/>
          </w:tcPr>
          <w:p w14:paraId="1C7E0252" w14:textId="77777777" w:rsidR="00313C7A" w:rsidRPr="00A2165F" w:rsidRDefault="00313C7A" w:rsidP="00245CC0">
            <w:pPr>
              <w:rPr>
                <w:szCs w:val="24"/>
              </w:rPr>
            </w:pPr>
            <w:r>
              <w:rPr>
                <w:szCs w:val="24"/>
              </w:rPr>
              <w:t>SBHC</w:t>
            </w:r>
          </w:p>
        </w:tc>
      </w:tr>
      <w:tr w:rsidR="00313C7A" w14:paraId="708A8699" w14:textId="77777777" w:rsidTr="00245CC0">
        <w:tc>
          <w:tcPr>
            <w:tcW w:w="4428" w:type="dxa"/>
            <w:tcBorders>
              <w:bottom w:val="single" w:sz="4" w:space="0" w:color="auto"/>
            </w:tcBorders>
          </w:tcPr>
          <w:p w14:paraId="0C9E4354" w14:textId="77777777" w:rsidR="00313C7A" w:rsidRPr="00A2165F" w:rsidRDefault="00313C7A" w:rsidP="00245CC0">
            <w:pPr>
              <w:rPr>
                <w:szCs w:val="24"/>
              </w:rPr>
            </w:pPr>
            <w:r w:rsidRPr="00A2165F">
              <w:rPr>
                <w:szCs w:val="24"/>
              </w:rPr>
              <w:t>LAST REVISION/REVIEW DATE:</w:t>
            </w:r>
          </w:p>
        </w:tc>
        <w:tc>
          <w:tcPr>
            <w:tcW w:w="4770" w:type="dxa"/>
          </w:tcPr>
          <w:p w14:paraId="2E899E4C" w14:textId="77777777" w:rsidR="00313C7A" w:rsidRPr="00A2165F" w:rsidRDefault="00965F22" w:rsidP="00245CC0">
            <w:pPr>
              <w:rPr>
                <w:szCs w:val="24"/>
              </w:rPr>
            </w:pPr>
            <w:r>
              <w:rPr>
                <w:szCs w:val="24"/>
              </w:rPr>
              <w:t>09/1</w:t>
            </w:r>
            <w:r w:rsidR="001E3445">
              <w:rPr>
                <w:szCs w:val="24"/>
              </w:rPr>
              <w:t>9</w:t>
            </w:r>
          </w:p>
        </w:tc>
      </w:tr>
      <w:tr w:rsidR="00313C7A" w14:paraId="7E9B86A6" w14:textId="77777777" w:rsidTr="00245CC0">
        <w:tc>
          <w:tcPr>
            <w:tcW w:w="4428" w:type="dxa"/>
            <w:tcBorders>
              <w:bottom w:val="single" w:sz="4" w:space="0" w:color="auto"/>
            </w:tcBorders>
          </w:tcPr>
          <w:p w14:paraId="0D5A963E" w14:textId="77777777" w:rsidR="00313C7A" w:rsidRPr="00A2165F" w:rsidRDefault="00313C7A" w:rsidP="00245CC0">
            <w:pPr>
              <w:rPr>
                <w:szCs w:val="24"/>
              </w:rPr>
            </w:pPr>
            <w:r w:rsidRPr="00A2165F">
              <w:rPr>
                <w:szCs w:val="24"/>
              </w:rPr>
              <w:t>DATE OF ORIGIN:</w:t>
            </w:r>
          </w:p>
        </w:tc>
        <w:tc>
          <w:tcPr>
            <w:tcW w:w="4770" w:type="dxa"/>
          </w:tcPr>
          <w:p w14:paraId="67428956" w14:textId="77777777" w:rsidR="00313C7A" w:rsidRPr="00A2165F" w:rsidRDefault="00313C7A" w:rsidP="00245CC0">
            <w:pPr>
              <w:rPr>
                <w:szCs w:val="24"/>
              </w:rPr>
            </w:pPr>
          </w:p>
        </w:tc>
      </w:tr>
    </w:tbl>
    <w:p w14:paraId="2F89896A" w14:textId="77777777" w:rsidR="00313C7A" w:rsidRDefault="00313C7A" w:rsidP="00313C7A">
      <w:pPr>
        <w:tabs>
          <w:tab w:val="center" w:pos="4680"/>
          <w:tab w:val="left" w:pos="8280"/>
        </w:tabs>
        <w:rPr>
          <w:b/>
        </w:rPr>
      </w:pPr>
    </w:p>
    <w:p w14:paraId="4A696BC4" w14:textId="77777777" w:rsidR="00313C7A" w:rsidRDefault="00313C7A" w:rsidP="00313C7A">
      <w:pPr>
        <w:ind w:left="1440" w:hanging="1440"/>
        <w:rPr>
          <w:b/>
          <w:szCs w:val="24"/>
        </w:rPr>
      </w:pPr>
      <w:r w:rsidRPr="00A2165F">
        <w:rPr>
          <w:b/>
          <w:szCs w:val="24"/>
        </w:rPr>
        <w:t>POLICY</w:t>
      </w:r>
      <w:r>
        <w:rPr>
          <w:b/>
          <w:szCs w:val="24"/>
        </w:rPr>
        <w:t>:</w:t>
      </w:r>
    </w:p>
    <w:p w14:paraId="49582A40" w14:textId="77777777" w:rsidR="00313C7A" w:rsidRPr="00A2165F" w:rsidRDefault="00313C7A" w:rsidP="00313C7A">
      <w:pPr>
        <w:ind w:left="1440" w:hanging="1440"/>
        <w:rPr>
          <w:szCs w:val="24"/>
        </w:rPr>
      </w:pPr>
    </w:p>
    <w:p w14:paraId="5659B03E" w14:textId="77777777" w:rsidR="00313C7A" w:rsidRDefault="00313C7A" w:rsidP="00313C7A">
      <w:pPr>
        <w:rPr>
          <w:szCs w:val="24"/>
        </w:rPr>
      </w:pPr>
      <w:r>
        <w:rPr>
          <w:szCs w:val="24"/>
        </w:rPr>
        <w:t xml:space="preserve">SBHC staff endeavors to provide quality care services.  We are committed to resolving patient concerns and grievances in a timely, reasonable and constant manner.  Responses to patient concerns and grievances reflect </w:t>
      </w:r>
      <w:r w:rsidR="00965F22">
        <w:rPr>
          <w:szCs w:val="24"/>
        </w:rPr>
        <w:t xml:space="preserve">The </w:t>
      </w:r>
      <w:r>
        <w:rPr>
          <w:szCs w:val="24"/>
        </w:rPr>
        <w:t>Christiana Care</w:t>
      </w:r>
      <w:r w:rsidR="00965F22">
        <w:rPr>
          <w:szCs w:val="24"/>
        </w:rPr>
        <w:t xml:space="preserve"> Way</w:t>
      </w:r>
      <w:r w:rsidR="00742623">
        <w:rPr>
          <w:szCs w:val="24"/>
        </w:rPr>
        <w:t>.</w:t>
      </w:r>
      <w:r>
        <w:rPr>
          <w:szCs w:val="24"/>
        </w:rPr>
        <w:t xml:space="preserve">  </w:t>
      </w:r>
    </w:p>
    <w:p w14:paraId="49CB0FF1" w14:textId="77777777" w:rsidR="00313C7A" w:rsidRDefault="00313C7A" w:rsidP="00313C7A">
      <w:pPr>
        <w:rPr>
          <w:szCs w:val="24"/>
        </w:rPr>
      </w:pPr>
    </w:p>
    <w:p w14:paraId="0E2F6D17" w14:textId="77777777" w:rsidR="00313C7A" w:rsidRDefault="00313C7A" w:rsidP="00313C7A">
      <w:pPr>
        <w:rPr>
          <w:szCs w:val="24"/>
        </w:rPr>
      </w:pPr>
      <w:r>
        <w:rPr>
          <w:szCs w:val="24"/>
        </w:rPr>
        <w:t xml:space="preserve">The following procedure is in effect to facilitate channels of communication in an effort to have complaints resolved as expediently as possible.  </w:t>
      </w:r>
    </w:p>
    <w:p w14:paraId="4C78CB58" w14:textId="77777777" w:rsidR="00313C7A" w:rsidRPr="007855EE" w:rsidRDefault="00313C7A" w:rsidP="00313C7A">
      <w:pPr>
        <w:ind w:left="1440" w:hanging="1440"/>
        <w:rPr>
          <w:szCs w:val="24"/>
        </w:rPr>
      </w:pPr>
    </w:p>
    <w:p w14:paraId="511DCD74" w14:textId="77777777" w:rsidR="00313C7A" w:rsidRDefault="00313C7A" w:rsidP="00313C7A">
      <w:pPr>
        <w:rPr>
          <w:b/>
          <w:szCs w:val="24"/>
        </w:rPr>
      </w:pPr>
      <w:r w:rsidRPr="00A2165F">
        <w:rPr>
          <w:b/>
          <w:szCs w:val="24"/>
        </w:rPr>
        <w:t>PROCEDURE</w:t>
      </w:r>
      <w:r>
        <w:rPr>
          <w:b/>
          <w:szCs w:val="24"/>
        </w:rPr>
        <w:t>:</w:t>
      </w:r>
    </w:p>
    <w:p w14:paraId="7F5FB6D9" w14:textId="77777777" w:rsidR="00313C7A" w:rsidRPr="00A2165F" w:rsidRDefault="00313C7A" w:rsidP="00313C7A">
      <w:pPr>
        <w:rPr>
          <w:b/>
          <w:szCs w:val="24"/>
        </w:rPr>
      </w:pPr>
    </w:p>
    <w:p w14:paraId="15F6AFA0" w14:textId="77777777" w:rsidR="00313C7A" w:rsidRDefault="00313C7A" w:rsidP="00313C7A">
      <w:pPr>
        <w:numPr>
          <w:ilvl w:val="0"/>
          <w:numId w:val="24"/>
        </w:numPr>
        <w:rPr>
          <w:szCs w:val="24"/>
        </w:rPr>
      </w:pPr>
      <w:r>
        <w:rPr>
          <w:szCs w:val="24"/>
        </w:rPr>
        <w:t>Concerns will be directed to the SBHC coordinator/ program manager.</w:t>
      </w:r>
    </w:p>
    <w:p w14:paraId="33BC4C4A" w14:textId="77777777" w:rsidR="00313C7A" w:rsidRDefault="00313C7A" w:rsidP="00313C7A">
      <w:pPr>
        <w:ind w:left="360"/>
        <w:rPr>
          <w:szCs w:val="24"/>
        </w:rPr>
      </w:pPr>
    </w:p>
    <w:p w14:paraId="59C79171" w14:textId="77777777" w:rsidR="00313C7A" w:rsidRDefault="00313C7A" w:rsidP="00313C7A">
      <w:pPr>
        <w:numPr>
          <w:ilvl w:val="0"/>
          <w:numId w:val="24"/>
        </w:numPr>
        <w:rPr>
          <w:szCs w:val="24"/>
        </w:rPr>
      </w:pPr>
      <w:r>
        <w:rPr>
          <w:szCs w:val="24"/>
        </w:rPr>
        <w:t>Concerns are to be investigated promptly by the program manager or coordinator.</w:t>
      </w:r>
    </w:p>
    <w:p w14:paraId="58237EBB" w14:textId="77777777" w:rsidR="00313C7A" w:rsidRDefault="00313C7A" w:rsidP="00313C7A">
      <w:pPr>
        <w:rPr>
          <w:szCs w:val="24"/>
        </w:rPr>
      </w:pPr>
    </w:p>
    <w:p w14:paraId="64C1AE3D" w14:textId="77777777" w:rsidR="00313C7A" w:rsidRPr="00AE34BC" w:rsidRDefault="00313C7A" w:rsidP="00313C7A">
      <w:pPr>
        <w:numPr>
          <w:ilvl w:val="0"/>
          <w:numId w:val="24"/>
        </w:numPr>
        <w:rPr>
          <w:szCs w:val="24"/>
        </w:rPr>
      </w:pPr>
      <w:r>
        <w:rPr>
          <w:szCs w:val="24"/>
        </w:rPr>
        <w:t xml:space="preserve">If the complaint cannot be immediately resolved or if the complainant continues to be dissatisfied with the response he/she will be directed to </w:t>
      </w:r>
      <w:r w:rsidRPr="00AE34BC">
        <w:rPr>
          <w:szCs w:val="24"/>
        </w:rPr>
        <w:t xml:space="preserve">SBHC </w:t>
      </w:r>
      <w:r w:rsidR="002902F2" w:rsidRPr="00AE34BC">
        <w:rPr>
          <w:szCs w:val="24"/>
        </w:rPr>
        <w:t>Lead Nurse Practitioner</w:t>
      </w:r>
      <w:r w:rsidR="00953A8A" w:rsidRPr="00AE34BC">
        <w:rPr>
          <w:szCs w:val="24"/>
        </w:rPr>
        <w:t>.</w:t>
      </w:r>
    </w:p>
    <w:p w14:paraId="75463FFC" w14:textId="77777777" w:rsidR="00313C7A" w:rsidRDefault="00313C7A" w:rsidP="00313C7A">
      <w:pPr>
        <w:pStyle w:val="ListParagraph"/>
        <w:rPr>
          <w:szCs w:val="24"/>
        </w:rPr>
      </w:pPr>
    </w:p>
    <w:p w14:paraId="2311A0FB" w14:textId="77777777" w:rsidR="00953A8A" w:rsidRDefault="002902F2" w:rsidP="00313C7A">
      <w:pPr>
        <w:numPr>
          <w:ilvl w:val="0"/>
          <w:numId w:val="24"/>
        </w:numPr>
        <w:rPr>
          <w:szCs w:val="24"/>
        </w:rPr>
      </w:pPr>
      <w:r w:rsidRPr="00AE34BC">
        <w:rPr>
          <w:szCs w:val="24"/>
        </w:rPr>
        <w:t>Lead Nurse Practitioner</w:t>
      </w:r>
      <w:r w:rsidR="00DC3CF4">
        <w:rPr>
          <w:szCs w:val="24"/>
        </w:rPr>
        <w:t xml:space="preserve"> will contact SBHC Administrator and Medical Director.</w:t>
      </w:r>
    </w:p>
    <w:p w14:paraId="76598F87" w14:textId="77777777" w:rsidR="00953A8A" w:rsidRDefault="00953A8A" w:rsidP="00953A8A">
      <w:pPr>
        <w:pStyle w:val="ListParagraph"/>
        <w:rPr>
          <w:szCs w:val="24"/>
        </w:rPr>
      </w:pPr>
    </w:p>
    <w:p w14:paraId="64E41FC8" w14:textId="77777777" w:rsidR="00313C7A" w:rsidRDefault="00313C7A" w:rsidP="00313C7A">
      <w:pPr>
        <w:numPr>
          <w:ilvl w:val="0"/>
          <w:numId w:val="24"/>
        </w:numPr>
        <w:rPr>
          <w:szCs w:val="24"/>
        </w:rPr>
      </w:pPr>
      <w:r>
        <w:rPr>
          <w:szCs w:val="24"/>
        </w:rPr>
        <w:t>If the complainant remains dissatisfied, the grievance process should be initiated as outlined in the CCHS policy titled “Patient Concern and Grievance Management”.</w:t>
      </w:r>
    </w:p>
    <w:p w14:paraId="1EA431AC" w14:textId="77777777" w:rsidR="00313C7A" w:rsidRDefault="00313C7A" w:rsidP="00313C7A">
      <w:pPr>
        <w:rPr>
          <w:szCs w:val="24"/>
        </w:rPr>
      </w:pPr>
    </w:p>
    <w:p w14:paraId="1C124A2F" w14:textId="77777777" w:rsidR="00313C7A" w:rsidRDefault="00313C7A" w:rsidP="00313C7A">
      <w:pPr>
        <w:numPr>
          <w:ilvl w:val="0"/>
          <w:numId w:val="24"/>
        </w:numPr>
        <w:rPr>
          <w:szCs w:val="24"/>
        </w:rPr>
      </w:pPr>
      <w:r>
        <w:rPr>
          <w:szCs w:val="24"/>
        </w:rPr>
        <w:t>A record of all complaints and solutions are kept on file. The content of a particular complaint process is confidential information.</w:t>
      </w:r>
    </w:p>
    <w:p w14:paraId="04B4B77B" w14:textId="77777777" w:rsidR="00313C7A" w:rsidRDefault="00313C7A" w:rsidP="00313C7A">
      <w:pPr>
        <w:tabs>
          <w:tab w:val="left" w:pos="-720"/>
          <w:tab w:val="left" w:pos="0"/>
        </w:tabs>
        <w:spacing w:line="240" w:lineRule="atLeast"/>
        <w:ind w:left="720" w:hanging="720"/>
      </w:pPr>
    </w:p>
    <w:p w14:paraId="23EFAB53" w14:textId="77777777" w:rsidR="00313C7A" w:rsidRDefault="00313C7A" w:rsidP="00313C7A">
      <w:pPr>
        <w:pStyle w:val="Title"/>
        <w:jc w:val="center"/>
      </w:pPr>
    </w:p>
    <w:p w14:paraId="3C8C4720" w14:textId="77777777" w:rsidR="00313C7A" w:rsidRDefault="00313C7A" w:rsidP="00313C7A">
      <w:pPr>
        <w:pStyle w:val="Title"/>
        <w:jc w:val="center"/>
      </w:pPr>
    </w:p>
    <w:p w14:paraId="6C916466" w14:textId="77777777" w:rsidR="00313C7A" w:rsidRDefault="00313C7A" w:rsidP="00313C7A">
      <w:pPr>
        <w:pStyle w:val="Title"/>
        <w:jc w:val="center"/>
      </w:pPr>
    </w:p>
    <w:p w14:paraId="20C58BBA" w14:textId="77777777" w:rsidR="00313C7A" w:rsidRDefault="00313C7A" w:rsidP="00313C7A">
      <w:pPr>
        <w:pStyle w:val="Title"/>
        <w:jc w:val="center"/>
      </w:pPr>
    </w:p>
    <w:p w14:paraId="558E1CFC" w14:textId="77777777" w:rsidR="00313C7A" w:rsidRDefault="00313C7A" w:rsidP="00313C7A">
      <w:pPr>
        <w:pStyle w:val="Title"/>
        <w:jc w:val="center"/>
      </w:pPr>
    </w:p>
    <w:p w14:paraId="47FAD526" w14:textId="77777777" w:rsidR="00313C7A" w:rsidRDefault="00313C7A" w:rsidP="00313C7A">
      <w:pPr>
        <w:pStyle w:val="Title"/>
        <w:rPr>
          <w:b w:val="0"/>
          <w:sz w:val="24"/>
          <w:szCs w:val="24"/>
        </w:rPr>
      </w:pPr>
    </w:p>
    <w:p w14:paraId="7CCFF854" w14:textId="77777777" w:rsidR="008F15B6" w:rsidRDefault="008F15B6" w:rsidP="00313C7A">
      <w:pPr>
        <w:pStyle w:val="Title"/>
        <w:rPr>
          <w:b w:val="0"/>
          <w:sz w:val="24"/>
          <w:szCs w:val="24"/>
        </w:rPr>
      </w:pPr>
    </w:p>
    <w:p w14:paraId="5176B370" w14:textId="77777777" w:rsidR="00D77309" w:rsidRDefault="00D77309" w:rsidP="00313C7A">
      <w:pPr>
        <w:pStyle w:val="Title"/>
        <w:rPr>
          <w:b w:val="0"/>
          <w:sz w:val="24"/>
          <w:szCs w:val="24"/>
        </w:rPr>
      </w:pPr>
    </w:p>
    <w:p w14:paraId="51CEB284" w14:textId="77777777" w:rsidR="003B5747" w:rsidRDefault="003B5747" w:rsidP="00313C7A">
      <w:pPr>
        <w:pStyle w:val="Title"/>
        <w:rPr>
          <w:b w:val="0"/>
          <w:sz w:val="24"/>
          <w:szCs w:val="24"/>
        </w:rPr>
      </w:pPr>
    </w:p>
    <w:p w14:paraId="01A36233" w14:textId="77777777" w:rsidR="003B5747" w:rsidRDefault="003B5747" w:rsidP="00313C7A">
      <w:pPr>
        <w:pStyle w:val="Title"/>
        <w:rPr>
          <w:b w:val="0"/>
          <w:sz w:val="24"/>
          <w:szCs w:val="24"/>
        </w:rPr>
      </w:pPr>
    </w:p>
    <w:p w14:paraId="73FAF5BF" w14:textId="77777777" w:rsidR="005F338F" w:rsidRDefault="005F338F" w:rsidP="00313C7A">
      <w:pPr>
        <w:pStyle w:val="Title"/>
        <w:rPr>
          <w:b w:val="0"/>
          <w:sz w:val="24"/>
          <w:szCs w:val="24"/>
        </w:rPr>
      </w:pPr>
    </w:p>
    <w:p w14:paraId="7DB29B91" w14:textId="77777777" w:rsidR="005F338F" w:rsidRDefault="005F338F" w:rsidP="00313C7A">
      <w:pPr>
        <w:pStyle w:val="Title"/>
        <w:rPr>
          <w:b w:val="0"/>
          <w:sz w:val="24"/>
          <w:szCs w:val="24"/>
        </w:rPr>
      </w:pPr>
    </w:p>
    <w:p w14:paraId="480706BB" w14:textId="77777777" w:rsidR="005F338F" w:rsidRDefault="005F338F" w:rsidP="00313C7A">
      <w:pPr>
        <w:pStyle w:val="Title"/>
        <w:rPr>
          <w:b w:val="0"/>
          <w:sz w:val="24"/>
          <w:szCs w:val="24"/>
        </w:rPr>
      </w:pPr>
    </w:p>
    <w:p w14:paraId="509A13EB" w14:textId="77777777" w:rsidR="00D77309" w:rsidRDefault="00D77309" w:rsidP="00313C7A">
      <w:pPr>
        <w:pStyle w:val="Title"/>
        <w:rPr>
          <w:b w:val="0"/>
          <w:sz w:val="24"/>
          <w:szCs w:val="24"/>
        </w:rPr>
      </w:pPr>
    </w:p>
    <w:p w14:paraId="41FAEBFF" w14:textId="77777777" w:rsidR="003B5747" w:rsidRPr="003B5747" w:rsidRDefault="003B5747" w:rsidP="003B5747">
      <w:pPr>
        <w:jc w:val="center"/>
        <w:outlineLvl w:val="0"/>
        <w:rPr>
          <w:b/>
          <w:kern w:val="28"/>
          <w:sz w:val="28"/>
        </w:rPr>
      </w:pPr>
      <w:r w:rsidRPr="003B5747">
        <w:rPr>
          <w:b/>
          <w:kern w:val="28"/>
          <w:sz w:val="28"/>
        </w:rPr>
        <w:lastRenderedPageBreak/>
        <w:t>CHRISTIANA CARE HEALTH SERVICES POLICY</w:t>
      </w:r>
    </w:p>
    <w:p w14:paraId="523C765E" w14:textId="77777777" w:rsidR="003B5747" w:rsidRPr="003B5747" w:rsidRDefault="003B5747" w:rsidP="003B5747">
      <w:pPr>
        <w:jc w:val="center"/>
        <w:outlineLvl w:val="0"/>
        <w:rPr>
          <w:b/>
          <w:kern w:val="28"/>
          <w:sz w:val="28"/>
        </w:rPr>
      </w:pPr>
      <w:r w:rsidRPr="003B5747">
        <w:rPr>
          <w:b/>
          <w:kern w:val="28"/>
          <w:sz w:val="28"/>
        </w:rPr>
        <w:t>SCHOOL-BASED HEALTH CENTER</w:t>
      </w:r>
    </w:p>
    <w:p w14:paraId="7495E117" w14:textId="77777777" w:rsidR="003B5747" w:rsidRPr="003B5747" w:rsidRDefault="003B5747" w:rsidP="003B5747">
      <w:pPr>
        <w:jc w:val="center"/>
        <w:outlineLvl w:val="0"/>
        <w:rPr>
          <w:b/>
          <w:kern w:val="28"/>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B5747" w:rsidRPr="003B5747" w14:paraId="1295AD1F" w14:textId="77777777" w:rsidTr="00F90DE5">
        <w:tc>
          <w:tcPr>
            <w:tcW w:w="4428" w:type="dxa"/>
          </w:tcPr>
          <w:p w14:paraId="34E9339B" w14:textId="77777777" w:rsidR="003B5747" w:rsidRPr="003B5747" w:rsidRDefault="003B5747" w:rsidP="003B5747">
            <w:r w:rsidRPr="003B5747">
              <w:t>POLICY TITLE:</w:t>
            </w:r>
          </w:p>
        </w:tc>
        <w:tc>
          <w:tcPr>
            <w:tcW w:w="4428" w:type="dxa"/>
          </w:tcPr>
          <w:p w14:paraId="716D8BB6" w14:textId="77777777" w:rsidR="003B5747" w:rsidRPr="003B5747" w:rsidRDefault="003B5747" w:rsidP="003B5747">
            <w:pPr>
              <w:keepNext/>
              <w:outlineLvl w:val="0"/>
            </w:pPr>
            <w:r w:rsidRPr="003B5747">
              <w:t>Collaboration with Schools During a Crisis</w:t>
            </w:r>
          </w:p>
        </w:tc>
      </w:tr>
      <w:tr w:rsidR="003B5747" w:rsidRPr="003B5747" w14:paraId="068EF4B6" w14:textId="77777777" w:rsidTr="00F90DE5">
        <w:tc>
          <w:tcPr>
            <w:tcW w:w="4428" w:type="dxa"/>
          </w:tcPr>
          <w:p w14:paraId="131F363C" w14:textId="77777777" w:rsidR="003B5747" w:rsidRPr="003B5747" w:rsidRDefault="003B5747" w:rsidP="003B5747">
            <w:r w:rsidRPr="003B5747">
              <w:t>SECTION:</w:t>
            </w:r>
          </w:p>
        </w:tc>
        <w:tc>
          <w:tcPr>
            <w:tcW w:w="4428" w:type="dxa"/>
          </w:tcPr>
          <w:p w14:paraId="2F706993" w14:textId="77777777" w:rsidR="003B5747" w:rsidRPr="003B5747" w:rsidRDefault="003B5747" w:rsidP="003B5747">
            <w:r w:rsidRPr="003B5747">
              <w:t>School-Based Health Center (SBHC)</w:t>
            </w:r>
          </w:p>
        </w:tc>
      </w:tr>
      <w:tr w:rsidR="003B5747" w:rsidRPr="003B5747" w14:paraId="3D317B5D" w14:textId="77777777" w:rsidTr="00F90DE5">
        <w:tc>
          <w:tcPr>
            <w:tcW w:w="4428" w:type="dxa"/>
          </w:tcPr>
          <w:p w14:paraId="354EA875" w14:textId="77777777" w:rsidR="003B5747" w:rsidRPr="003B5747" w:rsidRDefault="003B5747" w:rsidP="003B5747">
            <w:r w:rsidRPr="003B5747">
              <w:t>LAST REVISION/REVIEW DATE:</w:t>
            </w:r>
          </w:p>
        </w:tc>
        <w:tc>
          <w:tcPr>
            <w:tcW w:w="4428" w:type="dxa"/>
          </w:tcPr>
          <w:p w14:paraId="25A16F24" w14:textId="77777777" w:rsidR="003B5747" w:rsidRPr="003B5747" w:rsidRDefault="00DF145C" w:rsidP="003B5747">
            <w:r>
              <w:t>0</w:t>
            </w:r>
            <w:r w:rsidR="003B5747" w:rsidRPr="003B5747">
              <w:t>9/1</w:t>
            </w:r>
            <w:r w:rsidR="00030B44">
              <w:t>9</w:t>
            </w:r>
          </w:p>
        </w:tc>
      </w:tr>
      <w:tr w:rsidR="003B5747" w:rsidRPr="003B5747" w14:paraId="2A1B6029" w14:textId="77777777" w:rsidTr="00F90DE5">
        <w:tc>
          <w:tcPr>
            <w:tcW w:w="4428" w:type="dxa"/>
          </w:tcPr>
          <w:p w14:paraId="2E567CF9" w14:textId="77777777" w:rsidR="003B5747" w:rsidRPr="003B5747" w:rsidRDefault="003B5747" w:rsidP="003B5747">
            <w:r w:rsidRPr="003B5747">
              <w:t>DATE OF ORIGIN:</w:t>
            </w:r>
          </w:p>
        </w:tc>
        <w:tc>
          <w:tcPr>
            <w:tcW w:w="4428" w:type="dxa"/>
          </w:tcPr>
          <w:p w14:paraId="47051C4C" w14:textId="77777777" w:rsidR="003B5747" w:rsidRPr="003B5747" w:rsidRDefault="003B5747" w:rsidP="003B5747">
            <w:r w:rsidRPr="003B5747">
              <w:t>9/16</w:t>
            </w:r>
          </w:p>
        </w:tc>
      </w:tr>
    </w:tbl>
    <w:p w14:paraId="7744C27C" w14:textId="77777777" w:rsidR="003B5747" w:rsidRPr="003B5747" w:rsidRDefault="003B5747" w:rsidP="003B5747"/>
    <w:p w14:paraId="23E5F4BA" w14:textId="77777777" w:rsidR="003B5747" w:rsidRDefault="003B5747" w:rsidP="003B5747">
      <w:pPr>
        <w:keepNext/>
        <w:spacing w:after="120"/>
        <w:outlineLvl w:val="1"/>
        <w:rPr>
          <w:b/>
        </w:rPr>
      </w:pPr>
      <w:r w:rsidRPr="003B5747">
        <w:rPr>
          <w:b/>
        </w:rPr>
        <w:t>POLICY:</w:t>
      </w:r>
    </w:p>
    <w:p w14:paraId="47EA49C7" w14:textId="77777777" w:rsidR="003B5747" w:rsidRPr="003B5747" w:rsidRDefault="003B5747" w:rsidP="003B5747">
      <w:r w:rsidRPr="003B5747">
        <w:t>The SBHC</w:t>
      </w:r>
      <w:r w:rsidR="001C2133">
        <w:t xml:space="preserve"> staff</w:t>
      </w:r>
      <w:r w:rsidRPr="003B5747">
        <w:t xml:space="preserve"> is committed to being a valuable resource to the school</w:t>
      </w:r>
      <w:r w:rsidR="001C2133">
        <w:t>s</w:t>
      </w:r>
      <w:r w:rsidRPr="003B5747">
        <w:t xml:space="preserve"> </w:t>
      </w:r>
      <w:r w:rsidR="001C2133">
        <w:t>in which we provide services</w:t>
      </w:r>
      <w:r w:rsidRPr="003B5747">
        <w:t>.  In the event of a crisis within the school environment, the SBHC will assist with school’s crisis plan as warranted.</w:t>
      </w:r>
    </w:p>
    <w:p w14:paraId="021D38B4" w14:textId="77777777" w:rsidR="003B5747" w:rsidRPr="003B5747" w:rsidRDefault="003B5747" w:rsidP="003B5747"/>
    <w:p w14:paraId="361509F6" w14:textId="77777777" w:rsidR="003B5747" w:rsidRPr="003B5747" w:rsidRDefault="003B5747" w:rsidP="003B5747">
      <w:pPr>
        <w:keepNext/>
        <w:spacing w:after="120"/>
        <w:outlineLvl w:val="1"/>
        <w:rPr>
          <w:b/>
        </w:rPr>
      </w:pPr>
      <w:r w:rsidRPr="003B5747">
        <w:rPr>
          <w:b/>
        </w:rPr>
        <w:t>PROCEDURE:</w:t>
      </w:r>
    </w:p>
    <w:p w14:paraId="602C0187" w14:textId="77777777" w:rsidR="003B5747" w:rsidRPr="003B5747" w:rsidRDefault="003B5747" w:rsidP="003B5747">
      <w:pPr>
        <w:numPr>
          <w:ilvl w:val="1"/>
          <w:numId w:val="42"/>
        </w:numPr>
        <w:tabs>
          <w:tab w:val="left" w:pos="900"/>
        </w:tabs>
        <w:spacing w:after="200" w:line="276" w:lineRule="auto"/>
        <w:ind w:left="810" w:hanging="450"/>
      </w:pPr>
      <w:r w:rsidRPr="003B5747">
        <w:t xml:space="preserve">SBHC staff will take effective steps following an incident affecting the school. </w:t>
      </w:r>
    </w:p>
    <w:p w14:paraId="13437CC0" w14:textId="77777777" w:rsidR="003B5747" w:rsidRPr="003B5747" w:rsidRDefault="003B5747" w:rsidP="003B5747">
      <w:pPr>
        <w:ind w:left="1380"/>
        <w:rPr>
          <w:szCs w:val="24"/>
        </w:rPr>
      </w:pPr>
      <w:r w:rsidRPr="003B5747">
        <w:t>a</w:t>
      </w:r>
      <w:r w:rsidRPr="003B5747">
        <w:rPr>
          <w:szCs w:val="24"/>
        </w:rPr>
        <w:t xml:space="preserve">.    Program Manager/Coordinator will meet with school administration to </w:t>
      </w:r>
    </w:p>
    <w:p w14:paraId="1F158A06" w14:textId="77777777" w:rsidR="003B5747" w:rsidRDefault="003B5747" w:rsidP="003B5747">
      <w:pPr>
        <w:spacing w:after="200" w:line="276" w:lineRule="auto"/>
        <w:ind w:left="1380"/>
        <w:rPr>
          <w:szCs w:val="24"/>
        </w:rPr>
      </w:pPr>
      <w:r w:rsidRPr="003B5747">
        <w:rPr>
          <w:szCs w:val="24"/>
        </w:rPr>
        <w:t xml:space="preserve">       discuss ways the SBHC staff could be of service.</w:t>
      </w:r>
    </w:p>
    <w:p w14:paraId="185CCB78" w14:textId="77777777" w:rsidR="001C2133" w:rsidRDefault="001C2133" w:rsidP="001C2133">
      <w:pPr>
        <w:ind w:left="1080"/>
        <w:rPr>
          <w:szCs w:val="24"/>
        </w:rPr>
      </w:pPr>
      <w:r>
        <w:rPr>
          <w:szCs w:val="24"/>
        </w:rPr>
        <w:t xml:space="preserve">     b.    If needed, qualified SBHC staff will assess and administer appropriate</w:t>
      </w:r>
    </w:p>
    <w:p w14:paraId="3AF6726A" w14:textId="77777777" w:rsidR="001C2133" w:rsidRPr="001C2133" w:rsidRDefault="001C2133" w:rsidP="001C2133">
      <w:pPr>
        <w:ind w:left="1080"/>
        <w:rPr>
          <w:szCs w:val="24"/>
        </w:rPr>
      </w:pPr>
      <w:r>
        <w:rPr>
          <w:szCs w:val="24"/>
        </w:rPr>
        <w:t xml:space="preserve">            emergency care regardless of registration status of the student.</w:t>
      </w:r>
    </w:p>
    <w:p w14:paraId="1B9032B6" w14:textId="77777777" w:rsidR="003B5747" w:rsidRPr="003B5747" w:rsidRDefault="003B5747" w:rsidP="003B5747">
      <w:pPr>
        <w:ind w:left="810"/>
        <w:rPr>
          <w:szCs w:val="24"/>
        </w:rPr>
      </w:pPr>
    </w:p>
    <w:p w14:paraId="05F640AB" w14:textId="77777777" w:rsidR="003B5747" w:rsidRPr="003B5747" w:rsidRDefault="003B5747" w:rsidP="003B5747">
      <w:pPr>
        <w:ind w:left="360"/>
        <w:rPr>
          <w:szCs w:val="24"/>
        </w:rPr>
      </w:pPr>
      <w:r w:rsidRPr="003B5747">
        <w:rPr>
          <w:szCs w:val="24"/>
        </w:rPr>
        <w:t>2.   SBHC can provide short-term support services and make appropriate referrals.</w:t>
      </w:r>
    </w:p>
    <w:p w14:paraId="531B9DB6" w14:textId="77777777" w:rsidR="003B5747" w:rsidRPr="003B5747" w:rsidRDefault="003B5747" w:rsidP="003B5747"/>
    <w:p w14:paraId="657E34CB" w14:textId="77777777" w:rsidR="003B5747" w:rsidRPr="003B5747" w:rsidRDefault="003B5747" w:rsidP="003B5747">
      <w:pPr>
        <w:ind w:left="360"/>
        <w:rPr>
          <w:szCs w:val="24"/>
        </w:rPr>
      </w:pPr>
      <w:r w:rsidRPr="003B5747">
        <w:rPr>
          <w:szCs w:val="24"/>
        </w:rPr>
        <w:t>3.   SBHC will bridge the services from the community to the school as needed.</w:t>
      </w:r>
    </w:p>
    <w:p w14:paraId="35BC3C3E" w14:textId="77777777" w:rsidR="003B5747" w:rsidRDefault="003B5747" w:rsidP="00770DB0">
      <w:pPr>
        <w:pStyle w:val="Title"/>
        <w:jc w:val="center"/>
      </w:pPr>
    </w:p>
    <w:p w14:paraId="115FF0F7" w14:textId="77777777" w:rsidR="003B5747" w:rsidRDefault="003B5747" w:rsidP="00770DB0">
      <w:pPr>
        <w:pStyle w:val="Title"/>
        <w:jc w:val="center"/>
      </w:pPr>
    </w:p>
    <w:p w14:paraId="28ABF06D" w14:textId="77777777" w:rsidR="003B5747" w:rsidRDefault="003B5747" w:rsidP="00770DB0">
      <w:pPr>
        <w:pStyle w:val="Title"/>
        <w:jc w:val="center"/>
      </w:pPr>
    </w:p>
    <w:p w14:paraId="67333E04" w14:textId="77777777" w:rsidR="003B5747" w:rsidRDefault="003B5747" w:rsidP="00770DB0">
      <w:pPr>
        <w:pStyle w:val="Title"/>
        <w:jc w:val="center"/>
      </w:pPr>
    </w:p>
    <w:p w14:paraId="33DF170A" w14:textId="77777777" w:rsidR="003B5747" w:rsidRDefault="003B5747" w:rsidP="00770DB0">
      <w:pPr>
        <w:pStyle w:val="Title"/>
        <w:jc w:val="center"/>
      </w:pPr>
    </w:p>
    <w:p w14:paraId="1083B094" w14:textId="77777777" w:rsidR="003B5747" w:rsidRDefault="003B5747" w:rsidP="00770DB0">
      <w:pPr>
        <w:pStyle w:val="Title"/>
        <w:jc w:val="center"/>
      </w:pPr>
    </w:p>
    <w:p w14:paraId="2719DE5B" w14:textId="77777777" w:rsidR="003B5747" w:rsidRDefault="003B5747" w:rsidP="00770DB0">
      <w:pPr>
        <w:pStyle w:val="Title"/>
        <w:jc w:val="center"/>
      </w:pPr>
    </w:p>
    <w:p w14:paraId="26741291" w14:textId="77777777" w:rsidR="003B5747" w:rsidRDefault="003B5747" w:rsidP="00770DB0">
      <w:pPr>
        <w:pStyle w:val="Title"/>
        <w:jc w:val="center"/>
      </w:pPr>
    </w:p>
    <w:p w14:paraId="4DF8FF6B" w14:textId="77777777" w:rsidR="003B5747" w:rsidRDefault="003B5747" w:rsidP="00770DB0">
      <w:pPr>
        <w:pStyle w:val="Title"/>
        <w:jc w:val="center"/>
      </w:pPr>
    </w:p>
    <w:p w14:paraId="646B954B" w14:textId="77777777" w:rsidR="003B5747" w:rsidRDefault="003B5747" w:rsidP="00770DB0">
      <w:pPr>
        <w:pStyle w:val="Title"/>
        <w:jc w:val="center"/>
      </w:pPr>
    </w:p>
    <w:p w14:paraId="0E4B4DE5" w14:textId="77777777" w:rsidR="003B5747" w:rsidRDefault="003B5747" w:rsidP="00770DB0">
      <w:pPr>
        <w:pStyle w:val="Title"/>
        <w:jc w:val="center"/>
      </w:pPr>
    </w:p>
    <w:p w14:paraId="79F7F007" w14:textId="77777777" w:rsidR="003B5747" w:rsidRDefault="003B5747" w:rsidP="00770DB0">
      <w:pPr>
        <w:pStyle w:val="Title"/>
        <w:jc w:val="center"/>
      </w:pPr>
    </w:p>
    <w:p w14:paraId="37C03255" w14:textId="77777777" w:rsidR="003B5747" w:rsidRDefault="003B5747" w:rsidP="00770DB0">
      <w:pPr>
        <w:pStyle w:val="Title"/>
        <w:jc w:val="center"/>
      </w:pPr>
    </w:p>
    <w:p w14:paraId="6357AF08" w14:textId="77777777" w:rsidR="00354B45" w:rsidRDefault="00354B45" w:rsidP="00770DB0">
      <w:pPr>
        <w:pStyle w:val="Title"/>
        <w:jc w:val="center"/>
      </w:pPr>
    </w:p>
    <w:p w14:paraId="35E2C30A" w14:textId="77777777" w:rsidR="00BA07E2" w:rsidRDefault="00BA07E2" w:rsidP="00770DB0">
      <w:pPr>
        <w:pStyle w:val="Title"/>
        <w:jc w:val="center"/>
      </w:pPr>
    </w:p>
    <w:p w14:paraId="57611725" w14:textId="77777777" w:rsidR="003B5747" w:rsidRDefault="003B5747" w:rsidP="00770DB0">
      <w:pPr>
        <w:pStyle w:val="Title"/>
        <w:jc w:val="center"/>
      </w:pPr>
    </w:p>
    <w:p w14:paraId="42C1CF57" w14:textId="77777777" w:rsidR="003B5747" w:rsidRDefault="003B5747" w:rsidP="00770DB0">
      <w:pPr>
        <w:pStyle w:val="Title"/>
        <w:jc w:val="center"/>
      </w:pPr>
    </w:p>
    <w:p w14:paraId="203C21D6" w14:textId="77777777" w:rsidR="003B5747" w:rsidRDefault="003B5747" w:rsidP="00770DB0">
      <w:pPr>
        <w:pStyle w:val="Title"/>
        <w:jc w:val="center"/>
      </w:pPr>
    </w:p>
    <w:p w14:paraId="3DEAD16E" w14:textId="77777777" w:rsidR="003B5747" w:rsidRDefault="003B5747" w:rsidP="00770DB0">
      <w:pPr>
        <w:pStyle w:val="Title"/>
        <w:jc w:val="center"/>
      </w:pPr>
    </w:p>
    <w:p w14:paraId="747135C2" w14:textId="77777777" w:rsidR="003B5747" w:rsidRDefault="003B5747" w:rsidP="00770DB0">
      <w:pPr>
        <w:pStyle w:val="Title"/>
        <w:jc w:val="center"/>
      </w:pPr>
    </w:p>
    <w:p w14:paraId="36285AA6" w14:textId="77777777" w:rsidR="00770DB0" w:rsidRDefault="00770DB0" w:rsidP="00770DB0">
      <w:pPr>
        <w:pStyle w:val="Title"/>
        <w:jc w:val="center"/>
      </w:pPr>
      <w:r>
        <w:lastRenderedPageBreak/>
        <w:t>CHRISTIANA CARE HEALTH SERVICES POLICY</w:t>
      </w:r>
    </w:p>
    <w:p w14:paraId="452A5FDB" w14:textId="77777777" w:rsidR="00770DB0" w:rsidRPr="000F71FD" w:rsidRDefault="00770DB0" w:rsidP="00770DB0">
      <w:pPr>
        <w:pStyle w:val="Title"/>
        <w:jc w:val="center"/>
      </w:pPr>
      <w:r>
        <w:t>SCHOOL</w:t>
      </w:r>
      <w:r w:rsidR="008F15B6">
        <w:t>-</w:t>
      </w:r>
      <w:r>
        <w:t>BASED HEALTH CENTER</w:t>
      </w:r>
    </w:p>
    <w:p w14:paraId="05AC2E54" w14:textId="77777777" w:rsidR="00770DB0" w:rsidRDefault="00770DB0" w:rsidP="00770D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8"/>
        <w:gridCol w:w="4788"/>
      </w:tblGrid>
      <w:tr w:rsidR="00770DB0" w14:paraId="798F8363" w14:textId="77777777" w:rsidTr="0086290E">
        <w:tc>
          <w:tcPr>
            <w:tcW w:w="4068" w:type="dxa"/>
          </w:tcPr>
          <w:p w14:paraId="3979F0DB" w14:textId="77777777" w:rsidR="00770DB0" w:rsidRDefault="00770DB0" w:rsidP="0086290E">
            <w:r>
              <w:t>POLICY TITLE:</w:t>
            </w:r>
          </w:p>
        </w:tc>
        <w:tc>
          <w:tcPr>
            <w:tcW w:w="4788" w:type="dxa"/>
          </w:tcPr>
          <w:p w14:paraId="1619DF12" w14:textId="77777777" w:rsidR="00770DB0" w:rsidRPr="00BD1F33" w:rsidRDefault="00770DB0" w:rsidP="0086290E">
            <w:r>
              <w:t>Communication with Primary Care Provider</w:t>
            </w:r>
          </w:p>
        </w:tc>
      </w:tr>
      <w:tr w:rsidR="00770DB0" w14:paraId="07456FCC" w14:textId="77777777" w:rsidTr="0086290E">
        <w:tc>
          <w:tcPr>
            <w:tcW w:w="4068" w:type="dxa"/>
          </w:tcPr>
          <w:p w14:paraId="11B0629B" w14:textId="77777777" w:rsidR="00770DB0" w:rsidRDefault="00770DB0" w:rsidP="0086290E">
            <w:r>
              <w:t>SECTION:</w:t>
            </w:r>
          </w:p>
        </w:tc>
        <w:tc>
          <w:tcPr>
            <w:tcW w:w="4788" w:type="dxa"/>
          </w:tcPr>
          <w:p w14:paraId="36C38EAE" w14:textId="77777777" w:rsidR="00770DB0" w:rsidRPr="00BD1F33" w:rsidRDefault="00770DB0" w:rsidP="00381456">
            <w:r>
              <w:t>SBHC</w:t>
            </w:r>
          </w:p>
        </w:tc>
      </w:tr>
      <w:tr w:rsidR="00770DB0" w14:paraId="19056EBF" w14:textId="77777777" w:rsidTr="0086290E">
        <w:tc>
          <w:tcPr>
            <w:tcW w:w="4068" w:type="dxa"/>
          </w:tcPr>
          <w:p w14:paraId="0DDE9CA2" w14:textId="77777777" w:rsidR="00770DB0" w:rsidRDefault="00770DB0" w:rsidP="0086290E">
            <w:r>
              <w:t xml:space="preserve">LAST </w:t>
            </w:r>
            <w:r w:rsidRPr="000F71FD">
              <w:t>REVISION/REVIEW</w:t>
            </w:r>
            <w:r>
              <w:t xml:space="preserve"> DATE:</w:t>
            </w:r>
          </w:p>
        </w:tc>
        <w:tc>
          <w:tcPr>
            <w:tcW w:w="4788" w:type="dxa"/>
          </w:tcPr>
          <w:p w14:paraId="302BBD2F" w14:textId="77777777" w:rsidR="00770DB0" w:rsidRPr="00BD1F33" w:rsidRDefault="000E033F" w:rsidP="0086290E">
            <w:r>
              <w:t>09/1</w:t>
            </w:r>
            <w:r w:rsidR="004B6C66">
              <w:t>9</w:t>
            </w:r>
          </w:p>
        </w:tc>
      </w:tr>
      <w:tr w:rsidR="00770DB0" w14:paraId="3E037CD2" w14:textId="77777777" w:rsidTr="0086290E">
        <w:tc>
          <w:tcPr>
            <w:tcW w:w="4068" w:type="dxa"/>
          </w:tcPr>
          <w:p w14:paraId="0076517C" w14:textId="77777777" w:rsidR="00770DB0" w:rsidRDefault="00770DB0" w:rsidP="0086290E">
            <w:r>
              <w:t>DATE OF ORIGIN:</w:t>
            </w:r>
          </w:p>
        </w:tc>
        <w:tc>
          <w:tcPr>
            <w:tcW w:w="4788" w:type="dxa"/>
          </w:tcPr>
          <w:p w14:paraId="5620A915" w14:textId="77777777" w:rsidR="00770DB0" w:rsidRDefault="00770DB0" w:rsidP="0086290E">
            <w:r>
              <w:t>11/11</w:t>
            </w:r>
          </w:p>
        </w:tc>
      </w:tr>
    </w:tbl>
    <w:p w14:paraId="26D862B3" w14:textId="77777777" w:rsidR="00770DB0" w:rsidRDefault="00770DB0" w:rsidP="00770DB0"/>
    <w:p w14:paraId="564F41C5" w14:textId="77777777" w:rsidR="005F4C19" w:rsidRDefault="00770DB0" w:rsidP="00FB7CAF">
      <w:pPr>
        <w:pStyle w:val="Heading2"/>
        <w:rPr>
          <w:rFonts w:ascii="Times New Roman" w:hAnsi="Times New Roman"/>
          <w:i w:val="0"/>
        </w:rPr>
      </w:pPr>
      <w:r w:rsidRPr="008D1952">
        <w:rPr>
          <w:rFonts w:ascii="Times New Roman" w:hAnsi="Times New Roman"/>
          <w:i w:val="0"/>
        </w:rPr>
        <w:t>POLICY:</w:t>
      </w:r>
    </w:p>
    <w:p w14:paraId="399B0D1D" w14:textId="77777777" w:rsidR="00770DB0" w:rsidRDefault="00770DB0" w:rsidP="00FB7CAF">
      <w:pPr>
        <w:pStyle w:val="Heading2"/>
        <w:rPr>
          <w:b w:val="0"/>
          <w:i w:val="0"/>
        </w:rPr>
      </w:pPr>
      <w:r w:rsidRPr="005F4C19">
        <w:rPr>
          <w:rFonts w:ascii="Times New Roman" w:hAnsi="Times New Roman"/>
          <w:b w:val="0"/>
          <w:i w:val="0"/>
        </w:rPr>
        <w:t xml:space="preserve">The goal of the SBHC is to supplement the care provided by the </w:t>
      </w:r>
      <w:r w:rsidR="00824162" w:rsidRPr="005F4C19">
        <w:rPr>
          <w:rFonts w:ascii="Times New Roman" w:hAnsi="Times New Roman"/>
          <w:b w:val="0"/>
          <w:i w:val="0"/>
        </w:rPr>
        <w:t>students’</w:t>
      </w:r>
      <w:r w:rsidRPr="005F4C19">
        <w:rPr>
          <w:rFonts w:ascii="Times New Roman" w:hAnsi="Times New Roman"/>
          <w:b w:val="0"/>
          <w:i w:val="0"/>
        </w:rPr>
        <w:t xml:space="preserve"> primary care provider</w:t>
      </w:r>
      <w:r w:rsidR="0077293E">
        <w:rPr>
          <w:rFonts w:ascii="Times New Roman" w:hAnsi="Times New Roman"/>
          <w:b w:val="0"/>
          <w:i w:val="0"/>
        </w:rPr>
        <w:t xml:space="preserve"> (PCP)</w:t>
      </w:r>
      <w:r w:rsidRPr="005F4C19">
        <w:rPr>
          <w:rFonts w:ascii="Times New Roman" w:hAnsi="Times New Roman"/>
          <w:b w:val="0"/>
          <w:i w:val="0"/>
        </w:rPr>
        <w:t>.  The following procedure will be followed to increase communication and coordinate care with the students</w:t>
      </w:r>
      <w:r w:rsidR="00FB7CAF">
        <w:rPr>
          <w:rFonts w:ascii="Times New Roman" w:hAnsi="Times New Roman"/>
          <w:b w:val="0"/>
          <w:i w:val="0"/>
        </w:rPr>
        <w:t>’</w:t>
      </w:r>
      <w:r w:rsidRPr="005F4C19">
        <w:rPr>
          <w:rFonts w:ascii="Times New Roman" w:hAnsi="Times New Roman"/>
          <w:b w:val="0"/>
          <w:i w:val="0"/>
        </w:rPr>
        <w:t xml:space="preserve"> medical home</w:t>
      </w:r>
      <w:r w:rsidRPr="005F4C19">
        <w:rPr>
          <w:b w:val="0"/>
          <w:i w:val="0"/>
        </w:rPr>
        <w:t>.</w:t>
      </w:r>
    </w:p>
    <w:p w14:paraId="0C52F69E" w14:textId="77777777" w:rsidR="00FB7CAF" w:rsidRPr="00307C26" w:rsidRDefault="00FB7CAF" w:rsidP="00307C26"/>
    <w:p w14:paraId="65CBC025" w14:textId="77777777" w:rsidR="005F4C19" w:rsidRDefault="00770DB0" w:rsidP="005F4C19">
      <w:pPr>
        <w:pStyle w:val="Heading2"/>
        <w:rPr>
          <w:rFonts w:ascii="Times New Roman" w:hAnsi="Times New Roman"/>
          <w:i w:val="0"/>
        </w:rPr>
      </w:pPr>
      <w:r w:rsidRPr="008D1952">
        <w:rPr>
          <w:rFonts w:ascii="Times New Roman" w:hAnsi="Times New Roman"/>
          <w:i w:val="0"/>
        </w:rPr>
        <w:t>PROCEDURE:</w:t>
      </w:r>
    </w:p>
    <w:p w14:paraId="549746D9" w14:textId="77777777" w:rsidR="00FB7CAF" w:rsidRPr="00FB7CAF" w:rsidRDefault="00FB7CAF" w:rsidP="00FB7CAF"/>
    <w:p w14:paraId="4A85D2E4" w14:textId="77777777" w:rsidR="00770DB0" w:rsidRDefault="00770DB0" w:rsidP="0086290E">
      <w:pPr>
        <w:numPr>
          <w:ilvl w:val="0"/>
          <w:numId w:val="20"/>
        </w:numPr>
      </w:pPr>
      <w:r>
        <w:t>Direct phone calls will be placed to PCP if indicated.  Phone calls may</w:t>
      </w:r>
      <w:r w:rsidR="004B18A4">
        <w:t xml:space="preserve"> </w:t>
      </w:r>
      <w:r>
        <w:t xml:space="preserve">be </w:t>
      </w:r>
      <w:r w:rsidR="00EC7AD1">
        <w:t>made</w:t>
      </w:r>
      <w:r>
        <w:t xml:space="preserve"> in the following circumstances, but not limited to:</w:t>
      </w:r>
    </w:p>
    <w:p w14:paraId="0AF8496D" w14:textId="77777777" w:rsidR="00770DB0" w:rsidRDefault="00770DB0" w:rsidP="00770DB0">
      <w:pPr>
        <w:ind w:left="360"/>
      </w:pPr>
    </w:p>
    <w:p w14:paraId="722590D8" w14:textId="77777777" w:rsidR="00770DB0" w:rsidRDefault="00770DB0" w:rsidP="0086290E">
      <w:pPr>
        <w:numPr>
          <w:ilvl w:val="0"/>
          <w:numId w:val="21"/>
        </w:numPr>
        <w:ind w:firstLine="0"/>
      </w:pPr>
      <w:r w:rsidRPr="007D1352">
        <w:t>Verify vaccination</w:t>
      </w:r>
      <w:r w:rsidR="004B18A4">
        <w:t xml:space="preserve"> </w:t>
      </w:r>
      <w:r w:rsidRPr="007D1352">
        <w:t>s</w:t>
      </w:r>
      <w:r w:rsidR="004B18A4">
        <w:t>tatus</w:t>
      </w:r>
      <w:r w:rsidRPr="007D1352">
        <w:t xml:space="preserve"> when not on </w:t>
      </w:r>
      <w:r w:rsidR="004B18A4">
        <w:t>the Delvax system</w:t>
      </w:r>
      <w:r w:rsidR="006A19B5">
        <w:t>.</w:t>
      </w:r>
    </w:p>
    <w:p w14:paraId="26329BCB" w14:textId="77777777" w:rsidR="00770DB0" w:rsidRDefault="00770DB0" w:rsidP="0086290E">
      <w:pPr>
        <w:numPr>
          <w:ilvl w:val="0"/>
          <w:numId w:val="21"/>
        </w:numPr>
        <w:ind w:firstLine="0"/>
      </w:pPr>
      <w:r>
        <w:t>Questions about medication or treatment plan.</w:t>
      </w:r>
    </w:p>
    <w:p w14:paraId="7E8F6ED1" w14:textId="77777777" w:rsidR="0077293E" w:rsidRDefault="0077293E" w:rsidP="0086290E">
      <w:pPr>
        <w:numPr>
          <w:ilvl w:val="0"/>
          <w:numId w:val="21"/>
        </w:numPr>
        <w:ind w:firstLine="0"/>
      </w:pPr>
      <w:r>
        <w:t>If documentation is required following a major illness or injury.</w:t>
      </w:r>
    </w:p>
    <w:p w14:paraId="5F9B5158" w14:textId="77777777" w:rsidR="009E03AA" w:rsidRDefault="009E03AA" w:rsidP="0086290E">
      <w:pPr>
        <w:numPr>
          <w:ilvl w:val="0"/>
          <w:numId w:val="21"/>
        </w:numPr>
        <w:ind w:firstLine="0"/>
      </w:pPr>
      <w:r>
        <w:t>Coordination of Care</w:t>
      </w:r>
    </w:p>
    <w:p w14:paraId="648C7BE7" w14:textId="77777777" w:rsidR="0077293E" w:rsidRDefault="0077293E" w:rsidP="0077293E">
      <w:pPr>
        <w:ind w:left="720" w:hanging="720"/>
      </w:pPr>
    </w:p>
    <w:p w14:paraId="7C7A2C13" w14:textId="77777777" w:rsidR="00770DB0" w:rsidRDefault="00381456" w:rsidP="000E033F">
      <w:pPr>
        <w:numPr>
          <w:ilvl w:val="0"/>
          <w:numId w:val="20"/>
        </w:numPr>
      </w:pPr>
      <w:r>
        <w:t xml:space="preserve">Referral </w:t>
      </w:r>
      <w:r w:rsidR="008B5061">
        <w:t xml:space="preserve">may be written, faxed or called </w:t>
      </w:r>
      <w:r>
        <w:t>to the PCP</w:t>
      </w:r>
      <w:r w:rsidR="008B5061">
        <w:t xml:space="preserve">.  A copy should be given to the </w:t>
      </w:r>
      <w:r w:rsidR="000E033F">
        <w:t>student to give to parent or PCP</w:t>
      </w:r>
      <w:r w:rsidR="008B5061">
        <w:t>.</w:t>
      </w:r>
    </w:p>
    <w:p w14:paraId="75F9C8F7" w14:textId="77777777" w:rsidR="004D3E5A" w:rsidRDefault="004D3E5A" w:rsidP="004D3E5A">
      <w:pPr>
        <w:pStyle w:val="ListParagraph"/>
      </w:pPr>
    </w:p>
    <w:p w14:paraId="0A9F9382" w14:textId="77777777" w:rsidR="00770DB0" w:rsidRDefault="002902F2" w:rsidP="008B5061">
      <w:pPr>
        <w:numPr>
          <w:ilvl w:val="0"/>
          <w:numId w:val="20"/>
        </w:numPr>
      </w:pPr>
      <w:r>
        <w:t>Once completed</w:t>
      </w:r>
      <w:r w:rsidR="00076B91">
        <w:t>,</w:t>
      </w:r>
      <w:r w:rsidR="00770DB0">
        <w:t xml:space="preserve"> physical</w:t>
      </w:r>
      <w:r w:rsidR="00381456">
        <w:t xml:space="preserve"> forms</w:t>
      </w:r>
      <w:r w:rsidR="00283BBB">
        <w:t xml:space="preserve"> are faxed to the PCP</w:t>
      </w:r>
      <w:r w:rsidR="008B5061">
        <w:t xml:space="preserve">. </w:t>
      </w:r>
      <w:r w:rsidR="00283BBB">
        <w:t xml:space="preserve"> </w:t>
      </w:r>
      <w:r w:rsidR="008B5061">
        <w:t>If the</w:t>
      </w:r>
      <w:r w:rsidR="00283BBB">
        <w:t xml:space="preserve"> student</w:t>
      </w:r>
      <w:r w:rsidR="008B5061">
        <w:t xml:space="preserve">’s </w:t>
      </w:r>
      <w:r w:rsidR="00283BBB">
        <w:t>PCP</w:t>
      </w:r>
      <w:r w:rsidR="008B5061">
        <w:t xml:space="preserve"> </w:t>
      </w:r>
      <w:r w:rsidR="008F15B6">
        <w:t xml:space="preserve">is unknown </w:t>
      </w:r>
      <w:r w:rsidR="008B5061">
        <w:t>a copy should be given to the parent.</w:t>
      </w:r>
    </w:p>
    <w:p w14:paraId="26EAABBC" w14:textId="77777777" w:rsidR="008F15B6" w:rsidRDefault="008F15B6" w:rsidP="00283BBB">
      <w:pPr>
        <w:ind w:left="360"/>
      </w:pPr>
    </w:p>
    <w:p w14:paraId="13CB060B" w14:textId="77777777" w:rsidR="008F15B6" w:rsidRPr="008F15B6" w:rsidRDefault="008F15B6" w:rsidP="008F15B6">
      <w:pPr>
        <w:numPr>
          <w:ilvl w:val="0"/>
          <w:numId w:val="20"/>
        </w:numPr>
      </w:pPr>
      <w:r w:rsidRPr="008F15B6">
        <w:t>PCP’s will be notified of pertinent non-confidential visits as appropriate.</w:t>
      </w:r>
      <w:r w:rsidR="00965F22">
        <w:t xml:space="preserve">  Complete fax “PCP </w:t>
      </w:r>
      <w:r w:rsidR="004D3759">
        <w:t>Correspondence</w:t>
      </w:r>
      <w:r w:rsidR="00965F22">
        <w:t xml:space="preserve"> form.”  This form is found on the collaborative website.</w:t>
      </w:r>
    </w:p>
    <w:p w14:paraId="6EB3970E" w14:textId="77777777" w:rsidR="008407F9" w:rsidRDefault="008407F9" w:rsidP="008407F9"/>
    <w:p w14:paraId="7AB6E3BA" w14:textId="77777777" w:rsidR="00C83930" w:rsidRDefault="00C83930" w:rsidP="00D765FE">
      <w:pPr>
        <w:numPr>
          <w:ilvl w:val="0"/>
          <w:numId w:val="20"/>
        </w:numPr>
      </w:pPr>
      <w:r>
        <w:t>If a vaccine is administered</w:t>
      </w:r>
      <w:r w:rsidR="00935F33">
        <w:t>,</w:t>
      </w:r>
      <w:r>
        <w:t xml:space="preserve"> </w:t>
      </w:r>
      <w:r w:rsidR="004B6C66">
        <w:t>enter into Del</w:t>
      </w:r>
      <w:r w:rsidR="003E62D6">
        <w:t>VAX</w:t>
      </w:r>
      <w:r w:rsidR="004B6C66">
        <w:t xml:space="preserve"> and</w:t>
      </w:r>
      <w:r>
        <w:t xml:space="preserve"> fax</w:t>
      </w:r>
      <w:r w:rsidR="004B6C66">
        <w:t xml:space="preserve"> a copy</w:t>
      </w:r>
      <w:r>
        <w:t xml:space="preserve"> to the PCP to communicate administration of the vaccine.</w:t>
      </w:r>
    </w:p>
    <w:p w14:paraId="554B4949" w14:textId="77777777" w:rsidR="00C83930" w:rsidRDefault="00C83930" w:rsidP="00C83930"/>
    <w:p w14:paraId="444752F5" w14:textId="77777777" w:rsidR="00D765FE" w:rsidRDefault="008B5061" w:rsidP="00C83930">
      <w:pPr>
        <w:numPr>
          <w:ilvl w:val="0"/>
          <w:numId w:val="20"/>
        </w:numPr>
      </w:pPr>
      <w:r>
        <w:t>C</w:t>
      </w:r>
      <w:r w:rsidR="00C83930">
        <w:t>ommunication</w:t>
      </w:r>
      <w:r>
        <w:t>s to the student’s</w:t>
      </w:r>
      <w:r w:rsidR="00C83930">
        <w:t xml:space="preserve"> PCP </w:t>
      </w:r>
      <w:r>
        <w:t xml:space="preserve">shall be documented </w:t>
      </w:r>
      <w:r w:rsidR="00C83930">
        <w:t>on the visit sheet or on</w:t>
      </w:r>
      <w:r>
        <w:t xml:space="preserve"> the</w:t>
      </w:r>
      <w:r w:rsidR="00C83930">
        <w:t xml:space="preserve"> </w:t>
      </w:r>
      <w:r>
        <w:t xml:space="preserve">pertinent </w:t>
      </w:r>
      <w:r w:rsidR="00C83930">
        <w:t>form.</w:t>
      </w:r>
    </w:p>
    <w:p w14:paraId="7F4647E2" w14:textId="77777777" w:rsidR="00770DB0" w:rsidRDefault="00770DB0" w:rsidP="00770DB0">
      <w:pPr>
        <w:ind w:left="360"/>
      </w:pPr>
    </w:p>
    <w:p w14:paraId="4640A2DC" w14:textId="77777777" w:rsidR="00770DB0" w:rsidRDefault="00770DB0" w:rsidP="006962BA">
      <w:pPr>
        <w:tabs>
          <w:tab w:val="left" w:pos="-720"/>
          <w:tab w:val="left" w:pos="0"/>
        </w:tabs>
        <w:spacing w:line="240" w:lineRule="atLeast"/>
        <w:ind w:left="720" w:hanging="720"/>
      </w:pPr>
    </w:p>
    <w:p w14:paraId="38B4B235" w14:textId="77777777" w:rsidR="008B5061" w:rsidRDefault="008B5061" w:rsidP="006962BA">
      <w:pPr>
        <w:tabs>
          <w:tab w:val="left" w:pos="-720"/>
          <w:tab w:val="left" w:pos="0"/>
        </w:tabs>
        <w:spacing w:line="240" w:lineRule="atLeast"/>
        <w:ind w:left="720" w:hanging="720"/>
      </w:pPr>
    </w:p>
    <w:p w14:paraId="07255E65" w14:textId="77777777" w:rsidR="008B5061" w:rsidRDefault="008B5061" w:rsidP="006962BA">
      <w:pPr>
        <w:tabs>
          <w:tab w:val="left" w:pos="-720"/>
          <w:tab w:val="left" w:pos="0"/>
        </w:tabs>
        <w:spacing w:line="240" w:lineRule="atLeast"/>
        <w:ind w:left="720" w:hanging="720"/>
      </w:pPr>
    </w:p>
    <w:p w14:paraId="3FA2F294" w14:textId="77777777" w:rsidR="008B5061" w:rsidRDefault="008B5061" w:rsidP="006962BA">
      <w:pPr>
        <w:tabs>
          <w:tab w:val="left" w:pos="-720"/>
          <w:tab w:val="left" w:pos="0"/>
        </w:tabs>
        <w:spacing w:line="240" w:lineRule="atLeast"/>
        <w:ind w:left="720" w:hanging="720"/>
      </w:pPr>
    </w:p>
    <w:p w14:paraId="6940DFD8" w14:textId="77777777" w:rsidR="005F338F" w:rsidRDefault="005F338F" w:rsidP="006962BA">
      <w:pPr>
        <w:tabs>
          <w:tab w:val="left" w:pos="-720"/>
          <w:tab w:val="left" w:pos="0"/>
        </w:tabs>
        <w:spacing w:line="240" w:lineRule="atLeast"/>
        <w:ind w:left="720" w:hanging="720"/>
      </w:pPr>
    </w:p>
    <w:p w14:paraId="78D857A1" w14:textId="77777777" w:rsidR="00AC65C2" w:rsidRDefault="00AC65C2" w:rsidP="006962BA">
      <w:pPr>
        <w:tabs>
          <w:tab w:val="left" w:pos="-720"/>
          <w:tab w:val="left" w:pos="0"/>
        </w:tabs>
        <w:spacing w:line="240" w:lineRule="atLeast"/>
        <w:ind w:left="720" w:hanging="720"/>
      </w:pPr>
    </w:p>
    <w:p w14:paraId="1EA6A67D" w14:textId="77777777" w:rsidR="005F338F" w:rsidRDefault="005F338F" w:rsidP="006962BA">
      <w:pPr>
        <w:tabs>
          <w:tab w:val="left" w:pos="-720"/>
          <w:tab w:val="left" w:pos="0"/>
        </w:tabs>
        <w:spacing w:line="240" w:lineRule="atLeast"/>
        <w:ind w:left="720" w:hanging="720"/>
      </w:pPr>
    </w:p>
    <w:p w14:paraId="7A4DCB92" w14:textId="77777777" w:rsidR="005F338F" w:rsidRDefault="005F338F" w:rsidP="006962BA">
      <w:pPr>
        <w:tabs>
          <w:tab w:val="left" w:pos="-720"/>
          <w:tab w:val="left" w:pos="0"/>
        </w:tabs>
        <w:spacing w:line="240" w:lineRule="atLeast"/>
        <w:ind w:left="720" w:hanging="720"/>
      </w:pPr>
    </w:p>
    <w:p w14:paraId="158788CB" w14:textId="77777777" w:rsidR="005F338F" w:rsidRDefault="005F338F" w:rsidP="006962BA">
      <w:pPr>
        <w:tabs>
          <w:tab w:val="left" w:pos="-720"/>
          <w:tab w:val="left" w:pos="0"/>
        </w:tabs>
        <w:spacing w:line="240" w:lineRule="atLeast"/>
        <w:ind w:left="720" w:hanging="720"/>
      </w:pPr>
    </w:p>
    <w:p w14:paraId="0B9784D4" w14:textId="77777777" w:rsidR="009054CC" w:rsidRDefault="009054CC" w:rsidP="006962BA">
      <w:pPr>
        <w:tabs>
          <w:tab w:val="left" w:pos="-720"/>
          <w:tab w:val="left" w:pos="0"/>
        </w:tabs>
        <w:spacing w:line="240" w:lineRule="atLeast"/>
        <w:ind w:left="720" w:hanging="720"/>
      </w:pPr>
    </w:p>
    <w:p w14:paraId="4ECF6B84" w14:textId="77777777" w:rsidR="00770DB0" w:rsidRDefault="00770DB0" w:rsidP="00770DB0">
      <w:pPr>
        <w:pStyle w:val="Title"/>
        <w:jc w:val="center"/>
      </w:pPr>
      <w:r>
        <w:lastRenderedPageBreak/>
        <w:t>CHRISTIANA CARE HEALTH SERVICES POLICY</w:t>
      </w:r>
    </w:p>
    <w:p w14:paraId="065C9121" w14:textId="77777777" w:rsidR="00770DB0" w:rsidRPr="000F71FD" w:rsidRDefault="00770DB0" w:rsidP="00770DB0">
      <w:pPr>
        <w:pStyle w:val="Title"/>
        <w:jc w:val="center"/>
      </w:pPr>
      <w:r>
        <w:t>SCHOOL</w:t>
      </w:r>
      <w:r w:rsidR="004A3E68">
        <w:t>-</w:t>
      </w:r>
      <w:r>
        <w:t>BASED HEALTH CENTER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770DB0" w14:paraId="34E7A3C5" w14:textId="77777777" w:rsidTr="0086290E">
        <w:tc>
          <w:tcPr>
            <w:tcW w:w="4428" w:type="dxa"/>
          </w:tcPr>
          <w:p w14:paraId="2838613A" w14:textId="77777777" w:rsidR="00770DB0" w:rsidRDefault="00770DB0" w:rsidP="0086290E">
            <w:r>
              <w:t>POLICY TITLE:</w:t>
            </w:r>
          </w:p>
        </w:tc>
        <w:tc>
          <w:tcPr>
            <w:tcW w:w="4428" w:type="dxa"/>
          </w:tcPr>
          <w:p w14:paraId="15F6B76E" w14:textId="77777777" w:rsidR="00770DB0" w:rsidRPr="004D0E29" w:rsidRDefault="00770DB0" w:rsidP="0086290E">
            <w:pPr>
              <w:pStyle w:val="Heading1"/>
            </w:pPr>
            <w:r w:rsidRPr="004D0E29">
              <w:t>Confidentiality</w:t>
            </w:r>
            <w:r w:rsidR="0003716E">
              <w:t xml:space="preserve"> of SBHC Information</w:t>
            </w:r>
          </w:p>
        </w:tc>
      </w:tr>
      <w:tr w:rsidR="00770DB0" w14:paraId="70A32DBD" w14:textId="77777777" w:rsidTr="0086290E">
        <w:tc>
          <w:tcPr>
            <w:tcW w:w="4428" w:type="dxa"/>
          </w:tcPr>
          <w:p w14:paraId="358287DF" w14:textId="77777777" w:rsidR="00770DB0" w:rsidRDefault="00770DB0" w:rsidP="0086290E">
            <w:r>
              <w:t>SECTION:</w:t>
            </w:r>
          </w:p>
        </w:tc>
        <w:tc>
          <w:tcPr>
            <w:tcW w:w="4428" w:type="dxa"/>
          </w:tcPr>
          <w:p w14:paraId="6BA33E8A" w14:textId="77777777" w:rsidR="00770DB0" w:rsidRPr="004D0E29" w:rsidRDefault="00770DB0" w:rsidP="00437FC3">
            <w:r>
              <w:t>SBHC</w:t>
            </w:r>
          </w:p>
        </w:tc>
      </w:tr>
      <w:tr w:rsidR="00770DB0" w14:paraId="01302934" w14:textId="77777777" w:rsidTr="0086290E">
        <w:tc>
          <w:tcPr>
            <w:tcW w:w="4428" w:type="dxa"/>
          </w:tcPr>
          <w:p w14:paraId="3F1EA45F" w14:textId="77777777" w:rsidR="00770DB0" w:rsidRDefault="00770DB0" w:rsidP="0086290E">
            <w:r>
              <w:t xml:space="preserve">LAST </w:t>
            </w:r>
            <w:r w:rsidRPr="000F71FD">
              <w:t>REVISION/REVIEW</w:t>
            </w:r>
            <w:r>
              <w:t xml:space="preserve"> DATE:</w:t>
            </w:r>
          </w:p>
        </w:tc>
        <w:tc>
          <w:tcPr>
            <w:tcW w:w="4428" w:type="dxa"/>
          </w:tcPr>
          <w:p w14:paraId="15949BF8" w14:textId="77777777" w:rsidR="00770DB0" w:rsidRPr="004D0E29" w:rsidRDefault="00DF145C" w:rsidP="0086290E">
            <w:r>
              <w:t>09/1</w:t>
            </w:r>
            <w:r w:rsidR="0002514A">
              <w:t>9</w:t>
            </w:r>
          </w:p>
        </w:tc>
      </w:tr>
      <w:tr w:rsidR="00770DB0" w14:paraId="7EDC1CD3" w14:textId="77777777" w:rsidTr="0086290E">
        <w:tc>
          <w:tcPr>
            <w:tcW w:w="4428" w:type="dxa"/>
          </w:tcPr>
          <w:p w14:paraId="2FA95488" w14:textId="77777777" w:rsidR="00770DB0" w:rsidRDefault="00770DB0" w:rsidP="0086290E">
            <w:r>
              <w:t>DATE OF ORIGIN:</w:t>
            </w:r>
          </w:p>
        </w:tc>
        <w:tc>
          <w:tcPr>
            <w:tcW w:w="4428" w:type="dxa"/>
          </w:tcPr>
          <w:p w14:paraId="0E1CB86E" w14:textId="77777777" w:rsidR="00770DB0" w:rsidRDefault="00770DB0" w:rsidP="0086290E"/>
        </w:tc>
      </w:tr>
    </w:tbl>
    <w:p w14:paraId="5D4AD06F" w14:textId="77777777" w:rsidR="00770DB0" w:rsidRDefault="00770DB0" w:rsidP="00770DB0"/>
    <w:p w14:paraId="1A2B2BA3" w14:textId="77777777" w:rsidR="005F4C19" w:rsidRDefault="00770DB0" w:rsidP="005F4C19">
      <w:pPr>
        <w:pStyle w:val="Heading2"/>
        <w:rPr>
          <w:rFonts w:ascii="Times New Roman" w:hAnsi="Times New Roman"/>
          <w:i w:val="0"/>
        </w:rPr>
      </w:pPr>
      <w:r w:rsidRPr="008D1952">
        <w:rPr>
          <w:rFonts w:ascii="Times New Roman" w:hAnsi="Times New Roman"/>
          <w:i w:val="0"/>
        </w:rPr>
        <w:t>POLICY:</w:t>
      </w:r>
    </w:p>
    <w:p w14:paraId="0535C29E" w14:textId="77777777" w:rsidR="008603F8" w:rsidRPr="00ED677E" w:rsidRDefault="008603F8" w:rsidP="008603F8">
      <w:pPr>
        <w:rPr>
          <w:szCs w:val="24"/>
        </w:rPr>
      </w:pPr>
      <w:r w:rsidRPr="00ED677E">
        <w:rPr>
          <w:szCs w:val="24"/>
        </w:rPr>
        <w:t xml:space="preserve">Protecting the confidentiality of </w:t>
      </w:r>
      <w:r w:rsidR="0003716E">
        <w:rPr>
          <w:szCs w:val="24"/>
        </w:rPr>
        <w:t xml:space="preserve">student’s receipt of </w:t>
      </w:r>
      <w:r w:rsidRPr="00ED677E">
        <w:rPr>
          <w:szCs w:val="24"/>
        </w:rPr>
        <w:t>health services is important to the SBHC. Student records are confidential. A parent or guardian has the right to information about services rendered at the SBHC that are not considered confidential by law.</w:t>
      </w:r>
    </w:p>
    <w:p w14:paraId="7A77D5ED" w14:textId="77777777" w:rsidR="00770DB0" w:rsidRDefault="00770DB0" w:rsidP="00770DB0"/>
    <w:p w14:paraId="6256DD95" w14:textId="77777777" w:rsidR="008603F8" w:rsidRPr="00ED677E" w:rsidRDefault="003B0946" w:rsidP="008603F8">
      <w:pPr>
        <w:rPr>
          <w:szCs w:val="24"/>
        </w:rPr>
      </w:pPr>
      <w:r>
        <w:rPr>
          <w:b/>
          <w:szCs w:val="24"/>
        </w:rPr>
        <w:t>Confidential services i</w:t>
      </w:r>
      <w:r w:rsidR="008603F8" w:rsidRPr="00ED677E">
        <w:rPr>
          <w:b/>
          <w:szCs w:val="24"/>
        </w:rPr>
        <w:t xml:space="preserve">nclude: </w:t>
      </w:r>
      <w:r w:rsidR="008603F8" w:rsidRPr="00ED677E">
        <w:rPr>
          <w:szCs w:val="24"/>
        </w:rPr>
        <w:t>Pregnancy testing and diagnosis and treatment of sexually transmitted infections</w:t>
      </w:r>
      <w:r w:rsidR="009E0457">
        <w:rPr>
          <w:szCs w:val="24"/>
        </w:rPr>
        <w:t xml:space="preserve">. </w:t>
      </w:r>
      <w:r w:rsidR="008603F8" w:rsidRPr="00ED677E">
        <w:rPr>
          <w:szCs w:val="24"/>
        </w:rPr>
        <w:t xml:space="preserve"> </w:t>
      </w:r>
      <w:r w:rsidR="009E0457">
        <w:rPr>
          <w:szCs w:val="24"/>
        </w:rPr>
        <w:t>I</w:t>
      </w:r>
      <w:r w:rsidR="008603F8" w:rsidRPr="00ED677E">
        <w:rPr>
          <w:szCs w:val="24"/>
        </w:rPr>
        <w:t xml:space="preserve">n SBHC where </w:t>
      </w:r>
      <w:r w:rsidR="00965F22">
        <w:rPr>
          <w:szCs w:val="24"/>
        </w:rPr>
        <w:t xml:space="preserve">expanded </w:t>
      </w:r>
      <w:r w:rsidR="008603F8" w:rsidRPr="00ED677E">
        <w:rPr>
          <w:szCs w:val="24"/>
        </w:rPr>
        <w:t>reproductive health services are offered</w:t>
      </w:r>
      <w:r w:rsidR="009E0457">
        <w:rPr>
          <w:szCs w:val="24"/>
        </w:rPr>
        <w:t>,</w:t>
      </w:r>
      <w:r w:rsidR="008603F8" w:rsidRPr="00ED677E">
        <w:rPr>
          <w:szCs w:val="24"/>
        </w:rPr>
        <w:t xml:space="preserve"> condom distribution, contraception and HIV testing is also confidential by law.</w:t>
      </w:r>
    </w:p>
    <w:p w14:paraId="397F79F7" w14:textId="77777777" w:rsidR="008603F8" w:rsidRDefault="008603F8" w:rsidP="00770DB0"/>
    <w:p w14:paraId="6A76D497" w14:textId="77777777" w:rsidR="005F4C19" w:rsidRDefault="00770DB0" w:rsidP="005F4C19">
      <w:pPr>
        <w:pStyle w:val="Heading2"/>
        <w:rPr>
          <w:rFonts w:ascii="Times New Roman" w:hAnsi="Times New Roman"/>
          <w:i w:val="0"/>
        </w:rPr>
      </w:pPr>
      <w:r w:rsidRPr="008D1952">
        <w:rPr>
          <w:rFonts w:ascii="Times New Roman" w:hAnsi="Times New Roman"/>
          <w:i w:val="0"/>
        </w:rPr>
        <w:t>PROCEDURE:</w:t>
      </w:r>
    </w:p>
    <w:p w14:paraId="6BC69937" w14:textId="77777777" w:rsidR="008603F8" w:rsidRPr="00ED677E" w:rsidRDefault="008603F8" w:rsidP="006F5E9C">
      <w:pPr>
        <w:pStyle w:val="ListParagraph"/>
        <w:widowControl w:val="0"/>
        <w:numPr>
          <w:ilvl w:val="0"/>
          <w:numId w:val="62"/>
        </w:numPr>
        <w:contextualSpacing/>
        <w:rPr>
          <w:szCs w:val="24"/>
        </w:rPr>
      </w:pPr>
      <w:r w:rsidRPr="00ED677E">
        <w:rPr>
          <w:szCs w:val="24"/>
        </w:rPr>
        <w:t xml:space="preserve">SBHC staff will maintain student confidentiality based on </w:t>
      </w:r>
      <w:r w:rsidR="000E6BA3">
        <w:rPr>
          <w:szCs w:val="24"/>
        </w:rPr>
        <w:t>state and federal law</w:t>
      </w:r>
      <w:r w:rsidRPr="00ED677E">
        <w:rPr>
          <w:szCs w:val="24"/>
        </w:rPr>
        <w:t>.</w:t>
      </w:r>
    </w:p>
    <w:p w14:paraId="3CF0D68E" w14:textId="77777777" w:rsidR="008603F8" w:rsidRPr="00ED677E" w:rsidRDefault="008603F8" w:rsidP="008603F8">
      <w:pPr>
        <w:pStyle w:val="ListParagraph"/>
        <w:rPr>
          <w:szCs w:val="24"/>
        </w:rPr>
      </w:pPr>
    </w:p>
    <w:p w14:paraId="7E63DDEC" w14:textId="77777777" w:rsidR="008603F8" w:rsidRPr="00ED677E" w:rsidRDefault="008603F8" w:rsidP="006F5E9C">
      <w:pPr>
        <w:pStyle w:val="ListParagraph"/>
        <w:widowControl w:val="0"/>
        <w:numPr>
          <w:ilvl w:val="0"/>
          <w:numId w:val="62"/>
        </w:numPr>
        <w:contextualSpacing/>
        <w:rPr>
          <w:szCs w:val="24"/>
        </w:rPr>
      </w:pPr>
      <w:r w:rsidRPr="00ED677E">
        <w:rPr>
          <w:szCs w:val="24"/>
        </w:rPr>
        <w:t>A parent or guardian does not have the right to information about confidential services without student permission.</w:t>
      </w:r>
    </w:p>
    <w:p w14:paraId="5845ACDB" w14:textId="77777777" w:rsidR="008603F8" w:rsidRPr="00ED677E" w:rsidRDefault="008603F8" w:rsidP="008603F8">
      <w:pPr>
        <w:pStyle w:val="ListParagraph"/>
        <w:rPr>
          <w:szCs w:val="24"/>
        </w:rPr>
      </w:pPr>
    </w:p>
    <w:p w14:paraId="04052CCC" w14:textId="77777777" w:rsidR="008603F8" w:rsidRPr="00ED677E" w:rsidRDefault="008603F8" w:rsidP="006F5E9C">
      <w:pPr>
        <w:pStyle w:val="ListParagraph"/>
        <w:widowControl w:val="0"/>
        <w:numPr>
          <w:ilvl w:val="0"/>
          <w:numId w:val="62"/>
        </w:numPr>
        <w:contextualSpacing/>
        <w:rPr>
          <w:szCs w:val="24"/>
        </w:rPr>
      </w:pPr>
      <w:r w:rsidRPr="00ED677E">
        <w:rPr>
          <w:szCs w:val="24"/>
        </w:rPr>
        <w:t>Maintaining student confidentiality is not absolute</w:t>
      </w:r>
      <w:r w:rsidR="009E0457">
        <w:rPr>
          <w:szCs w:val="24"/>
        </w:rPr>
        <w:t xml:space="preserve">. </w:t>
      </w:r>
      <w:r w:rsidRPr="00ED677E">
        <w:rPr>
          <w:szCs w:val="24"/>
        </w:rPr>
        <w:t xml:space="preserve"> </w:t>
      </w:r>
      <w:r w:rsidR="009E0457">
        <w:rPr>
          <w:szCs w:val="24"/>
        </w:rPr>
        <w:t>T</w:t>
      </w:r>
      <w:r w:rsidRPr="00ED677E">
        <w:rPr>
          <w:szCs w:val="24"/>
        </w:rPr>
        <w:t>he SBHC will release information without first obtaining student consent if there is concern regarding safety of the student or others.</w:t>
      </w:r>
    </w:p>
    <w:p w14:paraId="55943C6A" w14:textId="77777777" w:rsidR="008603F8" w:rsidRPr="00ED677E" w:rsidRDefault="008603F8" w:rsidP="008603F8">
      <w:pPr>
        <w:pStyle w:val="ListParagraph"/>
        <w:rPr>
          <w:szCs w:val="24"/>
        </w:rPr>
      </w:pPr>
      <w:r w:rsidRPr="00ED677E">
        <w:rPr>
          <w:szCs w:val="24"/>
        </w:rPr>
        <w:t xml:space="preserve"> </w:t>
      </w:r>
    </w:p>
    <w:p w14:paraId="32DE9217" w14:textId="77777777" w:rsidR="008603F8" w:rsidRPr="00ED677E" w:rsidRDefault="008603F8" w:rsidP="006F5E9C">
      <w:pPr>
        <w:pStyle w:val="ListParagraph"/>
        <w:widowControl w:val="0"/>
        <w:numPr>
          <w:ilvl w:val="0"/>
          <w:numId w:val="62"/>
        </w:numPr>
        <w:contextualSpacing/>
        <w:rPr>
          <w:szCs w:val="24"/>
        </w:rPr>
      </w:pPr>
      <w:r w:rsidRPr="00ED677E">
        <w:rPr>
          <w:szCs w:val="24"/>
        </w:rPr>
        <w:t>Contagious diseases will be reported to publ</w:t>
      </w:r>
      <w:r w:rsidR="0003716E">
        <w:rPr>
          <w:szCs w:val="24"/>
        </w:rPr>
        <w:t>ic health in accordance with state</w:t>
      </w:r>
      <w:r w:rsidRPr="00ED677E">
        <w:rPr>
          <w:szCs w:val="24"/>
        </w:rPr>
        <w:t xml:space="preserve"> law.</w:t>
      </w:r>
    </w:p>
    <w:p w14:paraId="1F973F32" w14:textId="77777777" w:rsidR="008603F8" w:rsidRPr="00ED677E" w:rsidRDefault="008603F8" w:rsidP="008603F8">
      <w:pPr>
        <w:pStyle w:val="ListParagraph"/>
        <w:rPr>
          <w:szCs w:val="24"/>
        </w:rPr>
      </w:pPr>
    </w:p>
    <w:p w14:paraId="0860158B" w14:textId="77777777" w:rsidR="008603F8" w:rsidRDefault="008603F8" w:rsidP="006F5E9C">
      <w:pPr>
        <w:pStyle w:val="ListParagraph"/>
        <w:widowControl w:val="0"/>
        <w:numPr>
          <w:ilvl w:val="0"/>
          <w:numId w:val="62"/>
        </w:numPr>
        <w:contextualSpacing/>
        <w:rPr>
          <w:szCs w:val="24"/>
        </w:rPr>
      </w:pPr>
      <w:r w:rsidRPr="00ED677E">
        <w:rPr>
          <w:szCs w:val="24"/>
        </w:rPr>
        <w:t xml:space="preserve">Suspected child abuse will be reported in accordance with the </w:t>
      </w:r>
      <w:r w:rsidR="000E6BA3">
        <w:rPr>
          <w:szCs w:val="24"/>
        </w:rPr>
        <w:t xml:space="preserve">state </w:t>
      </w:r>
      <w:r w:rsidRPr="00ED677E">
        <w:rPr>
          <w:szCs w:val="24"/>
        </w:rPr>
        <w:t>law.</w:t>
      </w:r>
    </w:p>
    <w:p w14:paraId="692727B2" w14:textId="77777777" w:rsidR="009D2924" w:rsidRPr="009D2924" w:rsidRDefault="009D2924" w:rsidP="009D2924">
      <w:pPr>
        <w:pStyle w:val="ListParagraph"/>
        <w:rPr>
          <w:szCs w:val="24"/>
        </w:rPr>
      </w:pPr>
    </w:p>
    <w:p w14:paraId="1E2ACC54" w14:textId="77777777" w:rsidR="009D2924" w:rsidRPr="00AE34BC" w:rsidRDefault="000E6BA3" w:rsidP="006F5E9C">
      <w:pPr>
        <w:pStyle w:val="ListParagraph"/>
        <w:widowControl w:val="0"/>
        <w:numPr>
          <w:ilvl w:val="0"/>
          <w:numId w:val="62"/>
        </w:numPr>
        <w:contextualSpacing/>
        <w:rPr>
          <w:szCs w:val="24"/>
        </w:rPr>
      </w:pPr>
      <w:r>
        <w:rPr>
          <w:szCs w:val="24"/>
        </w:rPr>
        <w:t>Information requested in a</w:t>
      </w:r>
      <w:r w:rsidR="009D2924" w:rsidRPr="00AE34BC">
        <w:rPr>
          <w:szCs w:val="24"/>
        </w:rPr>
        <w:t xml:space="preserve"> subpoenas </w:t>
      </w:r>
      <w:r>
        <w:rPr>
          <w:szCs w:val="24"/>
        </w:rPr>
        <w:t xml:space="preserve">shall be provided </w:t>
      </w:r>
      <w:r w:rsidR="009D2924" w:rsidRPr="00AE34BC">
        <w:rPr>
          <w:szCs w:val="24"/>
        </w:rPr>
        <w:t>in accordance with</w:t>
      </w:r>
      <w:r>
        <w:rPr>
          <w:szCs w:val="24"/>
        </w:rPr>
        <w:t xml:space="preserve"> law and</w:t>
      </w:r>
      <w:r w:rsidR="009D2924" w:rsidRPr="00AE34BC">
        <w:rPr>
          <w:szCs w:val="24"/>
        </w:rPr>
        <w:t xml:space="preserve"> CCHS policy.</w:t>
      </w:r>
    </w:p>
    <w:p w14:paraId="6AED853C" w14:textId="77777777" w:rsidR="008603F8" w:rsidRPr="00ED677E" w:rsidRDefault="008603F8" w:rsidP="008603F8">
      <w:pPr>
        <w:ind w:left="1080"/>
        <w:rPr>
          <w:szCs w:val="24"/>
        </w:rPr>
      </w:pPr>
      <w:r w:rsidRPr="00ED677E">
        <w:rPr>
          <w:szCs w:val="24"/>
        </w:rPr>
        <w:t xml:space="preserve"> </w:t>
      </w:r>
    </w:p>
    <w:p w14:paraId="351D3D04" w14:textId="77777777" w:rsidR="008603F8" w:rsidRPr="00ED677E" w:rsidRDefault="000E6BA3" w:rsidP="006F5E9C">
      <w:pPr>
        <w:pStyle w:val="ListParagraph"/>
        <w:widowControl w:val="0"/>
        <w:numPr>
          <w:ilvl w:val="0"/>
          <w:numId w:val="62"/>
        </w:numPr>
        <w:contextualSpacing/>
        <w:rPr>
          <w:szCs w:val="24"/>
        </w:rPr>
      </w:pPr>
      <w:r>
        <w:rPr>
          <w:szCs w:val="24"/>
        </w:rPr>
        <w:t>SBHC staff may inform a student’s parents of the l</w:t>
      </w:r>
      <w:r w:rsidR="008603F8" w:rsidRPr="00ED677E">
        <w:rPr>
          <w:szCs w:val="24"/>
        </w:rPr>
        <w:t xml:space="preserve">ength of time </w:t>
      </w:r>
      <w:r>
        <w:rPr>
          <w:szCs w:val="24"/>
        </w:rPr>
        <w:t xml:space="preserve">that a </w:t>
      </w:r>
      <w:r w:rsidR="008603F8" w:rsidRPr="00ED677E">
        <w:rPr>
          <w:szCs w:val="24"/>
        </w:rPr>
        <w:t xml:space="preserve">student is </w:t>
      </w:r>
      <w:r>
        <w:rPr>
          <w:szCs w:val="24"/>
        </w:rPr>
        <w:t xml:space="preserve">present in the </w:t>
      </w:r>
      <w:r w:rsidR="008603F8" w:rsidRPr="00ED677E">
        <w:rPr>
          <w:szCs w:val="24"/>
        </w:rPr>
        <w:t>SBHC</w:t>
      </w:r>
      <w:r>
        <w:rPr>
          <w:szCs w:val="24"/>
        </w:rPr>
        <w:t>.</w:t>
      </w:r>
      <w:r w:rsidR="008603F8" w:rsidRPr="00ED677E">
        <w:rPr>
          <w:szCs w:val="24"/>
        </w:rPr>
        <w:t xml:space="preserve"> </w:t>
      </w:r>
    </w:p>
    <w:p w14:paraId="3DBAA3C9" w14:textId="77777777" w:rsidR="008603F8" w:rsidRPr="00ED677E" w:rsidRDefault="008603F8" w:rsidP="008603F8">
      <w:pPr>
        <w:pStyle w:val="ListParagraph"/>
        <w:rPr>
          <w:szCs w:val="24"/>
        </w:rPr>
      </w:pPr>
    </w:p>
    <w:p w14:paraId="3C2A2DFC" w14:textId="77777777" w:rsidR="008603F8" w:rsidRPr="00ED677E" w:rsidRDefault="000E6BA3" w:rsidP="006F5E9C">
      <w:pPr>
        <w:pStyle w:val="ListParagraph"/>
        <w:widowControl w:val="0"/>
        <w:numPr>
          <w:ilvl w:val="0"/>
          <w:numId w:val="62"/>
        </w:numPr>
        <w:contextualSpacing/>
        <w:rPr>
          <w:szCs w:val="24"/>
        </w:rPr>
      </w:pPr>
      <w:r>
        <w:rPr>
          <w:szCs w:val="24"/>
        </w:rPr>
        <w:t>The necessary</w:t>
      </w:r>
      <w:r w:rsidR="008603F8" w:rsidRPr="00ED677E">
        <w:rPr>
          <w:szCs w:val="24"/>
        </w:rPr>
        <w:t xml:space="preserve"> health information </w:t>
      </w:r>
      <w:r w:rsidR="00D45428">
        <w:rPr>
          <w:szCs w:val="24"/>
        </w:rPr>
        <w:t>shall</w:t>
      </w:r>
      <w:r w:rsidR="008603F8" w:rsidRPr="00ED677E">
        <w:rPr>
          <w:szCs w:val="24"/>
        </w:rPr>
        <w:t xml:space="preserve"> be given to third party payers </w:t>
      </w:r>
      <w:r w:rsidR="00D45428">
        <w:rPr>
          <w:szCs w:val="24"/>
        </w:rPr>
        <w:t xml:space="preserve">to allow </w:t>
      </w:r>
      <w:r w:rsidR="008603F8" w:rsidRPr="00ED677E">
        <w:rPr>
          <w:szCs w:val="24"/>
        </w:rPr>
        <w:t xml:space="preserve">for reimbursement of services. </w:t>
      </w:r>
    </w:p>
    <w:p w14:paraId="3932FFD4" w14:textId="77777777" w:rsidR="008603F8" w:rsidRPr="00ED677E" w:rsidRDefault="008603F8" w:rsidP="008603F8">
      <w:pPr>
        <w:pStyle w:val="ListParagraph"/>
        <w:rPr>
          <w:szCs w:val="24"/>
        </w:rPr>
      </w:pPr>
    </w:p>
    <w:p w14:paraId="748D3557" w14:textId="77777777" w:rsidR="008603F8" w:rsidRDefault="008603F8" w:rsidP="006F5E9C">
      <w:pPr>
        <w:pStyle w:val="ListParagraph"/>
        <w:widowControl w:val="0"/>
        <w:numPr>
          <w:ilvl w:val="0"/>
          <w:numId w:val="62"/>
        </w:numPr>
        <w:contextualSpacing/>
        <w:rPr>
          <w:szCs w:val="24"/>
        </w:rPr>
      </w:pPr>
      <w:r w:rsidRPr="00ED677E">
        <w:rPr>
          <w:szCs w:val="24"/>
        </w:rPr>
        <w:t xml:space="preserve">A written authorization will be obtained from the parent or guardian when a request for information has been </w:t>
      </w:r>
      <w:r w:rsidR="00D45428">
        <w:rPr>
          <w:szCs w:val="24"/>
        </w:rPr>
        <w:t>received</w:t>
      </w:r>
      <w:r w:rsidRPr="00ED677E">
        <w:rPr>
          <w:szCs w:val="24"/>
        </w:rPr>
        <w:t xml:space="preserve"> by the SBHC. </w:t>
      </w:r>
    </w:p>
    <w:p w14:paraId="684435D3" w14:textId="77777777" w:rsidR="003B5500" w:rsidRDefault="003B5500" w:rsidP="003B5500">
      <w:pPr>
        <w:pStyle w:val="ListParagraph"/>
        <w:widowControl w:val="0"/>
        <w:contextualSpacing/>
        <w:rPr>
          <w:szCs w:val="24"/>
        </w:rPr>
      </w:pPr>
    </w:p>
    <w:p w14:paraId="1BD1DD29" w14:textId="77777777" w:rsidR="008603F8" w:rsidRDefault="005F338F" w:rsidP="008603F8">
      <w:pPr>
        <w:pStyle w:val="ListParagraph"/>
        <w:widowControl w:val="0"/>
        <w:numPr>
          <w:ilvl w:val="0"/>
          <w:numId w:val="62"/>
        </w:numPr>
        <w:contextualSpacing/>
        <w:rPr>
          <w:szCs w:val="24"/>
        </w:rPr>
      </w:pPr>
      <w:r w:rsidRPr="005F338F">
        <w:rPr>
          <w:szCs w:val="24"/>
        </w:rPr>
        <w:t>P</w:t>
      </w:r>
      <w:r w:rsidR="008603F8" w:rsidRPr="005F338F">
        <w:rPr>
          <w:szCs w:val="24"/>
        </w:rPr>
        <w:t>arent</w:t>
      </w:r>
      <w:r w:rsidRPr="005F338F">
        <w:rPr>
          <w:szCs w:val="24"/>
        </w:rPr>
        <w:t>s</w:t>
      </w:r>
      <w:r w:rsidR="008603F8" w:rsidRPr="005F338F">
        <w:rPr>
          <w:szCs w:val="24"/>
        </w:rPr>
        <w:t xml:space="preserve"> </w:t>
      </w:r>
      <w:r>
        <w:rPr>
          <w:szCs w:val="24"/>
        </w:rPr>
        <w:t>will be afforded access to appropriate portions of a student’s records upon request.  The parent will be offered the opportunity for an appointment to review the chart with a provider.</w:t>
      </w:r>
    </w:p>
    <w:p w14:paraId="5D1E2AE2" w14:textId="77777777" w:rsidR="005F338F" w:rsidRPr="005F338F" w:rsidRDefault="005F338F" w:rsidP="005F338F">
      <w:pPr>
        <w:pStyle w:val="ListParagraph"/>
        <w:rPr>
          <w:szCs w:val="24"/>
        </w:rPr>
      </w:pPr>
    </w:p>
    <w:p w14:paraId="69601AC2" w14:textId="77777777" w:rsidR="008603F8" w:rsidRPr="00ED677E" w:rsidRDefault="008603F8" w:rsidP="006F5E9C">
      <w:pPr>
        <w:pStyle w:val="ListParagraph"/>
        <w:widowControl w:val="0"/>
        <w:numPr>
          <w:ilvl w:val="0"/>
          <w:numId w:val="62"/>
        </w:numPr>
        <w:contextualSpacing/>
        <w:rPr>
          <w:szCs w:val="24"/>
        </w:rPr>
      </w:pPr>
      <w:r w:rsidRPr="00ED677E">
        <w:rPr>
          <w:szCs w:val="24"/>
        </w:rPr>
        <w:t>In the event that the student’s right to confidentiality is contested by a parent / guardian</w:t>
      </w:r>
      <w:r w:rsidR="00BF6CED">
        <w:rPr>
          <w:szCs w:val="24"/>
        </w:rPr>
        <w:t>,</w:t>
      </w:r>
      <w:r w:rsidRPr="00ED677E">
        <w:rPr>
          <w:szCs w:val="24"/>
        </w:rPr>
        <w:t xml:space="preserve"> the SBHC parental consent for treatment is reviewed with the requesting party. </w:t>
      </w:r>
    </w:p>
    <w:p w14:paraId="26EF6B94" w14:textId="77777777" w:rsidR="008A569C" w:rsidRDefault="008A569C" w:rsidP="008A569C">
      <w:pPr>
        <w:pStyle w:val="Title"/>
        <w:jc w:val="center"/>
      </w:pPr>
      <w:r>
        <w:lastRenderedPageBreak/>
        <w:t>CHRISTIANA CARE HEALTH SERVICES POLICY</w:t>
      </w:r>
    </w:p>
    <w:p w14:paraId="49FEE435" w14:textId="77777777" w:rsidR="008A569C" w:rsidRPr="000F71FD" w:rsidRDefault="008A569C" w:rsidP="008A569C">
      <w:pPr>
        <w:pStyle w:val="Title"/>
        <w:jc w:val="center"/>
      </w:pPr>
      <w:r>
        <w:t>SCHOOL</w:t>
      </w:r>
      <w:r w:rsidR="006926A2">
        <w:t>-</w:t>
      </w:r>
      <w:r>
        <w:t>BASED HEALTH CENTER</w:t>
      </w:r>
    </w:p>
    <w:p w14:paraId="52859E1E" w14:textId="77777777" w:rsidR="008A569C" w:rsidRDefault="008A569C" w:rsidP="008A569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8A569C" w14:paraId="6CFC046E" w14:textId="77777777" w:rsidTr="008A569C">
        <w:tc>
          <w:tcPr>
            <w:tcW w:w="4428" w:type="dxa"/>
          </w:tcPr>
          <w:p w14:paraId="6B0FCF12" w14:textId="77777777" w:rsidR="008A569C" w:rsidRDefault="008A569C" w:rsidP="008A569C">
            <w:r>
              <w:t>POLICY TITLE:</w:t>
            </w:r>
          </w:p>
        </w:tc>
        <w:tc>
          <w:tcPr>
            <w:tcW w:w="4428" w:type="dxa"/>
          </w:tcPr>
          <w:p w14:paraId="5887CE23" w14:textId="77777777" w:rsidR="008A569C" w:rsidRPr="00E4621B" w:rsidRDefault="008A569C" w:rsidP="008A569C">
            <w:pPr>
              <w:pStyle w:val="Heading1"/>
            </w:pPr>
            <w:r>
              <w:t>Consent for Treatment</w:t>
            </w:r>
          </w:p>
        </w:tc>
      </w:tr>
      <w:tr w:rsidR="008A569C" w14:paraId="53930F52" w14:textId="77777777" w:rsidTr="008A569C">
        <w:tc>
          <w:tcPr>
            <w:tcW w:w="4428" w:type="dxa"/>
          </w:tcPr>
          <w:p w14:paraId="1B42E97F" w14:textId="77777777" w:rsidR="008A569C" w:rsidRDefault="008A569C" w:rsidP="008A569C">
            <w:r>
              <w:t>SECTION:</w:t>
            </w:r>
          </w:p>
        </w:tc>
        <w:tc>
          <w:tcPr>
            <w:tcW w:w="4428" w:type="dxa"/>
          </w:tcPr>
          <w:p w14:paraId="71047896" w14:textId="77777777" w:rsidR="008A569C" w:rsidRDefault="008A569C" w:rsidP="007200D4">
            <w:pPr>
              <w:rPr>
                <w:highlight w:val="lightGray"/>
              </w:rPr>
            </w:pPr>
            <w:r>
              <w:t>SBHC</w:t>
            </w:r>
          </w:p>
        </w:tc>
      </w:tr>
      <w:tr w:rsidR="008A569C" w14:paraId="678063BB" w14:textId="77777777" w:rsidTr="008A569C">
        <w:tc>
          <w:tcPr>
            <w:tcW w:w="4428" w:type="dxa"/>
          </w:tcPr>
          <w:p w14:paraId="4BBFAE4E" w14:textId="77777777" w:rsidR="008A569C" w:rsidRDefault="008A569C" w:rsidP="008A569C">
            <w:r>
              <w:t xml:space="preserve">LAST </w:t>
            </w:r>
            <w:r w:rsidRPr="000F71FD">
              <w:t>REVISION/REVIEW</w:t>
            </w:r>
            <w:r>
              <w:t xml:space="preserve"> DATE:</w:t>
            </w:r>
          </w:p>
        </w:tc>
        <w:tc>
          <w:tcPr>
            <w:tcW w:w="4428" w:type="dxa"/>
          </w:tcPr>
          <w:p w14:paraId="138EC74C" w14:textId="77777777" w:rsidR="008A569C" w:rsidRDefault="00DF145C" w:rsidP="008A569C">
            <w:pPr>
              <w:rPr>
                <w:highlight w:val="lightGray"/>
              </w:rPr>
            </w:pPr>
            <w:r>
              <w:t>09/1</w:t>
            </w:r>
            <w:r w:rsidR="00DC7665">
              <w:t>9</w:t>
            </w:r>
          </w:p>
        </w:tc>
      </w:tr>
      <w:tr w:rsidR="008A569C" w14:paraId="51013A7D" w14:textId="77777777" w:rsidTr="008A569C">
        <w:tc>
          <w:tcPr>
            <w:tcW w:w="4428" w:type="dxa"/>
          </w:tcPr>
          <w:p w14:paraId="437EF4D2" w14:textId="77777777" w:rsidR="008A569C" w:rsidRDefault="008A569C" w:rsidP="008A569C">
            <w:r>
              <w:t>DATE OF ORIGIN:</w:t>
            </w:r>
          </w:p>
        </w:tc>
        <w:tc>
          <w:tcPr>
            <w:tcW w:w="4428" w:type="dxa"/>
          </w:tcPr>
          <w:p w14:paraId="7882E7BD" w14:textId="77777777" w:rsidR="008A569C" w:rsidRDefault="008A569C" w:rsidP="008A569C">
            <w:r>
              <w:t xml:space="preserve">Formerly </w:t>
            </w:r>
            <w:r w:rsidRPr="00E4621B">
              <w:t xml:space="preserve">Enrollment </w:t>
            </w:r>
            <w:r>
              <w:t>Process</w:t>
            </w:r>
          </w:p>
        </w:tc>
      </w:tr>
    </w:tbl>
    <w:p w14:paraId="372DBEED" w14:textId="77777777" w:rsidR="008A569C" w:rsidRDefault="008A569C" w:rsidP="008A569C"/>
    <w:p w14:paraId="71026B0D" w14:textId="77777777" w:rsidR="008A569C" w:rsidRDefault="008A569C" w:rsidP="008A569C">
      <w:pPr>
        <w:pStyle w:val="Heading2"/>
        <w:rPr>
          <w:rFonts w:ascii="Times New Roman" w:hAnsi="Times New Roman"/>
          <w:i w:val="0"/>
        </w:rPr>
      </w:pPr>
      <w:r w:rsidRPr="00B60960">
        <w:rPr>
          <w:rFonts w:ascii="Times New Roman" w:hAnsi="Times New Roman"/>
          <w:i w:val="0"/>
        </w:rPr>
        <w:t>POLICY:</w:t>
      </w:r>
    </w:p>
    <w:p w14:paraId="04D1D394" w14:textId="77777777" w:rsidR="008A569C" w:rsidRDefault="00354049" w:rsidP="008A569C">
      <w:pPr>
        <w:tabs>
          <w:tab w:val="left" w:pos="-720"/>
        </w:tabs>
        <w:spacing w:line="240" w:lineRule="atLeast"/>
      </w:pPr>
      <w:r>
        <w:t>S</w:t>
      </w:r>
      <w:r w:rsidR="008A569C">
        <w:t xml:space="preserve">tudents </w:t>
      </w:r>
      <w:r>
        <w:t xml:space="preserve">12 and over </w:t>
      </w:r>
      <w:r w:rsidR="008A569C">
        <w:t xml:space="preserve">are eligible for services at the SBHC, in the </w:t>
      </w:r>
      <w:r w:rsidR="00FB7CAF">
        <w:t>s</w:t>
      </w:r>
      <w:r w:rsidR="008A569C">
        <w:t>chool where they are enrolled.</w:t>
      </w:r>
    </w:p>
    <w:p w14:paraId="00AE8001" w14:textId="77777777" w:rsidR="00FB7CAF" w:rsidRDefault="00FB7CAF" w:rsidP="008A569C">
      <w:pPr>
        <w:tabs>
          <w:tab w:val="left" w:pos="-720"/>
        </w:tabs>
        <w:spacing w:line="240" w:lineRule="atLeast"/>
        <w:ind w:left="1440" w:hanging="1440"/>
      </w:pPr>
    </w:p>
    <w:p w14:paraId="4171526C" w14:textId="77777777" w:rsidR="008A569C" w:rsidRDefault="008A569C" w:rsidP="008A569C">
      <w:pPr>
        <w:pStyle w:val="Heading2"/>
        <w:rPr>
          <w:rFonts w:ascii="Times New Roman" w:hAnsi="Times New Roman"/>
          <w:i w:val="0"/>
        </w:rPr>
      </w:pPr>
      <w:r w:rsidRPr="00B60960">
        <w:rPr>
          <w:rFonts w:ascii="Times New Roman" w:hAnsi="Times New Roman"/>
          <w:i w:val="0"/>
        </w:rPr>
        <w:t>PROCEDURE:</w:t>
      </w:r>
    </w:p>
    <w:p w14:paraId="3373CB95" w14:textId="77777777" w:rsidR="008A569C" w:rsidRPr="00274A6F" w:rsidRDefault="008A569C" w:rsidP="00B60960">
      <w:pPr>
        <w:tabs>
          <w:tab w:val="left" w:pos="-720"/>
        </w:tabs>
        <w:spacing w:line="240" w:lineRule="atLeast"/>
        <w:ind w:left="720" w:hanging="360"/>
      </w:pPr>
      <w:r w:rsidRPr="001A01AB">
        <w:t>1.</w:t>
      </w:r>
      <w:r>
        <w:rPr>
          <w:b/>
        </w:rPr>
        <w:tab/>
      </w:r>
      <w:r>
        <w:t xml:space="preserve">The student must be enrolled in the SBHC to receive services.  </w:t>
      </w:r>
    </w:p>
    <w:p w14:paraId="7C55E9F8" w14:textId="77777777" w:rsidR="008A569C" w:rsidRDefault="008A569C" w:rsidP="00B60960">
      <w:pPr>
        <w:tabs>
          <w:tab w:val="left" w:pos="-720"/>
        </w:tabs>
        <w:spacing w:line="240" w:lineRule="atLeast"/>
        <w:ind w:hanging="360"/>
        <w:jc w:val="both"/>
        <w:rPr>
          <w:u w:val="single"/>
        </w:rPr>
      </w:pPr>
    </w:p>
    <w:p w14:paraId="06FDBCF1" w14:textId="77777777" w:rsidR="008A569C" w:rsidRDefault="008A569C" w:rsidP="00B60960">
      <w:pPr>
        <w:tabs>
          <w:tab w:val="left" w:pos="-720"/>
          <w:tab w:val="left" w:pos="0"/>
        </w:tabs>
        <w:spacing w:after="90" w:line="240" w:lineRule="atLeast"/>
        <w:ind w:left="720" w:hanging="360"/>
      </w:pPr>
      <w:r w:rsidRPr="001A01AB">
        <w:t>2.</w:t>
      </w:r>
      <w:r>
        <w:tab/>
        <w:t xml:space="preserve">To enroll a student, the parent/guardian must complete and sign a SBHC parental consent for treatment and health history form and return it to the SBHC.  </w:t>
      </w:r>
    </w:p>
    <w:p w14:paraId="4F46281E" w14:textId="77777777" w:rsidR="008A569C" w:rsidRDefault="008A569C" w:rsidP="00B60960">
      <w:pPr>
        <w:tabs>
          <w:tab w:val="left" w:pos="-720"/>
          <w:tab w:val="left" w:pos="0"/>
        </w:tabs>
        <w:spacing w:after="90" w:line="240" w:lineRule="atLeast"/>
        <w:ind w:left="720" w:hanging="360"/>
      </w:pPr>
    </w:p>
    <w:p w14:paraId="517DD413" w14:textId="77777777" w:rsidR="008A569C" w:rsidRDefault="008A569C" w:rsidP="00B60960">
      <w:pPr>
        <w:tabs>
          <w:tab w:val="left" w:pos="-720"/>
          <w:tab w:val="left" w:pos="0"/>
        </w:tabs>
        <w:spacing w:line="240" w:lineRule="atLeast"/>
        <w:ind w:left="720" w:hanging="360"/>
      </w:pPr>
      <w:r w:rsidRPr="001A01AB">
        <w:t>3.</w:t>
      </w:r>
      <w:r>
        <w:tab/>
        <w:t>The SBHC packets which include cover letter, Notice of Privacy Practice</w:t>
      </w:r>
      <w:r w:rsidR="007200D4">
        <w:t>,</w:t>
      </w:r>
      <w:r>
        <w:t xml:space="preserve"> parental consent</w:t>
      </w:r>
      <w:r w:rsidR="009966ED">
        <w:t xml:space="preserve">, </w:t>
      </w:r>
      <w:r w:rsidR="007200D4">
        <w:t>health history form</w:t>
      </w:r>
      <w:r w:rsidR="007036A5">
        <w:t>,</w:t>
      </w:r>
      <w:r>
        <w:t xml:space="preserve"> </w:t>
      </w:r>
      <w:r w:rsidR="009966ED">
        <w:t xml:space="preserve">and insurance information </w:t>
      </w:r>
      <w:r>
        <w:t>are distributed to new or unregistered students and their parents/guardians through mailings, home visits by school staff and direct distribution.  These forms are also available through the school website, school staff and the SBHC.</w:t>
      </w:r>
    </w:p>
    <w:p w14:paraId="633DBA30" w14:textId="77777777" w:rsidR="008A569C" w:rsidRDefault="008A569C" w:rsidP="00B60960">
      <w:pPr>
        <w:ind w:hanging="360"/>
      </w:pPr>
    </w:p>
    <w:p w14:paraId="521CA2BF" w14:textId="77777777" w:rsidR="008A569C" w:rsidRDefault="008A569C" w:rsidP="008F046D">
      <w:pPr>
        <w:numPr>
          <w:ilvl w:val="0"/>
          <w:numId w:val="22"/>
        </w:numPr>
        <w:tabs>
          <w:tab w:val="left" w:pos="-720"/>
          <w:tab w:val="left" w:pos="0"/>
        </w:tabs>
        <w:spacing w:line="240" w:lineRule="atLeast"/>
      </w:pPr>
      <w:r>
        <w:t xml:space="preserve">Insurance information </w:t>
      </w:r>
      <w:r w:rsidR="009966ED">
        <w:t>i</w:t>
      </w:r>
      <w:r>
        <w:t>s</w:t>
      </w:r>
      <w:r w:rsidR="009966ED">
        <w:t xml:space="preserve"> </w:t>
      </w:r>
      <w:r>
        <w:t>obtained at</w:t>
      </w:r>
      <w:r w:rsidR="00D40CA0">
        <w:t xml:space="preserve"> the</w:t>
      </w:r>
      <w:r>
        <w:t xml:space="preserve"> time of registration</w:t>
      </w:r>
      <w:r w:rsidR="007C191D">
        <w:t xml:space="preserve"> and </w:t>
      </w:r>
      <w:r w:rsidR="00877C4D">
        <w:t>monitored throughout the school year.</w:t>
      </w:r>
    </w:p>
    <w:p w14:paraId="2F9C5506" w14:textId="77777777" w:rsidR="008A569C" w:rsidRDefault="008A569C" w:rsidP="00B60960">
      <w:pPr>
        <w:pStyle w:val="ListParagraph"/>
        <w:ind w:hanging="360"/>
      </w:pPr>
    </w:p>
    <w:p w14:paraId="1B76A6A4" w14:textId="77777777" w:rsidR="00F90DE5" w:rsidRDefault="00F90DE5" w:rsidP="008F046D">
      <w:pPr>
        <w:numPr>
          <w:ilvl w:val="0"/>
          <w:numId w:val="22"/>
        </w:numPr>
        <w:tabs>
          <w:tab w:val="left" w:pos="-720"/>
          <w:tab w:val="left" w:pos="0"/>
        </w:tabs>
        <w:spacing w:line="240" w:lineRule="atLeast"/>
      </w:pPr>
      <w:r>
        <w:t>Verify parent signature on new consent returned for updated services if there appears to be a discrepancy in parent signature.</w:t>
      </w:r>
    </w:p>
    <w:p w14:paraId="31E3A4CA" w14:textId="77777777" w:rsidR="00F90DE5" w:rsidRDefault="00F90DE5" w:rsidP="00F90DE5">
      <w:pPr>
        <w:tabs>
          <w:tab w:val="left" w:pos="-720"/>
          <w:tab w:val="left" w:pos="0"/>
        </w:tabs>
        <w:spacing w:line="240" w:lineRule="atLeast"/>
        <w:ind w:left="360"/>
      </w:pPr>
    </w:p>
    <w:p w14:paraId="0535B09A" w14:textId="77777777" w:rsidR="00CE4229" w:rsidRDefault="009D2924" w:rsidP="008F046D">
      <w:pPr>
        <w:numPr>
          <w:ilvl w:val="0"/>
          <w:numId w:val="22"/>
        </w:numPr>
        <w:tabs>
          <w:tab w:val="left" w:pos="-720"/>
          <w:tab w:val="left" w:pos="0"/>
        </w:tabs>
        <w:spacing w:line="240" w:lineRule="atLeast"/>
      </w:pPr>
      <w:r>
        <w:t>Any</w:t>
      </w:r>
      <w:r w:rsidR="008A569C">
        <w:t xml:space="preserve"> </w:t>
      </w:r>
      <w:r w:rsidR="00CE4229">
        <w:t>student,</w:t>
      </w:r>
      <w:r w:rsidR="008A569C">
        <w:t xml:space="preserve"> </w:t>
      </w:r>
      <w:r>
        <w:t xml:space="preserve">who </w:t>
      </w:r>
      <w:r w:rsidR="008A569C">
        <w:t xml:space="preserve">is 18 or </w:t>
      </w:r>
      <w:r>
        <w:t>older</w:t>
      </w:r>
      <w:r w:rsidR="008A569C">
        <w:t>, may sign their own consent form for the SBHC.</w:t>
      </w:r>
      <w:r>
        <w:t xml:space="preserve"> </w:t>
      </w:r>
    </w:p>
    <w:p w14:paraId="77C4C7E7" w14:textId="77777777" w:rsidR="00CE4229" w:rsidRDefault="00CE4229" w:rsidP="00CE4229">
      <w:pPr>
        <w:pStyle w:val="ListParagraph"/>
      </w:pPr>
    </w:p>
    <w:p w14:paraId="5335DF74" w14:textId="77777777" w:rsidR="008A569C" w:rsidRPr="00AE34BC" w:rsidRDefault="009D2924" w:rsidP="008F046D">
      <w:pPr>
        <w:numPr>
          <w:ilvl w:val="0"/>
          <w:numId w:val="22"/>
        </w:numPr>
        <w:tabs>
          <w:tab w:val="left" w:pos="-720"/>
          <w:tab w:val="left" w:pos="0"/>
        </w:tabs>
        <w:spacing w:line="240" w:lineRule="atLeast"/>
      </w:pPr>
      <w:r w:rsidRPr="00AE34BC">
        <w:t>Students 14 and older may consent to voluntary outpatient mental health services only.</w:t>
      </w:r>
    </w:p>
    <w:p w14:paraId="54CA4CC4" w14:textId="77777777" w:rsidR="008A569C" w:rsidRDefault="008A569C" w:rsidP="00770DB0">
      <w:pPr>
        <w:pStyle w:val="Title"/>
        <w:jc w:val="center"/>
      </w:pPr>
    </w:p>
    <w:p w14:paraId="6FEFDD0F" w14:textId="77777777" w:rsidR="008A569C" w:rsidRDefault="008A569C" w:rsidP="00770DB0">
      <w:pPr>
        <w:pStyle w:val="Title"/>
        <w:jc w:val="center"/>
      </w:pPr>
    </w:p>
    <w:p w14:paraId="60006AD4" w14:textId="77777777" w:rsidR="008A569C" w:rsidRDefault="008A569C" w:rsidP="00770DB0">
      <w:pPr>
        <w:pStyle w:val="Title"/>
        <w:jc w:val="center"/>
      </w:pPr>
    </w:p>
    <w:p w14:paraId="0B0F33E4" w14:textId="77777777" w:rsidR="008A569C" w:rsidRDefault="008A569C" w:rsidP="00770DB0">
      <w:pPr>
        <w:pStyle w:val="Title"/>
        <w:jc w:val="center"/>
      </w:pPr>
    </w:p>
    <w:p w14:paraId="61466261" w14:textId="77777777" w:rsidR="008A569C" w:rsidRDefault="008A569C" w:rsidP="00770DB0">
      <w:pPr>
        <w:pStyle w:val="Title"/>
        <w:jc w:val="center"/>
      </w:pPr>
    </w:p>
    <w:p w14:paraId="6439180D" w14:textId="77777777" w:rsidR="006B45CE" w:rsidRDefault="006B45CE" w:rsidP="00770DB0">
      <w:pPr>
        <w:pStyle w:val="Title"/>
        <w:jc w:val="center"/>
      </w:pPr>
    </w:p>
    <w:p w14:paraId="7D5C8B60" w14:textId="77777777" w:rsidR="006B45CE" w:rsidRDefault="006B45CE" w:rsidP="00770DB0">
      <w:pPr>
        <w:pStyle w:val="Title"/>
        <w:jc w:val="center"/>
      </w:pPr>
    </w:p>
    <w:p w14:paraId="625BEE37" w14:textId="77777777" w:rsidR="009966ED" w:rsidRDefault="009966ED" w:rsidP="00770DB0">
      <w:pPr>
        <w:pStyle w:val="Title"/>
        <w:jc w:val="center"/>
      </w:pPr>
    </w:p>
    <w:p w14:paraId="7BCE960F" w14:textId="77777777" w:rsidR="006B45CE" w:rsidRDefault="006B45CE" w:rsidP="00770DB0">
      <w:pPr>
        <w:pStyle w:val="Title"/>
        <w:jc w:val="center"/>
      </w:pPr>
    </w:p>
    <w:p w14:paraId="3F5FB4BC" w14:textId="77777777" w:rsidR="008A569C" w:rsidRDefault="008A569C" w:rsidP="00770DB0">
      <w:pPr>
        <w:pStyle w:val="Title"/>
        <w:jc w:val="center"/>
      </w:pPr>
    </w:p>
    <w:p w14:paraId="55A570BB" w14:textId="77777777" w:rsidR="00AE34BC" w:rsidRDefault="00AE34BC" w:rsidP="00770DB0">
      <w:pPr>
        <w:pStyle w:val="Title"/>
        <w:jc w:val="center"/>
      </w:pPr>
    </w:p>
    <w:p w14:paraId="46E28702" w14:textId="77777777" w:rsidR="008A569C" w:rsidRDefault="008A569C" w:rsidP="00770DB0">
      <w:pPr>
        <w:pStyle w:val="Title"/>
        <w:jc w:val="center"/>
      </w:pPr>
    </w:p>
    <w:p w14:paraId="7B621FBB" w14:textId="77777777" w:rsidR="008A569C" w:rsidRDefault="008A569C" w:rsidP="00770DB0">
      <w:pPr>
        <w:pStyle w:val="Title"/>
        <w:jc w:val="center"/>
      </w:pPr>
    </w:p>
    <w:p w14:paraId="7E683820" w14:textId="77777777" w:rsidR="00770DB0" w:rsidRPr="00434D85" w:rsidRDefault="00770DB0" w:rsidP="00770DB0">
      <w:pPr>
        <w:pStyle w:val="Title"/>
        <w:jc w:val="center"/>
        <w:rPr>
          <w:b w:val="0"/>
        </w:rPr>
      </w:pPr>
      <w:r w:rsidRPr="00434D85">
        <w:lastRenderedPageBreak/>
        <w:t>CHRISTIANA CARE HEALTH SERVICES POLICY</w:t>
      </w:r>
    </w:p>
    <w:p w14:paraId="7F3E12BD" w14:textId="77777777" w:rsidR="00770DB0" w:rsidRPr="00434D85" w:rsidRDefault="00770DB0" w:rsidP="00770DB0">
      <w:pPr>
        <w:jc w:val="center"/>
        <w:rPr>
          <w:b/>
          <w:sz w:val="28"/>
          <w:szCs w:val="28"/>
        </w:rPr>
      </w:pPr>
      <w:r w:rsidRPr="00434D85">
        <w:rPr>
          <w:b/>
          <w:sz w:val="28"/>
          <w:szCs w:val="28"/>
        </w:rPr>
        <w:t>SCHOOL</w:t>
      </w:r>
      <w:r w:rsidR="006926A2">
        <w:rPr>
          <w:b/>
          <w:sz w:val="28"/>
          <w:szCs w:val="28"/>
        </w:rPr>
        <w:t>-</w:t>
      </w:r>
      <w:r w:rsidRPr="00434D85">
        <w:rPr>
          <w:b/>
          <w:sz w:val="28"/>
          <w:szCs w:val="28"/>
        </w:rPr>
        <w:t>BASED HEALTH CENTER</w:t>
      </w:r>
    </w:p>
    <w:p w14:paraId="0B61EB41" w14:textId="77777777" w:rsidR="00770DB0" w:rsidRPr="00D21DFA" w:rsidRDefault="00770DB0" w:rsidP="00770DB0">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770DB0" w14:paraId="514CC4BD" w14:textId="77777777" w:rsidTr="0086290E">
        <w:tc>
          <w:tcPr>
            <w:tcW w:w="4428" w:type="dxa"/>
          </w:tcPr>
          <w:p w14:paraId="468AC334" w14:textId="77777777" w:rsidR="00770DB0" w:rsidRPr="00434D85" w:rsidRDefault="00770DB0" w:rsidP="0086290E">
            <w:pPr>
              <w:rPr>
                <w:szCs w:val="24"/>
              </w:rPr>
            </w:pPr>
            <w:r w:rsidRPr="00434D85">
              <w:rPr>
                <w:szCs w:val="24"/>
              </w:rPr>
              <w:t>POLICY TITLE:</w:t>
            </w:r>
          </w:p>
        </w:tc>
        <w:tc>
          <w:tcPr>
            <w:tcW w:w="4428" w:type="dxa"/>
          </w:tcPr>
          <w:p w14:paraId="546F6A45" w14:textId="77777777" w:rsidR="00770DB0" w:rsidRPr="00434D85" w:rsidRDefault="00770DB0" w:rsidP="0086290E">
            <w:pPr>
              <w:pStyle w:val="Heading1"/>
              <w:rPr>
                <w:szCs w:val="24"/>
                <w:highlight w:val="lightGray"/>
              </w:rPr>
            </w:pPr>
            <w:r>
              <w:rPr>
                <w:szCs w:val="24"/>
              </w:rPr>
              <w:t>Disposal of Waste Materials</w:t>
            </w:r>
          </w:p>
        </w:tc>
      </w:tr>
      <w:tr w:rsidR="00770DB0" w14:paraId="3E9C8A64" w14:textId="77777777" w:rsidTr="0086290E">
        <w:tc>
          <w:tcPr>
            <w:tcW w:w="4428" w:type="dxa"/>
          </w:tcPr>
          <w:p w14:paraId="0924612D" w14:textId="77777777" w:rsidR="00770DB0" w:rsidRPr="00434D85" w:rsidRDefault="00770DB0" w:rsidP="0086290E">
            <w:pPr>
              <w:rPr>
                <w:szCs w:val="24"/>
              </w:rPr>
            </w:pPr>
            <w:r w:rsidRPr="00434D85">
              <w:rPr>
                <w:szCs w:val="24"/>
              </w:rPr>
              <w:t>SECTION:</w:t>
            </w:r>
          </w:p>
        </w:tc>
        <w:tc>
          <w:tcPr>
            <w:tcW w:w="4428" w:type="dxa"/>
          </w:tcPr>
          <w:p w14:paraId="53B0BF02" w14:textId="77777777" w:rsidR="00770DB0" w:rsidRPr="00434D85" w:rsidRDefault="00770DB0" w:rsidP="00C6347A">
            <w:pPr>
              <w:rPr>
                <w:szCs w:val="24"/>
              </w:rPr>
            </w:pPr>
            <w:r>
              <w:rPr>
                <w:szCs w:val="24"/>
              </w:rPr>
              <w:t>SBHC</w:t>
            </w:r>
          </w:p>
        </w:tc>
      </w:tr>
      <w:tr w:rsidR="00770DB0" w14:paraId="2D7FA5AA" w14:textId="77777777" w:rsidTr="0086290E">
        <w:tc>
          <w:tcPr>
            <w:tcW w:w="4428" w:type="dxa"/>
            <w:tcBorders>
              <w:bottom w:val="single" w:sz="4" w:space="0" w:color="auto"/>
            </w:tcBorders>
          </w:tcPr>
          <w:p w14:paraId="1675EFEE" w14:textId="77777777" w:rsidR="00770DB0" w:rsidRPr="00434D85" w:rsidRDefault="00770DB0" w:rsidP="0086290E">
            <w:pPr>
              <w:rPr>
                <w:szCs w:val="24"/>
              </w:rPr>
            </w:pPr>
            <w:r w:rsidRPr="00434D85">
              <w:rPr>
                <w:szCs w:val="24"/>
              </w:rPr>
              <w:t>LAST REVISION/REVIEW DATE:</w:t>
            </w:r>
          </w:p>
        </w:tc>
        <w:tc>
          <w:tcPr>
            <w:tcW w:w="4428" w:type="dxa"/>
          </w:tcPr>
          <w:p w14:paraId="45822985" w14:textId="77777777" w:rsidR="00770DB0" w:rsidRPr="00434D85" w:rsidRDefault="00877C4D" w:rsidP="0086290E">
            <w:pPr>
              <w:rPr>
                <w:szCs w:val="24"/>
              </w:rPr>
            </w:pPr>
            <w:r>
              <w:rPr>
                <w:szCs w:val="24"/>
              </w:rPr>
              <w:t>09/1</w:t>
            </w:r>
            <w:r w:rsidR="005427F9">
              <w:rPr>
                <w:szCs w:val="24"/>
              </w:rPr>
              <w:t>9</w:t>
            </w:r>
          </w:p>
        </w:tc>
      </w:tr>
      <w:tr w:rsidR="00770DB0" w14:paraId="471B891B" w14:textId="77777777" w:rsidTr="0086290E">
        <w:tc>
          <w:tcPr>
            <w:tcW w:w="4428" w:type="dxa"/>
            <w:tcBorders>
              <w:bottom w:val="single" w:sz="4" w:space="0" w:color="auto"/>
            </w:tcBorders>
          </w:tcPr>
          <w:p w14:paraId="15033623" w14:textId="77777777" w:rsidR="00770DB0" w:rsidRPr="00434D85" w:rsidRDefault="00770DB0" w:rsidP="0086290E">
            <w:pPr>
              <w:rPr>
                <w:szCs w:val="24"/>
              </w:rPr>
            </w:pPr>
            <w:r w:rsidRPr="00434D85">
              <w:rPr>
                <w:szCs w:val="24"/>
              </w:rPr>
              <w:t>DATE OF ORIGIN:</w:t>
            </w:r>
          </w:p>
        </w:tc>
        <w:tc>
          <w:tcPr>
            <w:tcW w:w="4428" w:type="dxa"/>
          </w:tcPr>
          <w:p w14:paraId="3740AC37" w14:textId="77777777" w:rsidR="00770DB0" w:rsidRPr="00434D85" w:rsidRDefault="00770DB0" w:rsidP="0086290E">
            <w:pPr>
              <w:rPr>
                <w:szCs w:val="24"/>
              </w:rPr>
            </w:pPr>
            <w:r>
              <w:rPr>
                <w:szCs w:val="24"/>
              </w:rPr>
              <w:t>8/25/97</w:t>
            </w:r>
          </w:p>
        </w:tc>
      </w:tr>
    </w:tbl>
    <w:p w14:paraId="0667A375" w14:textId="77777777" w:rsidR="00770DB0" w:rsidRPr="000D69A5" w:rsidRDefault="00770DB0" w:rsidP="00770DB0">
      <w:pPr>
        <w:rPr>
          <w:szCs w:val="24"/>
        </w:rPr>
      </w:pPr>
    </w:p>
    <w:p w14:paraId="50F68064" w14:textId="77777777" w:rsidR="00770DB0" w:rsidRDefault="00770DB0" w:rsidP="00770DB0">
      <w:pPr>
        <w:rPr>
          <w:b/>
          <w:szCs w:val="24"/>
        </w:rPr>
      </w:pPr>
      <w:r w:rsidRPr="003D3751">
        <w:rPr>
          <w:b/>
          <w:szCs w:val="24"/>
        </w:rPr>
        <w:t>POLICY</w:t>
      </w:r>
      <w:r>
        <w:rPr>
          <w:b/>
          <w:szCs w:val="24"/>
        </w:rPr>
        <w:t>:</w:t>
      </w:r>
    </w:p>
    <w:p w14:paraId="1BA861B5" w14:textId="77777777" w:rsidR="008F0D23" w:rsidRDefault="008F0D23" w:rsidP="00770DB0">
      <w:pPr>
        <w:rPr>
          <w:b/>
          <w:szCs w:val="24"/>
        </w:rPr>
      </w:pPr>
    </w:p>
    <w:p w14:paraId="25B92D61" w14:textId="77777777" w:rsidR="00770DB0" w:rsidRPr="003D3751" w:rsidRDefault="00770DB0" w:rsidP="00770DB0">
      <w:pPr>
        <w:rPr>
          <w:szCs w:val="24"/>
        </w:rPr>
      </w:pPr>
      <w:r>
        <w:rPr>
          <w:szCs w:val="24"/>
        </w:rPr>
        <w:t>SBHC</w:t>
      </w:r>
      <w:r w:rsidRPr="003D3751">
        <w:rPr>
          <w:szCs w:val="24"/>
        </w:rPr>
        <w:t xml:space="preserve"> staff</w:t>
      </w:r>
      <w:r w:rsidR="008F0D23">
        <w:rPr>
          <w:szCs w:val="24"/>
        </w:rPr>
        <w:t xml:space="preserve"> will</w:t>
      </w:r>
      <w:r w:rsidRPr="003D3751">
        <w:rPr>
          <w:szCs w:val="24"/>
        </w:rPr>
        <w:t xml:space="preserve"> </w:t>
      </w:r>
      <w:r w:rsidR="008F0D23">
        <w:rPr>
          <w:szCs w:val="24"/>
        </w:rPr>
        <w:t>appropriately dispose of bio hazardous waste</w:t>
      </w:r>
      <w:r w:rsidRPr="003D3751">
        <w:rPr>
          <w:szCs w:val="24"/>
        </w:rPr>
        <w:t xml:space="preserve">. </w:t>
      </w:r>
    </w:p>
    <w:p w14:paraId="4C0EA6CC" w14:textId="77777777" w:rsidR="00770DB0" w:rsidRPr="000D69A5" w:rsidRDefault="00770DB0" w:rsidP="00770DB0"/>
    <w:p w14:paraId="6921C1AA" w14:textId="77777777" w:rsidR="00770DB0" w:rsidRDefault="00770DB0" w:rsidP="00770DB0">
      <w:pPr>
        <w:rPr>
          <w:b/>
          <w:szCs w:val="24"/>
        </w:rPr>
      </w:pPr>
      <w:r w:rsidRPr="003D3751">
        <w:rPr>
          <w:b/>
          <w:szCs w:val="24"/>
        </w:rPr>
        <w:t>PROCEDURE</w:t>
      </w:r>
      <w:r>
        <w:rPr>
          <w:b/>
          <w:szCs w:val="24"/>
        </w:rPr>
        <w:t>:</w:t>
      </w:r>
    </w:p>
    <w:p w14:paraId="4F0F83A1" w14:textId="77777777" w:rsidR="008F0D23" w:rsidRPr="003D3751" w:rsidRDefault="008F0D23" w:rsidP="00770DB0">
      <w:pPr>
        <w:rPr>
          <w:b/>
          <w:szCs w:val="24"/>
        </w:rPr>
      </w:pPr>
    </w:p>
    <w:p w14:paraId="21398E68" w14:textId="77777777" w:rsidR="003C28A9" w:rsidRDefault="00770DB0" w:rsidP="006F5E9C">
      <w:pPr>
        <w:numPr>
          <w:ilvl w:val="0"/>
          <w:numId w:val="54"/>
        </w:numPr>
        <w:ind w:left="720" w:hanging="360"/>
        <w:rPr>
          <w:szCs w:val="24"/>
        </w:rPr>
      </w:pPr>
      <w:r w:rsidRPr="000D69A5">
        <w:rPr>
          <w:szCs w:val="24"/>
        </w:rPr>
        <w:t xml:space="preserve">All </w:t>
      </w:r>
      <w:r>
        <w:rPr>
          <w:szCs w:val="24"/>
        </w:rPr>
        <w:t>needles and sharps should be placed in a sharps container</w:t>
      </w:r>
      <w:r w:rsidR="00F34443">
        <w:rPr>
          <w:szCs w:val="24"/>
        </w:rPr>
        <w:t xml:space="preserve">.  </w:t>
      </w:r>
      <w:r w:rsidR="003C28A9">
        <w:rPr>
          <w:szCs w:val="24"/>
        </w:rPr>
        <w:t xml:space="preserve">When the needle container is 3/4 </w:t>
      </w:r>
      <w:r w:rsidR="00BB06CB">
        <w:rPr>
          <w:szCs w:val="24"/>
        </w:rPr>
        <w:t xml:space="preserve">full, </w:t>
      </w:r>
      <w:r w:rsidR="003C28A9">
        <w:rPr>
          <w:szCs w:val="24"/>
        </w:rPr>
        <w:t xml:space="preserve">it is placed in the </w:t>
      </w:r>
      <w:r w:rsidR="008F0D23">
        <w:rPr>
          <w:szCs w:val="24"/>
        </w:rPr>
        <w:t>biohazard</w:t>
      </w:r>
      <w:r w:rsidR="003C28A9">
        <w:rPr>
          <w:szCs w:val="24"/>
        </w:rPr>
        <w:t xml:space="preserve"> box.</w:t>
      </w:r>
    </w:p>
    <w:p w14:paraId="3818FA3B" w14:textId="77777777" w:rsidR="003C28A9" w:rsidRDefault="003C28A9" w:rsidP="003C28A9">
      <w:pPr>
        <w:ind w:left="360"/>
        <w:rPr>
          <w:szCs w:val="24"/>
        </w:rPr>
      </w:pPr>
    </w:p>
    <w:p w14:paraId="31448A18" w14:textId="77777777" w:rsidR="00770DB0" w:rsidRDefault="00770DB0" w:rsidP="006F5E9C">
      <w:pPr>
        <w:numPr>
          <w:ilvl w:val="0"/>
          <w:numId w:val="54"/>
        </w:numPr>
        <w:ind w:left="720" w:hanging="360"/>
        <w:rPr>
          <w:szCs w:val="24"/>
        </w:rPr>
      </w:pPr>
      <w:r>
        <w:rPr>
          <w:szCs w:val="24"/>
        </w:rPr>
        <w:t xml:space="preserve">Any waste materials that have come in contact with bodily fluids or secretions should be placed in a </w:t>
      </w:r>
      <w:r w:rsidRPr="000D69A5">
        <w:rPr>
          <w:szCs w:val="24"/>
        </w:rPr>
        <w:t xml:space="preserve">red </w:t>
      </w:r>
      <w:r>
        <w:rPr>
          <w:szCs w:val="24"/>
        </w:rPr>
        <w:t>biohazard</w:t>
      </w:r>
      <w:r w:rsidRPr="000D69A5">
        <w:rPr>
          <w:szCs w:val="24"/>
        </w:rPr>
        <w:t xml:space="preserve"> bag </w:t>
      </w:r>
      <w:r>
        <w:rPr>
          <w:szCs w:val="24"/>
        </w:rPr>
        <w:t xml:space="preserve">and then put in the biohazard box </w:t>
      </w:r>
      <w:r w:rsidRPr="000D69A5">
        <w:rPr>
          <w:szCs w:val="24"/>
        </w:rPr>
        <w:t>for disposal.</w:t>
      </w:r>
    </w:p>
    <w:p w14:paraId="2D727A56" w14:textId="77777777" w:rsidR="003C28A9" w:rsidRDefault="003C28A9" w:rsidP="003C28A9">
      <w:pPr>
        <w:pStyle w:val="ListParagraph"/>
        <w:rPr>
          <w:szCs w:val="24"/>
        </w:rPr>
      </w:pPr>
    </w:p>
    <w:p w14:paraId="1BCBF0E3" w14:textId="77777777" w:rsidR="00770DB0" w:rsidRDefault="00770DB0" w:rsidP="006F5E9C">
      <w:pPr>
        <w:numPr>
          <w:ilvl w:val="0"/>
          <w:numId w:val="55"/>
        </w:numPr>
        <w:tabs>
          <w:tab w:val="clear" w:pos="1440"/>
          <w:tab w:val="num" w:pos="720"/>
        </w:tabs>
        <w:ind w:left="720" w:hanging="360"/>
        <w:rPr>
          <w:szCs w:val="24"/>
        </w:rPr>
      </w:pPr>
      <w:r>
        <w:rPr>
          <w:szCs w:val="24"/>
        </w:rPr>
        <w:t>As defined by the Delaware Regulations Governing Solid Waste, the definition of “infectious waste”</w:t>
      </w:r>
      <w:r w:rsidR="003B73E7">
        <w:rPr>
          <w:szCs w:val="24"/>
        </w:rPr>
        <w:t xml:space="preserve"> </w:t>
      </w:r>
      <w:r>
        <w:rPr>
          <w:szCs w:val="24"/>
        </w:rPr>
        <w:t>would be disposable items from any patient soiled with blood, body fluids, or soiled with excretions/exudates containing visible blood.</w:t>
      </w:r>
    </w:p>
    <w:p w14:paraId="79E4FE6A" w14:textId="77777777" w:rsidR="00770DB0" w:rsidRPr="000D69A5" w:rsidRDefault="00770DB0" w:rsidP="00770DB0">
      <w:pPr>
        <w:rPr>
          <w:szCs w:val="24"/>
        </w:rPr>
      </w:pPr>
    </w:p>
    <w:p w14:paraId="6101336C" w14:textId="77777777" w:rsidR="003C28A9" w:rsidRDefault="003C28A9" w:rsidP="006F5E9C">
      <w:pPr>
        <w:numPr>
          <w:ilvl w:val="0"/>
          <w:numId w:val="55"/>
        </w:numPr>
        <w:tabs>
          <w:tab w:val="clear" w:pos="1440"/>
          <w:tab w:val="num" w:pos="720"/>
        </w:tabs>
        <w:ind w:left="720" w:hanging="360"/>
        <w:rPr>
          <w:szCs w:val="24"/>
        </w:rPr>
      </w:pPr>
      <w:r>
        <w:rPr>
          <w:szCs w:val="24"/>
        </w:rPr>
        <w:t xml:space="preserve">The SBHC coordinator or NP will contact </w:t>
      </w:r>
      <w:r w:rsidR="006926A2">
        <w:rPr>
          <w:szCs w:val="24"/>
        </w:rPr>
        <w:t>Curtis Bay</w:t>
      </w:r>
      <w:r>
        <w:rPr>
          <w:szCs w:val="24"/>
        </w:rPr>
        <w:t xml:space="preserve"> to arrange for a pick up and disposal of waste materials at minimum annually</w:t>
      </w:r>
      <w:r w:rsidR="006926A2">
        <w:rPr>
          <w:szCs w:val="24"/>
        </w:rPr>
        <w:t xml:space="preserve"> (phone</w:t>
      </w:r>
      <w:r w:rsidR="00742623">
        <w:rPr>
          <w:szCs w:val="24"/>
        </w:rPr>
        <w:t>: 1</w:t>
      </w:r>
      <w:r w:rsidR="006926A2">
        <w:rPr>
          <w:szCs w:val="24"/>
        </w:rPr>
        <w:t>-855-228-1715)</w:t>
      </w:r>
      <w:r>
        <w:rPr>
          <w:szCs w:val="24"/>
        </w:rPr>
        <w:t>.</w:t>
      </w:r>
    </w:p>
    <w:p w14:paraId="061EAD73" w14:textId="77777777" w:rsidR="00877C4D" w:rsidRDefault="00877C4D" w:rsidP="00877C4D">
      <w:pPr>
        <w:rPr>
          <w:szCs w:val="24"/>
        </w:rPr>
      </w:pPr>
    </w:p>
    <w:p w14:paraId="61F0C7E0" w14:textId="77777777" w:rsidR="00877C4D" w:rsidRDefault="00877C4D" w:rsidP="00877C4D">
      <w:pPr>
        <w:rPr>
          <w:szCs w:val="24"/>
        </w:rPr>
      </w:pPr>
      <w:r>
        <w:rPr>
          <w:szCs w:val="24"/>
        </w:rPr>
        <w:t xml:space="preserve">      5.   Prior to pick up the red bag is tied in a single knot.  The box is taped closed with </w:t>
      </w:r>
    </w:p>
    <w:p w14:paraId="6D30D7EE" w14:textId="77777777" w:rsidR="006926A2" w:rsidRDefault="00877C4D" w:rsidP="00877C4D">
      <w:pPr>
        <w:rPr>
          <w:szCs w:val="24"/>
        </w:rPr>
      </w:pPr>
      <w:r>
        <w:rPr>
          <w:szCs w:val="24"/>
        </w:rPr>
        <w:t xml:space="preserve">            2 inch packing tape.</w:t>
      </w:r>
    </w:p>
    <w:p w14:paraId="05D8B376" w14:textId="77777777" w:rsidR="00877C4D" w:rsidRDefault="00877C4D" w:rsidP="00877C4D">
      <w:pPr>
        <w:rPr>
          <w:szCs w:val="24"/>
        </w:rPr>
      </w:pPr>
    </w:p>
    <w:p w14:paraId="65695BDB" w14:textId="77777777" w:rsidR="00877C4D" w:rsidRDefault="00877C4D" w:rsidP="00877C4D">
      <w:pPr>
        <w:rPr>
          <w:szCs w:val="24"/>
        </w:rPr>
      </w:pPr>
      <w:r>
        <w:rPr>
          <w:szCs w:val="24"/>
        </w:rPr>
        <w:t xml:space="preserve">      6.   </w:t>
      </w:r>
      <w:r w:rsidRPr="00877C4D">
        <w:rPr>
          <w:szCs w:val="24"/>
        </w:rPr>
        <w:t>Each site has a customer account number that should be utilized when arranging</w:t>
      </w:r>
    </w:p>
    <w:p w14:paraId="15F5BDEC" w14:textId="77777777" w:rsidR="00877C4D" w:rsidRPr="00877C4D" w:rsidRDefault="00877C4D" w:rsidP="00877C4D">
      <w:pPr>
        <w:rPr>
          <w:szCs w:val="24"/>
        </w:rPr>
      </w:pPr>
      <w:r>
        <w:rPr>
          <w:szCs w:val="24"/>
        </w:rPr>
        <w:t xml:space="preserve">           </w:t>
      </w:r>
      <w:r w:rsidRPr="00877C4D">
        <w:rPr>
          <w:szCs w:val="24"/>
        </w:rPr>
        <w:t xml:space="preserve"> for pick up.</w:t>
      </w:r>
    </w:p>
    <w:p w14:paraId="0F83C6A7" w14:textId="77777777" w:rsidR="00770DB0" w:rsidRDefault="00770DB0" w:rsidP="006962BA">
      <w:pPr>
        <w:tabs>
          <w:tab w:val="left" w:pos="-720"/>
          <w:tab w:val="left" w:pos="0"/>
        </w:tabs>
        <w:spacing w:line="240" w:lineRule="atLeast"/>
        <w:ind w:left="720" w:hanging="720"/>
      </w:pPr>
    </w:p>
    <w:p w14:paraId="4D68A5D2" w14:textId="77777777" w:rsidR="00770DB0" w:rsidRDefault="00770DB0" w:rsidP="006962BA">
      <w:pPr>
        <w:tabs>
          <w:tab w:val="left" w:pos="-720"/>
          <w:tab w:val="left" w:pos="0"/>
        </w:tabs>
        <w:spacing w:line="240" w:lineRule="atLeast"/>
        <w:ind w:left="720" w:hanging="720"/>
      </w:pPr>
    </w:p>
    <w:p w14:paraId="42AE491F" w14:textId="77777777" w:rsidR="00770DB0" w:rsidRDefault="00770DB0" w:rsidP="006962BA">
      <w:pPr>
        <w:tabs>
          <w:tab w:val="left" w:pos="-720"/>
          <w:tab w:val="left" w:pos="0"/>
        </w:tabs>
        <w:spacing w:line="240" w:lineRule="atLeast"/>
        <w:ind w:left="720" w:hanging="720"/>
      </w:pPr>
    </w:p>
    <w:p w14:paraId="33381051" w14:textId="77777777" w:rsidR="00770DB0" w:rsidRDefault="00770DB0" w:rsidP="006962BA">
      <w:pPr>
        <w:tabs>
          <w:tab w:val="left" w:pos="-720"/>
          <w:tab w:val="left" w:pos="0"/>
        </w:tabs>
        <w:spacing w:line="240" w:lineRule="atLeast"/>
        <w:ind w:left="720" w:hanging="720"/>
      </w:pPr>
    </w:p>
    <w:p w14:paraId="08D6B60A" w14:textId="77777777" w:rsidR="00770DB0" w:rsidRDefault="00770DB0" w:rsidP="006962BA">
      <w:pPr>
        <w:tabs>
          <w:tab w:val="left" w:pos="-720"/>
          <w:tab w:val="left" w:pos="0"/>
        </w:tabs>
        <w:spacing w:line="240" w:lineRule="atLeast"/>
        <w:ind w:left="720" w:hanging="720"/>
      </w:pPr>
    </w:p>
    <w:p w14:paraId="30126378" w14:textId="77777777" w:rsidR="00770DB0" w:rsidRDefault="00770DB0" w:rsidP="006962BA">
      <w:pPr>
        <w:tabs>
          <w:tab w:val="left" w:pos="-720"/>
          <w:tab w:val="left" w:pos="0"/>
        </w:tabs>
        <w:spacing w:line="240" w:lineRule="atLeast"/>
        <w:ind w:left="720" w:hanging="720"/>
      </w:pPr>
    </w:p>
    <w:p w14:paraId="4C7EB129" w14:textId="77777777" w:rsidR="00627F0F" w:rsidRDefault="00627F0F" w:rsidP="006962BA">
      <w:pPr>
        <w:tabs>
          <w:tab w:val="left" w:pos="-720"/>
          <w:tab w:val="left" w:pos="0"/>
        </w:tabs>
        <w:spacing w:line="240" w:lineRule="atLeast"/>
        <w:ind w:left="720" w:hanging="720"/>
      </w:pPr>
    </w:p>
    <w:p w14:paraId="335F3F12" w14:textId="77777777" w:rsidR="00627F0F" w:rsidRDefault="00627F0F" w:rsidP="006962BA">
      <w:pPr>
        <w:tabs>
          <w:tab w:val="left" w:pos="-720"/>
          <w:tab w:val="left" w:pos="0"/>
        </w:tabs>
        <w:spacing w:line="240" w:lineRule="atLeast"/>
        <w:ind w:left="720" w:hanging="720"/>
      </w:pPr>
    </w:p>
    <w:p w14:paraId="680372D3" w14:textId="77777777" w:rsidR="00627F0F" w:rsidRDefault="00627F0F" w:rsidP="006962BA">
      <w:pPr>
        <w:tabs>
          <w:tab w:val="left" w:pos="-720"/>
          <w:tab w:val="left" w:pos="0"/>
        </w:tabs>
        <w:spacing w:line="240" w:lineRule="atLeast"/>
        <w:ind w:left="720" w:hanging="720"/>
      </w:pPr>
    </w:p>
    <w:p w14:paraId="6758E7F6" w14:textId="77777777" w:rsidR="00AE34BC" w:rsidRDefault="00AE34BC" w:rsidP="006962BA">
      <w:pPr>
        <w:tabs>
          <w:tab w:val="left" w:pos="-720"/>
          <w:tab w:val="left" w:pos="0"/>
        </w:tabs>
        <w:spacing w:line="240" w:lineRule="atLeast"/>
        <w:ind w:left="720" w:hanging="720"/>
      </w:pPr>
    </w:p>
    <w:p w14:paraId="58C7A401" w14:textId="77777777" w:rsidR="00AE34BC" w:rsidRDefault="00AE34BC" w:rsidP="006962BA">
      <w:pPr>
        <w:tabs>
          <w:tab w:val="left" w:pos="-720"/>
          <w:tab w:val="left" w:pos="0"/>
        </w:tabs>
        <w:spacing w:line="240" w:lineRule="atLeast"/>
        <w:ind w:left="720" w:hanging="720"/>
      </w:pPr>
    </w:p>
    <w:p w14:paraId="7DEB99D2" w14:textId="77777777" w:rsidR="00627F0F" w:rsidRDefault="00627F0F" w:rsidP="006962BA">
      <w:pPr>
        <w:tabs>
          <w:tab w:val="left" w:pos="-720"/>
          <w:tab w:val="left" w:pos="0"/>
        </w:tabs>
        <w:spacing w:line="240" w:lineRule="atLeast"/>
        <w:ind w:left="720" w:hanging="720"/>
      </w:pPr>
    </w:p>
    <w:p w14:paraId="5278F6DD" w14:textId="77777777" w:rsidR="00627F0F" w:rsidRDefault="00627F0F" w:rsidP="006962BA">
      <w:pPr>
        <w:tabs>
          <w:tab w:val="left" w:pos="-720"/>
          <w:tab w:val="left" w:pos="0"/>
        </w:tabs>
        <w:spacing w:line="240" w:lineRule="atLeast"/>
        <w:ind w:left="720" w:hanging="720"/>
      </w:pPr>
    </w:p>
    <w:p w14:paraId="05A35395" w14:textId="77777777" w:rsidR="00F90DE5" w:rsidRDefault="00F90DE5" w:rsidP="006962BA">
      <w:pPr>
        <w:tabs>
          <w:tab w:val="left" w:pos="-720"/>
          <w:tab w:val="left" w:pos="0"/>
        </w:tabs>
        <w:spacing w:line="240" w:lineRule="atLeast"/>
        <w:ind w:left="720" w:hanging="720"/>
      </w:pPr>
    </w:p>
    <w:p w14:paraId="65CA1FB1" w14:textId="77777777" w:rsidR="00354B45" w:rsidRDefault="00354B45" w:rsidP="006962BA">
      <w:pPr>
        <w:tabs>
          <w:tab w:val="left" w:pos="-720"/>
          <w:tab w:val="left" w:pos="0"/>
        </w:tabs>
        <w:spacing w:line="240" w:lineRule="atLeast"/>
        <w:ind w:left="720" w:hanging="720"/>
      </w:pPr>
    </w:p>
    <w:p w14:paraId="162EBBB8" w14:textId="77777777" w:rsidR="00627F0F" w:rsidRDefault="00627F0F" w:rsidP="006962BA">
      <w:pPr>
        <w:tabs>
          <w:tab w:val="left" w:pos="-720"/>
          <w:tab w:val="left" w:pos="0"/>
        </w:tabs>
        <w:spacing w:line="240" w:lineRule="atLeast"/>
        <w:ind w:left="720" w:hanging="720"/>
      </w:pPr>
    </w:p>
    <w:p w14:paraId="19E44355" w14:textId="77777777" w:rsidR="00627F0F" w:rsidRDefault="00627F0F" w:rsidP="006962BA">
      <w:pPr>
        <w:tabs>
          <w:tab w:val="left" w:pos="-720"/>
          <w:tab w:val="left" w:pos="0"/>
        </w:tabs>
        <w:spacing w:line="240" w:lineRule="atLeast"/>
        <w:ind w:left="720" w:hanging="720"/>
      </w:pPr>
    </w:p>
    <w:p w14:paraId="64F7E446" w14:textId="77777777" w:rsidR="009D2924" w:rsidRPr="00A2165F" w:rsidRDefault="009D2924" w:rsidP="009D2924">
      <w:pPr>
        <w:pStyle w:val="Title"/>
        <w:jc w:val="center"/>
        <w:rPr>
          <w:b w:val="0"/>
        </w:rPr>
      </w:pPr>
      <w:r w:rsidRPr="00A2165F">
        <w:lastRenderedPageBreak/>
        <w:t>CHRISTIANA CARE HEALTH SERVICES POLICY</w:t>
      </w:r>
    </w:p>
    <w:p w14:paraId="14FD4DD0" w14:textId="77777777" w:rsidR="009D2924" w:rsidRPr="00A2165F" w:rsidRDefault="009D2924" w:rsidP="009D2924">
      <w:pPr>
        <w:jc w:val="center"/>
        <w:rPr>
          <w:b/>
          <w:sz w:val="28"/>
          <w:szCs w:val="28"/>
        </w:rPr>
      </w:pPr>
      <w:r w:rsidRPr="00A2165F">
        <w:rPr>
          <w:b/>
          <w:sz w:val="28"/>
          <w:szCs w:val="28"/>
        </w:rPr>
        <w:t>SCHOOL</w:t>
      </w:r>
      <w:r>
        <w:rPr>
          <w:b/>
          <w:sz w:val="28"/>
          <w:szCs w:val="28"/>
        </w:rPr>
        <w:t>-</w:t>
      </w:r>
      <w:r w:rsidRPr="00A2165F">
        <w:rPr>
          <w:b/>
          <w:sz w:val="28"/>
          <w:szCs w:val="28"/>
        </w:rPr>
        <w:t>BASED HEALTH CENTER</w:t>
      </w:r>
    </w:p>
    <w:p w14:paraId="549EEC1E" w14:textId="77777777" w:rsidR="009D2924" w:rsidRPr="00D21DFA" w:rsidRDefault="009D2924" w:rsidP="009D2924">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590"/>
      </w:tblGrid>
      <w:tr w:rsidR="009D2924" w14:paraId="12313A37" w14:textId="77777777" w:rsidTr="00CC79DD">
        <w:tc>
          <w:tcPr>
            <w:tcW w:w="4428" w:type="dxa"/>
          </w:tcPr>
          <w:p w14:paraId="6FD526A5" w14:textId="77777777" w:rsidR="009D2924" w:rsidRPr="00A2165F" w:rsidRDefault="009D2924" w:rsidP="00CC79DD">
            <w:pPr>
              <w:rPr>
                <w:szCs w:val="24"/>
              </w:rPr>
            </w:pPr>
            <w:r w:rsidRPr="00A2165F">
              <w:rPr>
                <w:szCs w:val="24"/>
              </w:rPr>
              <w:t>POLICY TITLE:</w:t>
            </w:r>
          </w:p>
        </w:tc>
        <w:tc>
          <w:tcPr>
            <w:tcW w:w="4590" w:type="dxa"/>
          </w:tcPr>
          <w:p w14:paraId="5F38696C" w14:textId="77777777" w:rsidR="009D2924" w:rsidRPr="00463A5F" w:rsidRDefault="009D2924" w:rsidP="00160233">
            <w:pPr>
              <w:pStyle w:val="Heading1"/>
              <w:rPr>
                <w:szCs w:val="24"/>
                <w:highlight w:val="lightGray"/>
              </w:rPr>
            </w:pPr>
            <w:r>
              <w:rPr>
                <w:szCs w:val="24"/>
              </w:rPr>
              <w:t xml:space="preserve">DPH Lab </w:t>
            </w:r>
          </w:p>
        </w:tc>
      </w:tr>
      <w:tr w:rsidR="009D2924" w14:paraId="1115BAD3" w14:textId="77777777" w:rsidTr="00CC79DD">
        <w:tc>
          <w:tcPr>
            <w:tcW w:w="4428" w:type="dxa"/>
          </w:tcPr>
          <w:p w14:paraId="05930BA1" w14:textId="77777777" w:rsidR="009D2924" w:rsidRPr="00A2165F" w:rsidRDefault="009D2924" w:rsidP="00CC79DD">
            <w:pPr>
              <w:rPr>
                <w:szCs w:val="24"/>
              </w:rPr>
            </w:pPr>
            <w:r>
              <w:rPr>
                <w:szCs w:val="24"/>
              </w:rPr>
              <w:t>SEC</w:t>
            </w:r>
            <w:r w:rsidRPr="00A2165F">
              <w:rPr>
                <w:szCs w:val="24"/>
              </w:rPr>
              <w:t>TION:</w:t>
            </w:r>
          </w:p>
        </w:tc>
        <w:tc>
          <w:tcPr>
            <w:tcW w:w="4590" w:type="dxa"/>
          </w:tcPr>
          <w:p w14:paraId="7531C314" w14:textId="77777777" w:rsidR="009D2924" w:rsidRPr="00A2165F" w:rsidRDefault="009D2924" w:rsidP="00CC79DD">
            <w:pPr>
              <w:rPr>
                <w:szCs w:val="24"/>
              </w:rPr>
            </w:pPr>
            <w:r>
              <w:rPr>
                <w:szCs w:val="24"/>
              </w:rPr>
              <w:t>SBHC</w:t>
            </w:r>
          </w:p>
        </w:tc>
      </w:tr>
      <w:tr w:rsidR="009D2924" w14:paraId="3B9D64E8" w14:textId="77777777" w:rsidTr="00CC79DD">
        <w:tc>
          <w:tcPr>
            <w:tcW w:w="4428" w:type="dxa"/>
            <w:tcBorders>
              <w:bottom w:val="single" w:sz="4" w:space="0" w:color="auto"/>
            </w:tcBorders>
          </w:tcPr>
          <w:p w14:paraId="09ACDB24" w14:textId="77777777" w:rsidR="009D2924" w:rsidRPr="00A2165F" w:rsidRDefault="009D2924" w:rsidP="00CC79DD">
            <w:pPr>
              <w:rPr>
                <w:szCs w:val="24"/>
              </w:rPr>
            </w:pPr>
            <w:r w:rsidRPr="00A2165F">
              <w:rPr>
                <w:szCs w:val="24"/>
              </w:rPr>
              <w:t>LAST REVISION/REVIEW DATE:</w:t>
            </w:r>
          </w:p>
        </w:tc>
        <w:tc>
          <w:tcPr>
            <w:tcW w:w="4590" w:type="dxa"/>
          </w:tcPr>
          <w:p w14:paraId="475FA72E" w14:textId="77777777" w:rsidR="009D2924" w:rsidRPr="00A2165F" w:rsidRDefault="009D2924" w:rsidP="00CC79DD">
            <w:pPr>
              <w:rPr>
                <w:szCs w:val="24"/>
              </w:rPr>
            </w:pPr>
            <w:r>
              <w:rPr>
                <w:szCs w:val="24"/>
              </w:rPr>
              <w:t>09/1</w:t>
            </w:r>
            <w:r w:rsidR="00192092">
              <w:rPr>
                <w:szCs w:val="24"/>
              </w:rPr>
              <w:t>9</w:t>
            </w:r>
          </w:p>
        </w:tc>
      </w:tr>
      <w:tr w:rsidR="009D2924" w14:paraId="497206C8" w14:textId="77777777" w:rsidTr="00CC79DD">
        <w:tc>
          <w:tcPr>
            <w:tcW w:w="4428" w:type="dxa"/>
            <w:tcBorders>
              <w:bottom w:val="single" w:sz="4" w:space="0" w:color="auto"/>
            </w:tcBorders>
          </w:tcPr>
          <w:p w14:paraId="2034DFEA" w14:textId="77777777" w:rsidR="009D2924" w:rsidRPr="00A2165F" w:rsidRDefault="009D2924" w:rsidP="00CC79DD">
            <w:pPr>
              <w:rPr>
                <w:szCs w:val="24"/>
              </w:rPr>
            </w:pPr>
            <w:r w:rsidRPr="00A2165F">
              <w:rPr>
                <w:szCs w:val="24"/>
              </w:rPr>
              <w:t>DATE OF ORIGIN:</w:t>
            </w:r>
          </w:p>
        </w:tc>
        <w:tc>
          <w:tcPr>
            <w:tcW w:w="4590" w:type="dxa"/>
          </w:tcPr>
          <w:p w14:paraId="277EE05D" w14:textId="77777777" w:rsidR="009D2924" w:rsidRPr="00A2165F" w:rsidRDefault="009D2924" w:rsidP="00CC79DD">
            <w:pPr>
              <w:rPr>
                <w:szCs w:val="24"/>
              </w:rPr>
            </w:pPr>
            <w:r>
              <w:rPr>
                <w:szCs w:val="24"/>
              </w:rPr>
              <w:t>10/11/97</w:t>
            </w:r>
          </w:p>
        </w:tc>
      </w:tr>
    </w:tbl>
    <w:p w14:paraId="367B0CEF" w14:textId="77777777" w:rsidR="009D2924" w:rsidRDefault="009D2924" w:rsidP="009D2924">
      <w:pPr>
        <w:tabs>
          <w:tab w:val="left" w:pos="-720"/>
        </w:tabs>
        <w:spacing w:line="240" w:lineRule="atLeast"/>
        <w:jc w:val="both"/>
        <w:rPr>
          <w:sz w:val="28"/>
        </w:rPr>
      </w:pPr>
      <w:r>
        <w:rPr>
          <w:b/>
          <w:sz w:val="28"/>
        </w:rPr>
        <w:tab/>
      </w:r>
    </w:p>
    <w:p w14:paraId="29AC0458" w14:textId="77777777" w:rsidR="009D2924" w:rsidRDefault="009D2924" w:rsidP="009D2924">
      <w:pPr>
        <w:ind w:left="1440" w:hanging="1440"/>
        <w:rPr>
          <w:b/>
          <w:szCs w:val="24"/>
        </w:rPr>
      </w:pPr>
      <w:r w:rsidRPr="00A2165F">
        <w:rPr>
          <w:b/>
          <w:szCs w:val="24"/>
        </w:rPr>
        <w:t>POLICY</w:t>
      </w:r>
      <w:r>
        <w:rPr>
          <w:b/>
          <w:szCs w:val="24"/>
        </w:rPr>
        <w:t>:</w:t>
      </w:r>
    </w:p>
    <w:p w14:paraId="472F5D70" w14:textId="77777777" w:rsidR="009D2924" w:rsidRPr="00A2165F" w:rsidRDefault="009D2924" w:rsidP="009D2924">
      <w:pPr>
        <w:ind w:left="1440" w:hanging="1440"/>
        <w:rPr>
          <w:szCs w:val="24"/>
        </w:rPr>
      </w:pPr>
    </w:p>
    <w:p w14:paraId="7F2077BC" w14:textId="77777777" w:rsidR="009D2924" w:rsidRPr="00E73BCD" w:rsidRDefault="009D2924" w:rsidP="009D2924">
      <w:pPr>
        <w:rPr>
          <w:szCs w:val="24"/>
        </w:rPr>
      </w:pPr>
      <w:r>
        <w:rPr>
          <w:szCs w:val="24"/>
        </w:rPr>
        <w:t>DPH considers the SBHC as an extension of their contagious disease services.  Supplies for theses test may be obtained from the DPH Lab.</w:t>
      </w:r>
    </w:p>
    <w:p w14:paraId="1B9E76A3" w14:textId="77777777" w:rsidR="009D2924" w:rsidRDefault="009D2924" w:rsidP="009D2924">
      <w:pPr>
        <w:ind w:left="1440" w:hanging="1440"/>
        <w:rPr>
          <w:szCs w:val="24"/>
        </w:rPr>
      </w:pPr>
    </w:p>
    <w:p w14:paraId="293A1120" w14:textId="77777777" w:rsidR="009D2924" w:rsidRDefault="009D2924" w:rsidP="009D2924">
      <w:pPr>
        <w:rPr>
          <w:b/>
          <w:szCs w:val="24"/>
        </w:rPr>
      </w:pPr>
      <w:r w:rsidRPr="00A2165F">
        <w:rPr>
          <w:b/>
          <w:szCs w:val="24"/>
        </w:rPr>
        <w:t>PROCEDURE</w:t>
      </w:r>
      <w:r>
        <w:rPr>
          <w:b/>
          <w:szCs w:val="24"/>
        </w:rPr>
        <w:t>:</w:t>
      </w:r>
    </w:p>
    <w:p w14:paraId="33AFBE29" w14:textId="77777777" w:rsidR="009D2924" w:rsidRDefault="009D2924" w:rsidP="009D2924">
      <w:pPr>
        <w:rPr>
          <w:b/>
          <w:szCs w:val="24"/>
        </w:rPr>
      </w:pPr>
    </w:p>
    <w:p w14:paraId="781EF3F2" w14:textId="77777777" w:rsidR="009D2924" w:rsidRDefault="009D2924" w:rsidP="009D2924">
      <w:pPr>
        <w:numPr>
          <w:ilvl w:val="0"/>
          <w:numId w:val="40"/>
        </w:numPr>
        <w:rPr>
          <w:szCs w:val="24"/>
        </w:rPr>
      </w:pPr>
      <w:r>
        <w:rPr>
          <w:szCs w:val="24"/>
        </w:rPr>
        <w:t>Contact the supply room at the State Lab for a current list of available products.</w:t>
      </w:r>
    </w:p>
    <w:p w14:paraId="56818EF0" w14:textId="77777777" w:rsidR="009D2924" w:rsidRDefault="009D2924" w:rsidP="009D2924">
      <w:pPr>
        <w:rPr>
          <w:szCs w:val="24"/>
        </w:rPr>
      </w:pPr>
    </w:p>
    <w:p w14:paraId="43556920" w14:textId="77777777" w:rsidR="009D2924" w:rsidRDefault="009D2924" w:rsidP="009D2924">
      <w:pPr>
        <w:numPr>
          <w:ilvl w:val="0"/>
          <w:numId w:val="40"/>
        </w:numPr>
        <w:rPr>
          <w:szCs w:val="24"/>
        </w:rPr>
      </w:pPr>
      <w:r>
        <w:rPr>
          <w:szCs w:val="24"/>
        </w:rPr>
        <w:t xml:space="preserve">Supply orders for the lab are emailed to </w:t>
      </w:r>
      <w:hyperlink r:id="rId8" w:history="1">
        <w:r w:rsidRPr="000C7F39">
          <w:rPr>
            <w:rStyle w:val="Hyperlink"/>
            <w:szCs w:val="24"/>
          </w:rPr>
          <w:t>labsupplies@state.de.us</w:t>
        </w:r>
      </w:hyperlink>
      <w:r>
        <w:rPr>
          <w:szCs w:val="24"/>
        </w:rPr>
        <w:t xml:space="preserve"> .  Lab supplies include:  culturettes, Gonorrhea, Chlamydia DNA Amplification, and urine culture containers. </w:t>
      </w:r>
    </w:p>
    <w:p w14:paraId="3EAEC598" w14:textId="77777777" w:rsidR="009D2924" w:rsidRDefault="009D2924" w:rsidP="009D2924">
      <w:pPr>
        <w:rPr>
          <w:szCs w:val="24"/>
        </w:rPr>
      </w:pPr>
    </w:p>
    <w:p w14:paraId="51DF314F" w14:textId="77777777" w:rsidR="009D2924" w:rsidRDefault="009D2924" w:rsidP="009D2924">
      <w:pPr>
        <w:numPr>
          <w:ilvl w:val="0"/>
          <w:numId w:val="40"/>
        </w:numPr>
        <w:rPr>
          <w:szCs w:val="24"/>
        </w:rPr>
      </w:pPr>
      <w:r>
        <w:rPr>
          <w:szCs w:val="24"/>
        </w:rPr>
        <w:t>Lab supplies will be delivered to the designated DPH State Service Center.</w:t>
      </w:r>
    </w:p>
    <w:p w14:paraId="7A737C69" w14:textId="77777777" w:rsidR="009D2924" w:rsidRDefault="009D2924" w:rsidP="009D2924">
      <w:pPr>
        <w:rPr>
          <w:szCs w:val="24"/>
        </w:rPr>
      </w:pPr>
    </w:p>
    <w:p w14:paraId="3B78CABF" w14:textId="77777777" w:rsidR="009D2924" w:rsidRDefault="009D2924" w:rsidP="009D2924">
      <w:pPr>
        <w:numPr>
          <w:ilvl w:val="0"/>
          <w:numId w:val="40"/>
        </w:numPr>
        <w:rPr>
          <w:szCs w:val="24"/>
        </w:rPr>
      </w:pPr>
      <w:r>
        <w:rPr>
          <w:szCs w:val="24"/>
        </w:rPr>
        <w:t>Lab specimens obtained by the SBHC will be delivered to the DPH State Service Center.</w:t>
      </w:r>
    </w:p>
    <w:p w14:paraId="2406CBF1" w14:textId="77777777" w:rsidR="009D2924" w:rsidRDefault="009D2924" w:rsidP="009D2924">
      <w:pPr>
        <w:rPr>
          <w:szCs w:val="24"/>
        </w:rPr>
      </w:pPr>
    </w:p>
    <w:p w14:paraId="33CAAC20" w14:textId="77777777" w:rsidR="009D2924" w:rsidRDefault="009D2924" w:rsidP="009D2924">
      <w:pPr>
        <w:numPr>
          <w:ilvl w:val="0"/>
          <w:numId w:val="40"/>
        </w:numPr>
        <w:rPr>
          <w:szCs w:val="24"/>
        </w:rPr>
      </w:pPr>
      <w:r>
        <w:rPr>
          <w:szCs w:val="24"/>
        </w:rPr>
        <w:t>Director of the SBHC for DPH is to be made aware of any changes to the drop off and pick up site utilized by the SBHC.</w:t>
      </w:r>
    </w:p>
    <w:p w14:paraId="013A1DB9" w14:textId="77777777" w:rsidR="00627F0F" w:rsidRDefault="00627F0F" w:rsidP="006962BA">
      <w:pPr>
        <w:tabs>
          <w:tab w:val="left" w:pos="-720"/>
          <w:tab w:val="left" w:pos="0"/>
        </w:tabs>
        <w:spacing w:line="240" w:lineRule="atLeast"/>
        <w:ind w:left="720" w:hanging="720"/>
      </w:pPr>
    </w:p>
    <w:p w14:paraId="2D92EA5F" w14:textId="77777777" w:rsidR="00160233" w:rsidRDefault="00160233" w:rsidP="006962BA">
      <w:pPr>
        <w:tabs>
          <w:tab w:val="left" w:pos="-720"/>
          <w:tab w:val="left" w:pos="0"/>
        </w:tabs>
        <w:spacing w:line="240" w:lineRule="atLeast"/>
        <w:ind w:left="720" w:hanging="720"/>
      </w:pPr>
    </w:p>
    <w:p w14:paraId="7835FFC6" w14:textId="77777777" w:rsidR="00160233" w:rsidRDefault="00160233" w:rsidP="006962BA">
      <w:pPr>
        <w:tabs>
          <w:tab w:val="left" w:pos="-720"/>
          <w:tab w:val="left" w:pos="0"/>
        </w:tabs>
        <w:spacing w:line="240" w:lineRule="atLeast"/>
        <w:ind w:left="720" w:hanging="720"/>
      </w:pPr>
    </w:p>
    <w:p w14:paraId="4AA23C4A" w14:textId="77777777" w:rsidR="00160233" w:rsidRDefault="00160233" w:rsidP="006962BA">
      <w:pPr>
        <w:tabs>
          <w:tab w:val="left" w:pos="-720"/>
          <w:tab w:val="left" w:pos="0"/>
        </w:tabs>
        <w:spacing w:line="240" w:lineRule="atLeast"/>
        <w:ind w:left="720" w:hanging="720"/>
      </w:pPr>
    </w:p>
    <w:p w14:paraId="4CEFAD96" w14:textId="77777777" w:rsidR="00160233" w:rsidRDefault="00160233" w:rsidP="006962BA">
      <w:pPr>
        <w:tabs>
          <w:tab w:val="left" w:pos="-720"/>
          <w:tab w:val="left" w:pos="0"/>
        </w:tabs>
        <w:spacing w:line="240" w:lineRule="atLeast"/>
        <w:ind w:left="720" w:hanging="720"/>
      </w:pPr>
    </w:p>
    <w:p w14:paraId="21E33101" w14:textId="77777777" w:rsidR="00160233" w:rsidRDefault="00160233" w:rsidP="006962BA">
      <w:pPr>
        <w:tabs>
          <w:tab w:val="left" w:pos="-720"/>
          <w:tab w:val="left" w:pos="0"/>
        </w:tabs>
        <w:spacing w:line="240" w:lineRule="atLeast"/>
        <w:ind w:left="720" w:hanging="720"/>
      </w:pPr>
    </w:p>
    <w:p w14:paraId="23DBC137" w14:textId="77777777" w:rsidR="00160233" w:rsidRDefault="00160233" w:rsidP="006962BA">
      <w:pPr>
        <w:tabs>
          <w:tab w:val="left" w:pos="-720"/>
          <w:tab w:val="left" w:pos="0"/>
        </w:tabs>
        <w:spacing w:line="240" w:lineRule="atLeast"/>
        <w:ind w:left="720" w:hanging="720"/>
      </w:pPr>
    </w:p>
    <w:p w14:paraId="40902A41" w14:textId="77777777" w:rsidR="00160233" w:rsidRDefault="00160233" w:rsidP="006962BA">
      <w:pPr>
        <w:tabs>
          <w:tab w:val="left" w:pos="-720"/>
          <w:tab w:val="left" w:pos="0"/>
        </w:tabs>
        <w:spacing w:line="240" w:lineRule="atLeast"/>
        <w:ind w:left="720" w:hanging="720"/>
      </w:pPr>
    </w:p>
    <w:p w14:paraId="75B1E031" w14:textId="77777777" w:rsidR="00160233" w:rsidRDefault="00160233" w:rsidP="006962BA">
      <w:pPr>
        <w:tabs>
          <w:tab w:val="left" w:pos="-720"/>
          <w:tab w:val="left" w:pos="0"/>
        </w:tabs>
        <w:spacing w:line="240" w:lineRule="atLeast"/>
        <w:ind w:left="720" w:hanging="720"/>
      </w:pPr>
    </w:p>
    <w:p w14:paraId="43F2BD2C" w14:textId="77777777" w:rsidR="00160233" w:rsidRDefault="00160233" w:rsidP="006962BA">
      <w:pPr>
        <w:tabs>
          <w:tab w:val="left" w:pos="-720"/>
          <w:tab w:val="left" w:pos="0"/>
        </w:tabs>
        <w:spacing w:line="240" w:lineRule="atLeast"/>
        <w:ind w:left="720" w:hanging="720"/>
      </w:pPr>
    </w:p>
    <w:p w14:paraId="5250271C" w14:textId="77777777" w:rsidR="00160233" w:rsidRDefault="00160233" w:rsidP="006962BA">
      <w:pPr>
        <w:tabs>
          <w:tab w:val="left" w:pos="-720"/>
          <w:tab w:val="left" w:pos="0"/>
        </w:tabs>
        <w:spacing w:line="240" w:lineRule="atLeast"/>
        <w:ind w:left="720" w:hanging="720"/>
      </w:pPr>
    </w:p>
    <w:p w14:paraId="67F94D1D" w14:textId="77777777" w:rsidR="00160233" w:rsidRDefault="00160233" w:rsidP="006962BA">
      <w:pPr>
        <w:tabs>
          <w:tab w:val="left" w:pos="-720"/>
          <w:tab w:val="left" w:pos="0"/>
        </w:tabs>
        <w:spacing w:line="240" w:lineRule="atLeast"/>
        <w:ind w:left="720" w:hanging="720"/>
      </w:pPr>
    </w:p>
    <w:p w14:paraId="6210399C" w14:textId="77777777" w:rsidR="00AE34BC" w:rsidRDefault="00AE34BC" w:rsidP="006962BA">
      <w:pPr>
        <w:tabs>
          <w:tab w:val="left" w:pos="-720"/>
          <w:tab w:val="left" w:pos="0"/>
        </w:tabs>
        <w:spacing w:line="240" w:lineRule="atLeast"/>
        <w:ind w:left="720" w:hanging="720"/>
      </w:pPr>
    </w:p>
    <w:p w14:paraId="237EFAFA" w14:textId="77777777" w:rsidR="00354B45" w:rsidRDefault="00354B45" w:rsidP="006962BA">
      <w:pPr>
        <w:tabs>
          <w:tab w:val="left" w:pos="-720"/>
          <w:tab w:val="left" w:pos="0"/>
        </w:tabs>
        <w:spacing w:line="240" w:lineRule="atLeast"/>
        <w:ind w:left="720" w:hanging="720"/>
      </w:pPr>
    </w:p>
    <w:p w14:paraId="596F1279" w14:textId="77777777" w:rsidR="00160233" w:rsidRDefault="00160233" w:rsidP="006962BA">
      <w:pPr>
        <w:tabs>
          <w:tab w:val="left" w:pos="-720"/>
          <w:tab w:val="left" w:pos="0"/>
        </w:tabs>
        <w:spacing w:line="240" w:lineRule="atLeast"/>
        <w:ind w:left="720" w:hanging="720"/>
      </w:pPr>
    </w:p>
    <w:p w14:paraId="15249B01" w14:textId="77777777" w:rsidR="00160233" w:rsidRDefault="00160233" w:rsidP="006962BA">
      <w:pPr>
        <w:tabs>
          <w:tab w:val="left" w:pos="-720"/>
          <w:tab w:val="left" w:pos="0"/>
        </w:tabs>
        <w:spacing w:line="240" w:lineRule="atLeast"/>
        <w:ind w:left="720" w:hanging="720"/>
      </w:pPr>
    </w:p>
    <w:p w14:paraId="385B302F" w14:textId="77777777" w:rsidR="00160233" w:rsidRDefault="00160233" w:rsidP="006962BA">
      <w:pPr>
        <w:tabs>
          <w:tab w:val="left" w:pos="-720"/>
          <w:tab w:val="left" w:pos="0"/>
        </w:tabs>
        <w:spacing w:line="240" w:lineRule="atLeast"/>
        <w:ind w:left="720" w:hanging="720"/>
      </w:pPr>
    </w:p>
    <w:p w14:paraId="1D54451B" w14:textId="77777777" w:rsidR="00160233" w:rsidRDefault="00160233" w:rsidP="006962BA">
      <w:pPr>
        <w:tabs>
          <w:tab w:val="left" w:pos="-720"/>
          <w:tab w:val="left" w:pos="0"/>
        </w:tabs>
        <w:spacing w:line="240" w:lineRule="atLeast"/>
        <w:ind w:left="720" w:hanging="720"/>
      </w:pPr>
    </w:p>
    <w:p w14:paraId="44EBE1F8" w14:textId="77777777" w:rsidR="00160233" w:rsidRDefault="00160233" w:rsidP="006962BA">
      <w:pPr>
        <w:tabs>
          <w:tab w:val="left" w:pos="-720"/>
          <w:tab w:val="left" w:pos="0"/>
        </w:tabs>
        <w:spacing w:line="240" w:lineRule="atLeast"/>
        <w:ind w:left="720" w:hanging="720"/>
      </w:pPr>
    </w:p>
    <w:p w14:paraId="2848B3AC" w14:textId="77777777" w:rsidR="00160233" w:rsidRDefault="00160233" w:rsidP="006962BA">
      <w:pPr>
        <w:tabs>
          <w:tab w:val="left" w:pos="-720"/>
          <w:tab w:val="left" w:pos="0"/>
        </w:tabs>
        <w:spacing w:line="240" w:lineRule="atLeast"/>
        <w:ind w:left="720" w:hanging="720"/>
      </w:pPr>
    </w:p>
    <w:p w14:paraId="08219964" w14:textId="77777777" w:rsidR="00160233" w:rsidRDefault="00160233" w:rsidP="006962BA">
      <w:pPr>
        <w:tabs>
          <w:tab w:val="left" w:pos="-720"/>
          <w:tab w:val="left" w:pos="0"/>
        </w:tabs>
        <w:spacing w:line="240" w:lineRule="atLeast"/>
        <w:ind w:left="720" w:hanging="720"/>
      </w:pPr>
    </w:p>
    <w:p w14:paraId="0C0644E2" w14:textId="77777777" w:rsidR="00A917FC" w:rsidRDefault="00A917FC" w:rsidP="006962BA">
      <w:pPr>
        <w:tabs>
          <w:tab w:val="left" w:pos="-720"/>
          <w:tab w:val="left" w:pos="0"/>
        </w:tabs>
        <w:spacing w:line="240" w:lineRule="atLeast"/>
        <w:ind w:left="720" w:hanging="720"/>
      </w:pPr>
    </w:p>
    <w:p w14:paraId="678D4460" w14:textId="77777777" w:rsidR="00A917FC" w:rsidRDefault="00A917FC" w:rsidP="006962BA">
      <w:pPr>
        <w:tabs>
          <w:tab w:val="left" w:pos="-720"/>
          <w:tab w:val="left" w:pos="0"/>
        </w:tabs>
        <w:spacing w:line="240" w:lineRule="atLeast"/>
        <w:ind w:left="720" w:hanging="720"/>
      </w:pPr>
    </w:p>
    <w:p w14:paraId="31851282" w14:textId="77777777" w:rsidR="00865EE5" w:rsidRPr="00865EE5" w:rsidRDefault="00865EE5" w:rsidP="00865EE5">
      <w:pPr>
        <w:jc w:val="center"/>
        <w:rPr>
          <w:rFonts w:eastAsia="Calibri"/>
          <w:b/>
          <w:sz w:val="28"/>
          <w:szCs w:val="28"/>
        </w:rPr>
      </w:pPr>
      <w:r w:rsidRPr="00865EE5">
        <w:rPr>
          <w:rFonts w:eastAsia="Calibri"/>
          <w:b/>
          <w:sz w:val="28"/>
          <w:szCs w:val="28"/>
        </w:rPr>
        <w:lastRenderedPageBreak/>
        <w:t>CHRISTIANA CARE HEALTH SERVICES POLICY</w:t>
      </w:r>
    </w:p>
    <w:p w14:paraId="5923D3D3" w14:textId="77777777" w:rsidR="00865EE5" w:rsidRDefault="00865EE5" w:rsidP="00865EE5">
      <w:pPr>
        <w:jc w:val="center"/>
        <w:rPr>
          <w:rFonts w:eastAsia="Calibri"/>
          <w:b/>
          <w:sz w:val="28"/>
          <w:szCs w:val="28"/>
        </w:rPr>
      </w:pPr>
      <w:r w:rsidRPr="00865EE5">
        <w:rPr>
          <w:rFonts w:eastAsia="Calibri"/>
          <w:b/>
          <w:sz w:val="28"/>
          <w:szCs w:val="28"/>
        </w:rPr>
        <w:t>SCHOOL-BASED HEALTH CENTER</w:t>
      </w:r>
    </w:p>
    <w:p w14:paraId="4E82343F" w14:textId="77777777" w:rsidR="00A777FB" w:rsidRPr="00865EE5" w:rsidRDefault="00A777FB" w:rsidP="00865EE5">
      <w:pPr>
        <w:jc w:val="center"/>
        <w:rPr>
          <w:rFonts w:eastAsia="Calibri"/>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A777FB" w:rsidRPr="00A777FB" w14:paraId="75BF1160" w14:textId="77777777" w:rsidTr="00A777FB">
        <w:tc>
          <w:tcPr>
            <w:tcW w:w="4428" w:type="dxa"/>
          </w:tcPr>
          <w:p w14:paraId="741B329F" w14:textId="77777777" w:rsidR="00A777FB" w:rsidRPr="00A777FB" w:rsidRDefault="00A777FB" w:rsidP="00A777FB">
            <w:r w:rsidRPr="00A777FB">
              <w:t>POLICY TITLE:</w:t>
            </w:r>
          </w:p>
        </w:tc>
        <w:tc>
          <w:tcPr>
            <w:tcW w:w="4428" w:type="dxa"/>
          </w:tcPr>
          <w:p w14:paraId="5271E084" w14:textId="77777777" w:rsidR="00A777FB" w:rsidRPr="00A777FB" w:rsidRDefault="00A777FB" w:rsidP="00A777FB">
            <w:pPr>
              <w:keepNext/>
              <w:outlineLvl w:val="0"/>
              <w:rPr>
                <w:highlight w:val="lightGray"/>
              </w:rPr>
            </w:pPr>
            <w:r w:rsidRPr="00A777FB">
              <w:t xml:space="preserve">Drug and Alcohol Assessment </w:t>
            </w:r>
          </w:p>
        </w:tc>
      </w:tr>
      <w:tr w:rsidR="00A777FB" w:rsidRPr="00A777FB" w14:paraId="08A6C67C" w14:textId="77777777" w:rsidTr="00A777FB">
        <w:tc>
          <w:tcPr>
            <w:tcW w:w="4428" w:type="dxa"/>
          </w:tcPr>
          <w:p w14:paraId="3E0A7F85" w14:textId="77777777" w:rsidR="00A777FB" w:rsidRPr="00A777FB" w:rsidRDefault="00A777FB" w:rsidP="00A777FB">
            <w:r w:rsidRPr="00A777FB">
              <w:t>SECTION:</w:t>
            </w:r>
          </w:p>
        </w:tc>
        <w:tc>
          <w:tcPr>
            <w:tcW w:w="4428" w:type="dxa"/>
          </w:tcPr>
          <w:p w14:paraId="33CADDAB" w14:textId="77777777" w:rsidR="00A777FB" w:rsidRPr="00A777FB" w:rsidRDefault="00A777FB" w:rsidP="00A777FB">
            <w:r w:rsidRPr="00A777FB">
              <w:t>SBHC</w:t>
            </w:r>
          </w:p>
        </w:tc>
      </w:tr>
      <w:tr w:rsidR="00A777FB" w:rsidRPr="00A777FB" w14:paraId="1D83F3F0" w14:textId="77777777" w:rsidTr="00A777FB">
        <w:tc>
          <w:tcPr>
            <w:tcW w:w="4428" w:type="dxa"/>
            <w:tcBorders>
              <w:bottom w:val="single" w:sz="4" w:space="0" w:color="auto"/>
            </w:tcBorders>
          </w:tcPr>
          <w:p w14:paraId="011942F7" w14:textId="77777777" w:rsidR="00A777FB" w:rsidRPr="00A777FB" w:rsidRDefault="00A777FB" w:rsidP="00A777FB">
            <w:r w:rsidRPr="00A777FB">
              <w:t>LAST REVISION/REVIEW DATE:</w:t>
            </w:r>
          </w:p>
        </w:tc>
        <w:tc>
          <w:tcPr>
            <w:tcW w:w="4428" w:type="dxa"/>
          </w:tcPr>
          <w:p w14:paraId="412AAEE2" w14:textId="77777777" w:rsidR="00A777FB" w:rsidRPr="00A777FB" w:rsidRDefault="00A777FB" w:rsidP="00A777FB">
            <w:r w:rsidRPr="00A777FB">
              <w:t>9/19</w:t>
            </w:r>
          </w:p>
        </w:tc>
      </w:tr>
      <w:tr w:rsidR="00A777FB" w:rsidRPr="00A777FB" w14:paraId="553682CD" w14:textId="77777777" w:rsidTr="00A777FB">
        <w:tc>
          <w:tcPr>
            <w:tcW w:w="4428" w:type="dxa"/>
            <w:tcBorders>
              <w:bottom w:val="single" w:sz="4" w:space="0" w:color="auto"/>
            </w:tcBorders>
          </w:tcPr>
          <w:p w14:paraId="6A320957" w14:textId="77777777" w:rsidR="00A777FB" w:rsidRPr="00A777FB" w:rsidRDefault="00A777FB" w:rsidP="00A777FB">
            <w:r w:rsidRPr="00A777FB">
              <w:t>DATE OF ORIGIN:</w:t>
            </w:r>
          </w:p>
        </w:tc>
        <w:tc>
          <w:tcPr>
            <w:tcW w:w="4428" w:type="dxa"/>
          </w:tcPr>
          <w:p w14:paraId="1C9D2F91" w14:textId="77777777" w:rsidR="00A777FB" w:rsidRPr="00A777FB" w:rsidRDefault="00A777FB" w:rsidP="00A777FB">
            <w:r w:rsidRPr="00A777FB">
              <w:t>11/2017</w:t>
            </w:r>
          </w:p>
        </w:tc>
      </w:tr>
    </w:tbl>
    <w:p w14:paraId="2744C3FF" w14:textId="77777777" w:rsidR="00865EE5" w:rsidRDefault="00865EE5" w:rsidP="00A777FB">
      <w:pPr>
        <w:rPr>
          <w:rFonts w:ascii="Calibri" w:eastAsia="Calibri" w:hAnsi="Calibri"/>
          <w:b/>
          <w:sz w:val="32"/>
          <w:szCs w:val="32"/>
        </w:rPr>
      </w:pPr>
    </w:p>
    <w:p w14:paraId="141FD918" w14:textId="77777777" w:rsidR="00A777FB" w:rsidRPr="00A777FB" w:rsidRDefault="00A777FB" w:rsidP="00A777FB">
      <w:pPr>
        <w:tabs>
          <w:tab w:val="left" w:pos="-720"/>
        </w:tabs>
        <w:spacing w:line="240" w:lineRule="atLeast"/>
      </w:pPr>
      <w:r w:rsidRPr="00A777FB">
        <w:rPr>
          <w:b/>
        </w:rPr>
        <w:t>POLICY:</w:t>
      </w:r>
      <w:r w:rsidRPr="00A777FB">
        <w:t xml:space="preserve"> </w:t>
      </w:r>
    </w:p>
    <w:p w14:paraId="24D81DD3" w14:textId="77777777" w:rsidR="00A777FB" w:rsidRPr="00A777FB" w:rsidRDefault="00A777FB" w:rsidP="00A777FB">
      <w:pPr>
        <w:tabs>
          <w:tab w:val="left" w:pos="-720"/>
        </w:tabs>
        <w:spacing w:line="240" w:lineRule="atLeast"/>
      </w:pPr>
    </w:p>
    <w:p w14:paraId="11FCF2A9" w14:textId="77777777" w:rsidR="00A777FB" w:rsidRPr="00A777FB" w:rsidRDefault="00A777FB" w:rsidP="00A777FB">
      <w:pPr>
        <w:spacing w:after="200" w:line="276" w:lineRule="auto"/>
        <w:rPr>
          <w:rFonts w:eastAsiaTheme="minorHAnsi"/>
          <w:sz w:val="22"/>
          <w:szCs w:val="28"/>
        </w:rPr>
      </w:pPr>
      <w:r w:rsidRPr="00A777FB">
        <w:rPr>
          <w:rFonts w:eastAsiaTheme="minorHAnsi"/>
          <w:sz w:val="22"/>
          <w:szCs w:val="28"/>
        </w:rPr>
        <w:t xml:space="preserve">The SBHC mental health provider or Nurse Practitioner will administer a drug and alcohol assessment (currently CRAFFT Version 2.1 Student Self-Report) to all students, regardless of whether they disclose a history of substance use or not.  This assessment is intended to determine the extent, if any, of substance use, the likelihood of abuse and to make additional recommendations regarding where to seek treatment if necessary.  The SBHC does not provide ongoing substance abuse treatment.  </w:t>
      </w:r>
    </w:p>
    <w:p w14:paraId="2FF5EA0E" w14:textId="77777777" w:rsidR="00A777FB" w:rsidRPr="00A777FB" w:rsidRDefault="00A777FB" w:rsidP="00A777FB">
      <w:pPr>
        <w:tabs>
          <w:tab w:val="left" w:pos="-720"/>
        </w:tabs>
        <w:spacing w:line="240" w:lineRule="atLeast"/>
        <w:jc w:val="both"/>
        <w:rPr>
          <w:b/>
          <w:u w:val="single"/>
        </w:rPr>
      </w:pPr>
      <w:r w:rsidRPr="00A777FB">
        <w:rPr>
          <w:b/>
        </w:rPr>
        <w:t>PROCEDURE:</w:t>
      </w:r>
      <w:r w:rsidRPr="00A777FB">
        <w:rPr>
          <w:b/>
          <w:u w:val="single"/>
        </w:rPr>
        <w:t xml:space="preserve"> </w:t>
      </w:r>
    </w:p>
    <w:p w14:paraId="0820D875" w14:textId="77777777" w:rsidR="00A777FB" w:rsidRPr="00A777FB" w:rsidRDefault="00A777FB" w:rsidP="00A777FB">
      <w:pPr>
        <w:spacing w:after="200" w:line="276" w:lineRule="auto"/>
        <w:ind w:left="720"/>
        <w:contextualSpacing/>
        <w:rPr>
          <w:rFonts w:eastAsiaTheme="minorHAnsi"/>
          <w:szCs w:val="28"/>
        </w:rPr>
      </w:pPr>
    </w:p>
    <w:p w14:paraId="6F1CAAE9" w14:textId="77777777" w:rsidR="00A777FB" w:rsidRPr="00A777FB" w:rsidRDefault="00A777FB" w:rsidP="00A777FB">
      <w:pPr>
        <w:numPr>
          <w:ilvl w:val="0"/>
          <w:numId w:val="82"/>
        </w:numPr>
        <w:spacing w:after="200" w:line="276" w:lineRule="auto"/>
        <w:contextualSpacing/>
        <w:rPr>
          <w:rFonts w:eastAsiaTheme="minorHAnsi"/>
          <w:sz w:val="22"/>
          <w:szCs w:val="28"/>
        </w:rPr>
      </w:pPr>
      <w:r w:rsidRPr="00A777FB">
        <w:rPr>
          <w:rFonts w:eastAsiaTheme="minorHAnsi"/>
          <w:sz w:val="22"/>
          <w:szCs w:val="28"/>
        </w:rPr>
        <w:t xml:space="preserve">Every school year, each student will be given the CRAFFT version 2.1 to complete.  This screening (attached) interview assessment tool will be administered by both the NP and the MH providers and will be used to determine the next steps in the process.  A positive screen has more than 2 “yes” answers in the lower portion of the assessment.  For zero or one “yes”, the screen is considered negative.  The results of the screening will be documented in the contact note that accompanies the screening as well as reflected in the CRA POS / CRA NEG tracking codes on the Encounter forms.  </w:t>
      </w:r>
    </w:p>
    <w:p w14:paraId="39D5A581" w14:textId="77777777" w:rsidR="00A777FB" w:rsidRPr="00A777FB" w:rsidRDefault="00A777FB" w:rsidP="00A777FB">
      <w:pPr>
        <w:spacing w:after="200" w:line="276" w:lineRule="auto"/>
        <w:ind w:left="720"/>
        <w:contextualSpacing/>
        <w:rPr>
          <w:rFonts w:eastAsiaTheme="minorHAnsi"/>
          <w:sz w:val="22"/>
          <w:szCs w:val="28"/>
        </w:rPr>
      </w:pPr>
    </w:p>
    <w:p w14:paraId="543B1F40" w14:textId="77777777" w:rsidR="00A777FB" w:rsidRPr="00A777FB" w:rsidRDefault="00A777FB" w:rsidP="00A777FB">
      <w:pPr>
        <w:numPr>
          <w:ilvl w:val="0"/>
          <w:numId w:val="82"/>
        </w:numPr>
        <w:spacing w:after="200" w:line="276" w:lineRule="auto"/>
        <w:contextualSpacing/>
        <w:rPr>
          <w:rFonts w:eastAsiaTheme="minorHAnsi"/>
          <w:sz w:val="22"/>
          <w:szCs w:val="28"/>
        </w:rPr>
      </w:pPr>
      <w:r w:rsidRPr="00A777FB">
        <w:rPr>
          <w:rFonts w:eastAsiaTheme="minorHAnsi"/>
          <w:sz w:val="22"/>
          <w:szCs w:val="28"/>
        </w:rPr>
        <w:t xml:space="preserve">If the results of the CRAFFT screening tool indicate a positive screen, the provider (if NP) will refer the student to the MH provider.  The MH provider will review the assessment and will discuss options for on-going substance abuse education counseling at the SBHC and/or a referral for an appropriate community substance use treatment program if the student so desires.  </w:t>
      </w:r>
    </w:p>
    <w:p w14:paraId="7B2ACED6" w14:textId="77777777" w:rsidR="00A777FB" w:rsidRPr="00A777FB" w:rsidRDefault="00A777FB" w:rsidP="00A777FB">
      <w:pPr>
        <w:spacing w:after="200" w:line="276" w:lineRule="auto"/>
        <w:contextualSpacing/>
        <w:rPr>
          <w:rFonts w:eastAsiaTheme="minorHAnsi"/>
          <w:sz w:val="22"/>
          <w:szCs w:val="28"/>
        </w:rPr>
      </w:pPr>
    </w:p>
    <w:p w14:paraId="344DD9DC" w14:textId="77777777" w:rsidR="00A777FB" w:rsidRPr="00A777FB" w:rsidRDefault="00A777FB" w:rsidP="00A777FB">
      <w:pPr>
        <w:numPr>
          <w:ilvl w:val="0"/>
          <w:numId w:val="82"/>
        </w:numPr>
        <w:spacing w:after="200" w:line="276" w:lineRule="auto"/>
        <w:contextualSpacing/>
        <w:rPr>
          <w:rFonts w:eastAsiaTheme="minorHAnsi"/>
          <w:sz w:val="22"/>
          <w:szCs w:val="28"/>
        </w:rPr>
      </w:pPr>
      <w:r w:rsidRPr="00A777FB">
        <w:rPr>
          <w:rFonts w:eastAsiaTheme="minorHAnsi"/>
          <w:sz w:val="22"/>
          <w:szCs w:val="28"/>
        </w:rPr>
        <w:t xml:space="preserve">If school personnel/administration requests a drug and alcohol assessment, the SBHC mental health provider will inform the school that the results of the assessment will only be released to the School with the consent/permission of the student.  Otherwise, the school will be given a list of alternative locations for assessment in the community.      </w:t>
      </w:r>
    </w:p>
    <w:p w14:paraId="29AB98FA" w14:textId="77777777" w:rsidR="00A777FB" w:rsidRPr="00A777FB" w:rsidRDefault="00A777FB" w:rsidP="00A777FB">
      <w:pPr>
        <w:spacing w:after="200" w:line="276" w:lineRule="auto"/>
        <w:contextualSpacing/>
        <w:rPr>
          <w:rFonts w:eastAsiaTheme="minorHAnsi"/>
          <w:sz w:val="22"/>
          <w:szCs w:val="28"/>
        </w:rPr>
      </w:pPr>
    </w:p>
    <w:p w14:paraId="3718704F" w14:textId="77777777" w:rsidR="00A777FB" w:rsidRPr="00A777FB" w:rsidRDefault="00A777FB" w:rsidP="00A777FB">
      <w:pPr>
        <w:numPr>
          <w:ilvl w:val="0"/>
          <w:numId w:val="82"/>
        </w:numPr>
        <w:spacing w:after="200" w:line="276" w:lineRule="auto"/>
        <w:contextualSpacing/>
        <w:rPr>
          <w:rFonts w:eastAsiaTheme="minorHAnsi"/>
          <w:sz w:val="22"/>
          <w:szCs w:val="28"/>
        </w:rPr>
      </w:pPr>
      <w:r w:rsidRPr="00A777FB">
        <w:rPr>
          <w:rFonts w:eastAsiaTheme="minorHAnsi"/>
          <w:sz w:val="22"/>
          <w:szCs w:val="28"/>
        </w:rPr>
        <w:t>Parent involvement will be suggested in certain circumstances, consent will be required by the student.</w:t>
      </w:r>
    </w:p>
    <w:p w14:paraId="3F995719" w14:textId="77777777" w:rsidR="00A777FB" w:rsidRPr="00A777FB" w:rsidRDefault="00A777FB" w:rsidP="00A777FB">
      <w:pPr>
        <w:spacing w:after="200" w:line="276" w:lineRule="auto"/>
        <w:contextualSpacing/>
        <w:rPr>
          <w:rFonts w:eastAsiaTheme="minorHAnsi"/>
          <w:sz w:val="22"/>
          <w:szCs w:val="28"/>
        </w:rPr>
      </w:pPr>
    </w:p>
    <w:p w14:paraId="78AF3019" w14:textId="77777777" w:rsidR="00A777FB" w:rsidRDefault="00A777FB" w:rsidP="00A777FB">
      <w:pPr>
        <w:numPr>
          <w:ilvl w:val="0"/>
          <w:numId w:val="82"/>
        </w:numPr>
        <w:spacing w:after="200" w:line="276" w:lineRule="auto"/>
        <w:contextualSpacing/>
        <w:rPr>
          <w:rFonts w:eastAsiaTheme="minorHAnsi"/>
          <w:sz w:val="22"/>
          <w:szCs w:val="28"/>
        </w:rPr>
      </w:pPr>
      <w:r w:rsidRPr="00A777FB">
        <w:rPr>
          <w:rFonts w:eastAsiaTheme="minorHAnsi"/>
          <w:sz w:val="22"/>
          <w:szCs w:val="28"/>
        </w:rPr>
        <w:t> If school personnel/administration request assistance in referring a student who is involved in a drug and/or alcohol school violation, appropriate community resources will be provided.</w:t>
      </w:r>
    </w:p>
    <w:p w14:paraId="73D51D00" w14:textId="77777777" w:rsidR="00A777FB" w:rsidRDefault="00A777FB" w:rsidP="00A777FB">
      <w:pPr>
        <w:pStyle w:val="ListParagraph"/>
        <w:rPr>
          <w:rFonts w:eastAsiaTheme="minorHAnsi"/>
          <w:sz w:val="22"/>
          <w:szCs w:val="28"/>
        </w:rPr>
      </w:pPr>
    </w:p>
    <w:p w14:paraId="51C674D2" w14:textId="77777777" w:rsidR="00A777FB" w:rsidRDefault="00A777FB" w:rsidP="00A777FB">
      <w:pPr>
        <w:spacing w:after="200" w:line="276" w:lineRule="auto"/>
        <w:contextualSpacing/>
        <w:rPr>
          <w:rFonts w:eastAsiaTheme="minorHAnsi"/>
          <w:sz w:val="22"/>
          <w:szCs w:val="28"/>
        </w:rPr>
      </w:pPr>
    </w:p>
    <w:p w14:paraId="457C84D0" w14:textId="77777777" w:rsidR="00A777FB" w:rsidRDefault="00A777FB" w:rsidP="00A777FB">
      <w:pPr>
        <w:spacing w:after="200" w:line="276" w:lineRule="auto"/>
        <w:contextualSpacing/>
        <w:rPr>
          <w:rFonts w:eastAsiaTheme="minorHAnsi"/>
          <w:sz w:val="22"/>
          <w:szCs w:val="28"/>
        </w:rPr>
      </w:pPr>
    </w:p>
    <w:p w14:paraId="55000850" w14:textId="77777777" w:rsidR="00A777FB" w:rsidRPr="00A777FB" w:rsidRDefault="00A777FB" w:rsidP="00A777FB">
      <w:pPr>
        <w:spacing w:after="200" w:line="276" w:lineRule="auto"/>
        <w:contextualSpacing/>
        <w:rPr>
          <w:rFonts w:eastAsiaTheme="minorHAnsi"/>
          <w:sz w:val="22"/>
          <w:szCs w:val="28"/>
        </w:rPr>
      </w:pPr>
    </w:p>
    <w:p w14:paraId="7D4BBC5A" w14:textId="77777777" w:rsidR="00A777FB" w:rsidRPr="00A777FB" w:rsidRDefault="00A777FB" w:rsidP="00A777FB">
      <w:pPr>
        <w:spacing w:after="200" w:line="276" w:lineRule="auto"/>
        <w:contextualSpacing/>
        <w:rPr>
          <w:rFonts w:eastAsiaTheme="minorHAnsi"/>
          <w:sz w:val="22"/>
          <w:szCs w:val="28"/>
        </w:rPr>
      </w:pPr>
    </w:p>
    <w:p w14:paraId="5D85B9FC" w14:textId="77777777" w:rsidR="00A777FB" w:rsidRPr="00A777FB" w:rsidRDefault="00A777FB" w:rsidP="00A777FB">
      <w:pPr>
        <w:numPr>
          <w:ilvl w:val="0"/>
          <w:numId w:val="82"/>
        </w:numPr>
        <w:spacing w:after="200" w:line="276" w:lineRule="auto"/>
        <w:contextualSpacing/>
        <w:rPr>
          <w:rFonts w:eastAsiaTheme="minorHAnsi"/>
          <w:sz w:val="22"/>
          <w:szCs w:val="28"/>
        </w:rPr>
      </w:pPr>
      <w:r w:rsidRPr="00A777FB">
        <w:rPr>
          <w:rFonts w:eastAsiaTheme="minorHAnsi"/>
          <w:sz w:val="22"/>
          <w:szCs w:val="28"/>
        </w:rPr>
        <w:lastRenderedPageBreak/>
        <w:t xml:space="preserve">If a probation officer or court liaison request drug and alcohol education from the SBHC to assist a student in fulfilling court obligation, the SBHC will provide a contracted number of sessions that the student will be expected to attend. A letter of attendance and completion of Drug and Alcohol Education will be provided.  </w:t>
      </w:r>
    </w:p>
    <w:p w14:paraId="6E3CEAF6" w14:textId="77777777" w:rsidR="00A777FB" w:rsidRPr="00A777FB" w:rsidRDefault="00A777FB" w:rsidP="00A777FB">
      <w:pPr>
        <w:spacing w:after="200" w:line="276" w:lineRule="auto"/>
        <w:ind w:left="720"/>
        <w:contextualSpacing/>
        <w:rPr>
          <w:rFonts w:eastAsiaTheme="minorHAnsi"/>
          <w:sz w:val="22"/>
          <w:szCs w:val="28"/>
        </w:rPr>
      </w:pPr>
    </w:p>
    <w:p w14:paraId="320EC738" w14:textId="77777777" w:rsidR="00A777FB" w:rsidRPr="00A777FB" w:rsidRDefault="00A777FB" w:rsidP="00A777FB">
      <w:pPr>
        <w:spacing w:after="200" w:line="276" w:lineRule="auto"/>
        <w:contextualSpacing/>
        <w:rPr>
          <w:rFonts w:eastAsiaTheme="minorHAnsi"/>
          <w:sz w:val="22"/>
          <w:szCs w:val="28"/>
        </w:rPr>
      </w:pPr>
      <w:r w:rsidRPr="00A777FB">
        <w:rPr>
          <w:rFonts w:eastAsiaTheme="minorHAnsi"/>
          <w:sz w:val="22"/>
          <w:szCs w:val="28"/>
        </w:rPr>
        <w:t>ATTACHMENT:</w:t>
      </w:r>
      <w:r w:rsidRPr="00A777FB">
        <w:rPr>
          <w:rFonts w:eastAsiaTheme="minorHAnsi"/>
          <w:sz w:val="22"/>
          <w:szCs w:val="28"/>
        </w:rPr>
        <w:br/>
        <w:t xml:space="preserve">CRAFFT Questionnaire Version 2.1 </w:t>
      </w:r>
    </w:p>
    <w:p w14:paraId="7BFD7FE3" w14:textId="77777777" w:rsidR="00A777FB" w:rsidRDefault="00A777FB" w:rsidP="00A777FB">
      <w:pPr>
        <w:rPr>
          <w:rFonts w:ascii="Calibri" w:eastAsia="Calibri" w:hAnsi="Calibri"/>
          <w:b/>
          <w:sz w:val="32"/>
          <w:szCs w:val="32"/>
        </w:rPr>
      </w:pPr>
    </w:p>
    <w:p w14:paraId="472031C8" w14:textId="77777777" w:rsidR="00A777FB" w:rsidRDefault="00A777FB" w:rsidP="00865EE5">
      <w:pPr>
        <w:jc w:val="center"/>
        <w:rPr>
          <w:rFonts w:ascii="Calibri" w:eastAsia="Calibri" w:hAnsi="Calibri"/>
          <w:b/>
          <w:sz w:val="32"/>
          <w:szCs w:val="32"/>
        </w:rPr>
      </w:pPr>
    </w:p>
    <w:p w14:paraId="3922AB7C" w14:textId="77777777" w:rsidR="00A777FB" w:rsidRDefault="00A777FB" w:rsidP="00865EE5">
      <w:pPr>
        <w:jc w:val="center"/>
        <w:rPr>
          <w:rFonts w:ascii="Calibri" w:eastAsia="Calibri" w:hAnsi="Calibri"/>
          <w:b/>
          <w:sz w:val="32"/>
          <w:szCs w:val="32"/>
        </w:rPr>
      </w:pPr>
    </w:p>
    <w:p w14:paraId="0219881F" w14:textId="77777777" w:rsidR="00A777FB" w:rsidRDefault="00A777FB" w:rsidP="00865EE5">
      <w:pPr>
        <w:jc w:val="center"/>
        <w:rPr>
          <w:rFonts w:ascii="Calibri" w:eastAsia="Calibri" w:hAnsi="Calibri"/>
          <w:b/>
          <w:sz w:val="32"/>
          <w:szCs w:val="32"/>
        </w:rPr>
      </w:pPr>
    </w:p>
    <w:p w14:paraId="2887B919" w14:textId="77777777" w:rsidR="00A777FB" w:rsidRDefault="00A777FB" w:rsidP="00865EE5">
      <w:pPr>
        <w:jc w:val="center"/>
        <w:rPr>
          <w:rFonts w:ascii="Calibri" w:eastAsia="Calibri" w:hAnsi="Calibri"/>
          <w:b/>
          <w:sz w:val="32"/>
          <w:szCs w:val="32"/>
        </w:rPr>
      </w:pPr>
    </w:p>
    <w:p w14:paraId="79D4B186" w14:textId="77777777" w:rsidR="00A777FB" w:rsidRDefault="00A777FB" w:rsidP="00865EE5">
      <w:pPr>
        <w:jc w:val="center"/>
        <w:rPr>
          <w:rFonts w:ascii="Calibri" w:eastAsia="Calibri" w:hAnsi="Calibri"/>
          <w:b/>
          <w:sz w:val="32"/>
          <w:szCs w:val="32"/>
        </w:rPr>
      </w:pPr>
    </w:p>
    <w:p w14:paraId="6FAB506C" w14:textId="77777777" w:rsidR="00A777FB" w:rsidRDefault="00A777FB" w:rsidP="00865EE5">
      <w:pPr>
        <w:jc w:val="center"/>
        <w:rPr>
          <w:rFonts w:ascii="Calibri" w:eastAsia="Calibri" w:hAnsi="Calibri"/>
          <w:b/>
          <w:sz w:val="32"/>
          <w:szCs w:val="32"/>
        </w:rPr>
      </w:pPr>
    </w:p>
    <w:p w14:paraId="1A392B0F" w14:textId="77777777" w:rsidR="00A777FB" w:rsidRDefault="00A777FB" w:rsidP="00865EE5">
      <w:pPr>
        <w:jc w:val="center"/>
        <w:rPr>
          <w:rFonts w:ascii="Calibri" w:eastAsia="Calibri" w:hAnsi="Calibri"/>
          <w:b/>
          <w:sz w:val="32"/>
          <w:szCs w:val="32"/>
        </w:rPr>
      </w:pPr>
    </w:p>
    <w:p w14:paraId="1E35A09D" w14:textId="77777777" w:rsidR="00A777FB" w:rsidRDefault="00A777FB" w:rsidP="00865EE5">
      <w:pPr>
        <w:jc w:val="center"/>
        <w:rPr>
          <w:rFonts w:ascii="Calibri" w:eastAsia="Calibri" w:hAnsi="Calibri"/>
          <w:b/>
          <w:sz w:val="32"/>
          <w:szCs w:val="32"/>
        </w:rPr>
      </w:pPr>
    </w:p>
    <w:p w14:paraId="0A5F696D" w14:textId="77777777" w:rsidR="00A777FB" w:rsidRDefault="00A777FB" w:rsidP="00865EE5">
      <w:pPr>
        <w:jc w:val="center"/>
        <w:rPr>
          <w:rFonts w:ascii="Calibri" w:eastAsia="Calibri" w:hAnsi="Calibri"/>
          <w:b/>
          <w:sz w:val="32"/>
          <w:szCs w:val="32"/>
        </w:rPr>
      </w:pPr>
    </w:p>
    <w:p w14:paraId="095C2B88" w14:textId="77777777" w:rsidR="00A777FB" w:rsidRDefault="00A777FB" w:rsidP="00865EE5">
      <w:pPr>
        <w:jc w:val="center"/>
        <w:rPr>
          <w:rFonts w:ascii="Calibri" w:eastAsia="Calibri" w:hAnsi="Calibri"/>
          <w:b/>
          <w:sz w:val="32"/>
          <w:szCs w:val="32"/>
        </w:rPr>
      </w:pPr>
    </w:p>
    <w:p w14:paraId="2FFEA4F9" w14:textId="77777777" w:rsidR="00A777FB" w:rsidRDefault="00A777FB" w:rsidP="00865EE5">
      <w:pPr>
        <w:jc w:val="center"/>
        <w:rPr>
          <w:rFonts w:ascii="Calibri" w:eastAsia="Calibri" w:hAnsi="Calibri"/>
          <w:b/>
          <w:sz w:val="32"/>
          <w:szCs w:val="32"/>
        </w:rPr>
      </w:pPr>
    </w:p>
    <w:p w14:paraId="570BB082" w14:textId="77777777" w:rsidR="00A777FB" w:rsidRDefault="00A777FB" w:rsidP="00865EE5">
      <w:pPr>
        <w:jc w:val="center"/>
        <w:rPr>
          <w:rFonts w:ascii="Calibri" w:eastAsia="Calibri" w:hAnsi="Calibri"/>
          <w:b/>
          <w:sz w:val="32"/>
          <w:szCs w:val="32"/>
        </w:rPr>
      </w:pPr>
    </w:p>
    <w:p w14:paraId="767F5313" w14:textId="77777777" w:rsidR="00A777FB" w:rsidRDefault="00A777FB" w:rsidP="00865EE5">
      <w:pPr>
        <w:jc w:val="center"/>
        <w:rPr>
          <w:rFonts w:ascii="Calibri" w:eastAsia="Calibri" w:hAnsi="Calibri"/>
          <w:b/>
          <w:sz w:val="32"/>
          <w:szCs w:val="32"/>
        </w:rPr>
      </w:pPr>
    </w:p>
    <w:p w14:paraId="0DA2F6AB" w14:textId="77777777" w:rsidR="00A777FB" w:rsidRDefault="00A777FB" w:rsidP="00865EE5">
      <w:pPr>
        <w:jc w:val="center"/>
        <w:rPr>
          <w:rFonts w:ascii="Calibri" w:eastAsia="Calibri" w:hAnsi="Calibri"/>
          <w:b/>
          <w:sz w:val="32"/>
          <w:szCs w:val="32"/>
        </w:rPr>
      </w:pPr>
    </w:p>
    <w:p w14:paraId="3FDDADDA" w14:textId="77777777" w:rsidR="00A777FB" w:rsidRDefault="00A777FB" w:rsidP="00865EE5">
      <w:pPr>
        <w:jc w:val="center"/>
        <w:rPr>
          <w:rFonts w:ascii="Calibri" w:eastAsia="Calibri" w:hAnsi="Calibri"/>
          <w:b/>
          <w:sz w:val="32"/>
          <w:szCs w:val="32"/>
        </w:rPr>
      </w:pPr>
    </w:p>
    <w:p w14:paraId="366352B9" w14:textId="77777777" w:rsidR="00A777FB" w:rsidRDefault="00A777FB" w:rsidP="00865EE5">
      <w:pPr>
        <w:jc w:val="center"/>
        <w:rPr>
          <w:rFonts w:ascii="Calibri" w:eastAsia="Calibri" w:hAnsi="Calibri"/>
          <w:b/>
          <w:sz w:val="32"/>
          <w:szCs w:val="32"/>
        </w:rPr>
      </w:pPr>
    </w:p>
    <w:p w14:paraId="1B694479" w14:textId="77777777" w:rsidR="00A777FB" w:rsidRDefault="00A777FB" w:rsidP="00865EE5">
      <w:pPr>
        <w:jc w:val="center"/>
        <w:rPr>
          <w:rFonts w:ascii="Calibri" w:eastAsia="Calibri" w:hAnsi="Calibri"/>
          <w:b/>
          <w:sz w:val="32"/>
          <w:szCs w:val="32"/>
        </w:rPr>
      </w:pPr>
    </w:p>
    <w:p w14:paraId="30749174" w14:textId="77777777" w:rsidR="00A777FB" w:rsidRDefault="00A777FB" w:rsidP="00865EE5">
      <w:pPr>
        <w:jc w:val="center"/>
        <w:rPr>
          <w:rFonts w:ascii="Calibri" w:eastAsia="Calibri" w:hAnsi="Calibri"/>
          <w:b/>
          <w:sz w:val="32"/>
          <w:szCs w:val="32"/>
        </w:rPr>
      </w:pPr>
    </w:p>
    <w:p w14:paraId="02FCCB2A" w14:textId="77777777" w:rsidR="00A777FB" w:rsidRDefault="00A777FB" w:rsidP="00865EE5">
      <w:pPr>
        <w:jc w:val="center"/>
        <w:rPr>
          <w:rFonts w:ascii="Calibri" w:eastAsia="Calibri" w:hAnsi="Calibri"/>
          <w:b/>
          <w:sz w:val="32"/>
          <w:szCs w:val="32"/>
        </w:rPr>
      </w:pPr>
    </w:p>
    <w:p w14:paraId="370AAA54" w14:textId="77777777" w:rsidR="00A777FB" w:rsidRDefault="00A777FB" w:rsidP="00865EE5">
      <w:pPr>
        <w:jc w:val="center"/>
        <w:rPr>
          <w:rFonts w:ascii="Calibri" w:eastAsia="Calibri" w:hAnsi="Calibri"/>
          <w:b/>
          <w:sz w:val="32"/>
          <w:szCs w:val="32"/>
        </w:rPr>
      </w:pPr>
    </w:p>
    <w:p w14:paraId="2F352878" w14:textId="77777777" w:rsidR="00A777FB" w:rsidRDefault="00A777FB" w:rsidP="00865EE5">
      <w:pPr>
        <w:jc w:val="center"/>
        <w:rPr>
          <w:rFonts w:ascii="Calibri" w:eastAsia="Calibri" w:hAnsi="Calibri"/>
          <w:b/>
          <w:sz w:val="32"/>
          <w:szCs w:val="32"/>
        </w:rPr>
      </w:pPr>
    </w:p>
    <w:p w14:paraId="255E46CE" w14:textId="77777777" w:rsidR="00A777FB" w:rsidRDefault="00A777FB" w:rsidP="00865EE5">
      <w:pPr>
        <w:jc w:val="center"/>
        <w:rPr>
          <w:rFonts w:ascii="Calibri" w:eastAsia="Calibri" w:hAnsi="Calibri"/>
          <w:b/>
          <w:sz w:val="32"/>
          <w:szCs w:val="32"/>
        </w:rPr>
      </w:pPr>
    </w:p>
    <w:p w14:paraId="2CCF240E" w14:textId="77777777" w:rsidR="00A777FB" w:rsidRDefault="00A777FB" w:rsidP="00865EE5">
      <w:pPr>
        <w:jc w:val="center"/>
        <w:rPr>
          <w:rFonts w:ascii="Calibri" w:eastAsia="Calibri" w:hAnsi="Calibri"/>
          <w:b/>
          <w:sz w:val="32"/>
          <w:szCs w:val="32"/>
        </w:rPr>
      </w:pPr>
    </w:p>
    <w:p w14:paraId="21A6F10C" w14:textId="77777777" w:rsidR="00A777FB" w:rsidRDefault="00A777FB" w:rsidP="00865EE5">
      <w:pPr>
        <w:jc w:val="center"/>
        <w:rPr>
          <w:rFonts w:ascii="Calibri" w:eastAsia="Calibri" w:hAnsi="Calibri"/>
          <w:b/>
          <w:sz w:val="32"/>
          <w:szCs w:val="32"/>
        </w:rPr>
      </w:pPr>
    </w:p>
    <w:p w14:paraId="1C7A2989" w14:textId="77777777" w:rsidR="00A777FB" w:rsidRDefault="00A777FB" w:rsidP="00865EE5">
      <w:pPr>
        <w:jc w:val="center"/>
        <w:rPr>
          <w:rFonts w:ascii="Calibri" w:eastAsia="Calibri" w:hAnsi="Calibri"/>
          <w:b/>
          <w:sz w:val="32"/>
          <w:szCs w:val="32"/>
        </w:rPr>
      </w:pPr>
    </w:p>
    <w:p w14:paraId="15982DE3" w14:textId="77777777" w:rsidR="003E62D6" w:rsidRDefault="003E62D6" w:rsidP="00865EE5">
      <w:pPr>
        <w:jc w:val="center"/>
        <w:rPr>
          <w:rFonts w:ascii="Calibri" w:eastAsia="Calibri" w:hAnsi="Calibri"/>
          <w:b/>
          <w:sz w:val="32"/>
          <w:szCs w:val="32"/>
        </w:rPr>
      </w:pPr>
    </w:p>
    <w:p w14:paraId="0A250B06" w14:textId="77777777" w:rsidR="006E7C2B" w:rsidRDefault="006E7C2B" w:rsidP="00865EE5">
      <w:pPr>
        <w:jc w:val="center"/>
        <w:rPr>
          <w:rFonts w:ascii="Calibri" w:eastAsia="Calibri" w:hAnsi="Calibri"/>
          <w:b/>
          <w:sz w:val="32"/>
          <w:szCs w:val="32"/>
        </w:rPr>
      </w:pPr>
    </w:p>
    <w:p w14:paraId="4A24A970" w14:textId="77777777" w:rsidR="006E7C2B" w:rsidRDefault="006E7C2B" w:rsidP="00865EE5">
      <w:pPr>
        <w:jc w:val="center"/>
        <w:rPr>
          <w:rFonts w:ascii="Calibri" w:eastAsia="Calibri" w:hAnsi="Calibri"/>
          <w:b/>
          <w:sz w:val="32"/>
          <w:szCs w:val="32"/>
        </w:rPr>
      </w:pPr>
    </w:p>
    <w:p w14:paraId="7B8519BB" w14:textId="77777777" w:rsidR="003E62D6" w:rsidRDefault="003E62D6" w:rsidP="00DF1BA8">
      <w:pPr>
        <w:pStyle w:val="Title"/>
        <w:jc w:val="center"/>
      </w:pPr>
    </w:p>
    <w:p w14:paraId="3C39184A" w14:textId="77777777" w:rsidR="00DF1BA8" w:rsidRPr="00A2165F" w:rsidRDefault="00DF1BA8" w:rsidP="00DF1BA8">
      <w:pPr>
        <w:pStyle w:val="Title"/>
        <w:jc w:val="center"/>
        <w:rPr>
          <w:b w:val="0"/>
        </w:rPr>
      </w:pPr>
      <w:r w:rsidRPr="00A2165F">
        <w:lastRenderedPageBreak/>
        <w:t>CHRISTIANA CARE HEALTH SERVICES POLICY</w:t>
      </w:r>
    </w:p>
    <w:p w14:paraId="7565A460" w14:textId="77777777" w:rsidR="00DF1BA8" w:rsidRPr="00A2165F" w:rsidRDefault="00DF1BA8" w:rsidP="00DF1BA8">
      <w:pPr>
        <w:jc w:val="center"/>
        <w:rPr>
          <w:b/>
          <w:sz w:val="28"/>
          <w:szCs w:val="28"/>
        </w:rPr>
      </w:pPr>
      <w:r w:rsidRPr="00A2165F">
        <w:rPr>
          <w:b/>
          <w:sz w:val="28"/>
          <w:szCs w:val="28"/>
        </w:rPr>
        <w:t>SCHOOL</w:t>
      </w:r>
      <w:r w:rsidR="00A92A25">
        <w:rPr>
          <w:b/>
          <w:sz w:val="28"/>
          <w:szCs w:val="28"/>
        </w:rPr>
        <w:t>-</w:t>
      </w:r>
      <w:r w:rsidRPr="00A2165F">
        <w:rPr>
          <w:b/>
          <w:sz w:val="28"/>
          <w:szCs w:val="28"/>
        </w:rPr>
        <w:t>BASED HEALTH CENTER</w:t>
      </w:r>
    </w:p>
    <w:p w14:paraId="575FDA61" w14:textId="77777777" w:rsidR="00DF1BA8" w:rsidRPr="00D21DFA" w:rsidRDefault="00DF1BA8" w:rsidP="00DF1BA8">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DF1BA8" w14:paraId="2A64B155" w14:textId="77777777" w:rsidTr="0086290E">
        <w:tc>
          <w:tcPr>
            <w:tcW w:w="4428" w:type="dxa"/>
          </w:tcPr>
          <w:p w14:paraId="13499D79" w14:textId="77777777" w:rsidR="00DF1BA8" w:rsidRPr="00A2165F" w:rsidRDefault="00DF1BA8" w:rsidP="0086290E">
            <w:pPr>
              <w:rPr>
                <w:szCs w:val="24"/>
              </w:rPr>
            </w:pPr>
            <w:r w:rsidRPr="00A2165F">
              <w:rPr>
                <w:szCs w:val="24"/>
              </w:rPr>
              <w:t>POLICY TITLE:</w:t>
            </w:r>
          </w:p>
        </w:tc>
        <w:tc>
          <w:tcPr>
            <w:tcW w:w="4428" w:type="dxa"/>
          </w:tcPr>
          <w:p w14:paraId="0A2AE375" w14:textId="77777777" w:rsidR="00DF1BA8" w:rsidRPr="00463A5F" w:rsidRDefault="00DF1BA8" w:rsidP="0086290E">
            <w:pPr>
              <w:pStyle w:val="Heading1"/>
              <w:rPr>
                <w:szCs w:val="24"/>
                <w:highlight w:val="lightGray"/>
              </w:rPr>
            </w:pPr>
            <w:r w:rsidRPr="004F010E">
              <w:rPr>
                <w:szCs w:val="24"/>
              </w:rPr>
              <w:t xml:space="preserve">Fire </w:t>
            </w:r>
            <w:r>
              <w:rPr>
                <w:szCs w:val="24"/>
              </w:rPr>
              <w:t>o</w:t>
            </w:r>
            <w:r w:rsidRPr="004F010E">
              <w:rPr>
                <w:szCs w:val="24"/>
              </w:rPr>
              <w:t>r Other Emergency</w:t>
            </w:r>
          </w:p>
        </w:tc>
      </w:tr>
      <w:tr w:rsidR="00DF1BA8" w14:paraId="564AEE1E" w14:textId="77777777" w:rsidTr="0086290E">
        <w:tc>
          <w:tcPr>
            <w:tcW w:w="4428" w:type="dxa"/>
          </w:tcPr>
          <w:p w14:paraId="73F3DBB3" w14:textId="77777777" w:rsidR="00DF1BA8" w:rsidRPr="00A2165F" w:rsidRDefault="00DF1BA8" w:rsidP="0086290E">
            <w:pPr>
              <w:rPr>
                <w:szCs w:val="24"/>
              </w:rPr>
            </w:pPr>
            <w:r>
              <w:rPr>
                <w:szCs w:val="24"/>
              </w:rPr>
              <w:t>SEC</w:t>
            </w:r>
            <w:r w:rsidRPr="00A2165F">
              <w:rPr>
                <w:szCs w:val="24"/>
              </w:rPr>
              <w:t>TION:</w:t>
            </w:r>
          </w:p>
        </w:tc>
        <w:tc>
          <w:tcPr>
            <w:tcW w:w="4428" w:type="dxa"/>
          </w:tcPr>
          <w:p w14:paraId="6D40495A" w14:textId="77777777" w:rsidR="00DF1BA8" w:rsidRPr="00A2165F" w:rsidRDefault="00DF1BA8" w:rsidP="00C6347A">
            <w:pPr>
              <w:rPr>
                <w:szCs w:val="24"/>
              </w:rPr>
            </w:pPr>
            <w:r>
              <w:rPr>
                <w:szCs w:val="24"/>
              </w:rPr>
              <w:t>SBHC</w:t>
            </w:r>
          </w:p>
        </w:tc>
      </w:tr>
      <w:tr w:rsidR="00DF1BA8" w14:paraId="7F45A973" w14:textId="77777777" w:rsidTr="0086290E">
        <w:tc>
          <w:tcPr>
            <w:tcW w:w="4428" w:type="dxa"/>
            <w:tcBorders>
              <w:bottom w:val="single" w:sz="4" w:space="0" w:color="auto"/>
            </w:tcBorders>
          </w:tcPr>
          <w:p w14:paraId="139DC872" w14:textId="77777777" w:rsidR="00DF1BA8" w:rsidRPr="00A2165F" w:rsidRDefault="00DF1BA8" w:rsidP="0086290E">
            <w:pPr>
              <w:rPr>
                <w:szCs w:val="24"/>
              </w:rPr>
            </w:pPr>
            <w:r w:rsidRPr="00A2165F">
              <w:rPr>
                <w:szCs w:val="24"/>
              </w:rPr>
              <w:t>LAST REVISION/REVIEW DATE:</w:t>
            </w:r>
          </w:p>
        </w:tc>
        <w:tc>
          <w:tcPr>
            <w:tcW w:w="4428" w:type="dxa"/>
          </w:tcPr>
          <w:p w14:paraId="271F8532" w14:textId="77777777" w:rsidR="00DF1BA8" w:rsidRPr="00A2165F" w:rsidRDefault="00DF145C" w:rsidP="0086290E">
            <w:pPr>
              <w:rPr>
                <w:szCs w:val="24"/>
              </w:rPr>
            </w:pPr>
            <w:r>
              <w:rPr>
                <w:szCs w:val="24"/>
              </w:rPr>
              <w:t>09</w:t>
            </w:r>
            <w:r w:rsidR="00CA6C83">
              <w:rPr>
                <w:szCs w:val="24"/>
              </w:rPr>
              <w:t>/1</w:t>
            </w:r>
            <w:r w:rsidR="00D6605F">
              <w:rPr>
                <w:szCs w:val="24"/>
              </w:rPr>
              <w:t>9</w:t>
            </w:r>
          </w:p>
        </w:tc>
      </w:tr>
      <w:tr w:rsidR="00DF1BA8" w14:paraId="2A2F31D7" w14:textId="77777777" w:rsidTr="0086290E">
        <w:tc>
          <w:tcPr>
            <w:tcW w:w="4428" w:type="dxa"/>
            <w:tcBorders>
              <w:bottom w:val="single" w:sz="4" w:space="0" w:color="auto"/>
            </w:tcBorders>
          </w:tcPr>
          <w:p w14:paraId="2E829C43" w14:textId="77777777" w:rsidR="00DF1BA8" w:rsidRPr="00A2165F" w:rsidRDefault="00DF1BA8" w:rsidP="0086290E">
            <w:pPr>
              <w:rPr>
                <w:szCs w:val="24"/>
              </w:rPr>
            </w:pPr>
            <w:r w:rsidRPr="00A2165F">
              <w:rPr>
                <w:szCs w:val="24"/>
              </w:rPr>
              <w:t>DATE OF ORIGIN:</w:t>
            </w:r>
          </w:p>
        </w:tc>
        <w:tc>
          <w:tcPr>
            <w:tcW w:w="4428" w:type="dxa"/>
          </w:tcPr>
          <w:p w14:paraId="63B17700" w14:textId="77777777" w:rsidR="00DF1BA8" w:rsidRPr="00A2165F" w:rsidRDefault="00DF1BA8" w:rsidP="0086290E">
            <w:pPr>
              <w:rPr>
                <w:szCs w:val="24"/>
              </w:rPr>
            </w:pPr>
          </w:p>
        </w:tc>
      </w:tr>
    </w:tbl>
    <w:p w14:paraId="6F97BBBA" w14:textId="77777777" w:rsidR="00DF1BA8" w:rsidRDefault="00DF1BA8" w:rsidP="00DF1BA8">
      <w:pPr>
        <w:tabs>
          <w:tab w:val="left" w:pos="-720"/>
        </w:tabs>
        <w:spacing w:line="240" w:lineRule="atLeast"/>
        <w:jc w:val="both"/>
        <w:rPr>
          <w:sz w:val="28"/>
        </w:rPr>
      </w:pPr>
      <w:r>
        <w:rPr>
          <w:b/>
          <w:sz w:val="28"/>
        </w:rPr>
        <w:tab/>
      </w:r>
    </w:p>
    <w:p w14:paraId="2B09B85F" w14:textId="77777777" w:rsidR="00DF1BA8" w:rsidRDefault="00DF1BA8" w:rsidP="00DF1BA8">
      <w:pPr>
        <w:ind w:left="1440" w:hanging="1440"/>
        <w:rPr>
          <w:b/>
          <w:szCs w:val="24"/>
        </w:rPr>
      </w:pPr>
      <w:r w:rsidRPr="00A2165F">
        <w:rPr>
          <w:b/>
          <w:szCs w:val="24"/>
        </w:rPr>
        <w:t>POLICY</w:t>
      </w:r>
      <w:r>
        <w:rPr>
          <w:b/>
          <w:szCs w:val="24"/>
        </w:rPr>
        <w:t>:</w:t>
      </w:r>
    </w:p>
    <w:p w14:paraId="2EF2DA45" w14:textId="77777777" w:rsidR="008F0D23" w:rsidRPr="00A2165F" w:rsidRDefault="008F0D23" w:rsidP="00DF1BA8">
      <w:pPr>
        <w:ind w:left="1440" w:hanging="1440"/>
        <w:rPr>
          <w:szCs w:val="24"/>
        </w:rPr>
      </w:pPr>
    </w:p>
    <w:p w14:paraId="35AC6707" w14:textId="77777777" w:rsidR="00DF1BA8" w:rsidRDefault="00824162" w:rsidP="00DF1BA8">
      <w:pPr>
        <w:rPr>
          <w:szCs w:val="24"/>
        </w:rPr>
      </w:pPr>
      <w:r>
        <w:rPr>
          <w:szCs w:val="24"/>
        </w:rPr>
        <w:t>In the</w:t>
      </w:r>
      <w:r w:rsidR="00DF1BA8">
        <w:rPr>
          <w:szCs w:val="24"/>
        </w:rPr>
        <w:t xml:space="preserve"> event of a fire or other emergency, the SBHC will focus primary attention to the safe and orderly evacuation of students and staff.</w:t>
      </w:r>
    </w:p>
    <w:p w14:paraId="31F948D7" w14:textId="77777777" w:rsidR="00DF1BA8" w:rsidRPr="003E3C32" w:rsidRDefault="00DF1BA8" w:rsidP="00DF1BA8">
      <w:pPr>
        <w:rPr>
          <w:szCs w:val="24"/>
        </w:rPr>
      </w:pPr>
    </w:p>
    <w:p w14:paraId="436C3D04" w14:textId="77777777" w:rsidR="00DF1BA8" w:rsidRDefault="00DF1BA8" w:rsidP="00DF1BA8">
      <w:pPr>
        <w:rPr>
          <w:b/>
          <w:szCs w:val="24"/>
        </w:rPr>
      </w:pPr>
      <w:r w:rsidRPr="00A2165F">
        <w:rPr>
          <w:b/>
          <w:szCs w:val="24"/>
        </w:rPr>
        <w:t>PROCEDURE</w:t>
      </w:r>
      <w:r>
        <w:rPr>
          <w:b/>
          <w:szCs w:val="24"/>
        </w:rPr>
        <w:t>:</w:t>
      </w:r>
    </w:p>
    <w:p w14:paraId="2A6DA549" w14:textId="77777777" w:rsidR="008F0D23" w:rsidRPr="00A2165F" w:rsidRDefault="008F0D23" w:rsidP="00DF1BA8">
      <w:pPr>
        <w:rPr>
          <w:b/>
          <w:szCs w:val="24"/>
        </w:rPr>
      </w:pPr>
    </w:p>
    <w:p w14:paraId="4B6AAB66" w14:textId="77777777" w:rsidR="00DF1BA8" w:rsidRDefault="00DF1BA8" w:rsidP="008F046D">
      <w:pPr>
        <w:numPr>
          <w:ilvl w:val="0"/>
          <w:numId w:val="23"/>
        </w:numPr>
        <w:rPr>
          <w:szCs w:val="24"/>
        </w:rPr>
      </w:pPr>
      <w:r>
        <w:rPr>
          <w:szCs w:val="24"/>
        </w:rPr>
        <w:t xml:space="preserve">A written place of evacuation </w:t>
      </w:r>
      <w:r w:rsidR="00CA6C83">
        <w:rPr>
          <w:szCs w:val="24"/>
        </w:rPr>
        <w:t>shall be</w:t>
      </w:r>
      <w:r>
        <w:rPr>
          <w:szCs w:val="24"/>
        </w:rPr>
        <w:t xml:space="preserve"> visibly posted </w:t>
      </w:r>
      <w:r w:rsidR="00CA6C83">
        <w:rPr>
          <w:szCs w:val="24"/>
        </w:rPr>
        <w:t xml:space="preserve">in a prominent place </w:t>
      </w:r>
      <w:r>
        <w:rPr>
          <w:szCs w:val="24"/>
        </w:rPr>
        <w:t>in the SBHC.</w:t>
      </w:r>
    </w:p>
    <w:p w14:paraId="563E45A4" w14:textId="77777777" w:rsidR="00320D93" w:rsidRDefault="00320D93" w:rsidP="00320D93">
      <w:pPr>
        <w:rPr>
          <w:szCs w:val="24"/>
        </w:rPr>
      </w:pPr>
    </w:p>
    <w:p w14:paraId="2E027966" w14:textId="77777777" w:rsidR="00DF1BA8" w:rsidRDefault="00320D93" w:rsidP="008F046D">
      <w:pPr>
        <w:numPr>
          <w:ilvl w:val="0"/>
          <w:numId w:val="23"/>
        </w:numPr>
        <w:rPr>
          <w:szCs w:val="24"/>
        </w:rPr>
      </w:pPr>
      <w:r>
        <w:rPr>
          <w:szCs w:val="24"/>
        </w:rPr>
        <w:t>The eva</w:t>
      </w:r>
      <w:r w:rsidR="00C6347A">
        <w:rPr>
          <w:szCs w:val="24"/>
        </w:rPr>
        <w:t>c</w:t>
      </w:r>
      <w:r>
        <w:rPr>
          <w:szCs w:val="24"/>
        </w:rPr>
        <w:t>uation</w:t>
      </w:r>
      <w:r w:rsidR="002A2A31">
        <w:rPr>
          <w:szCs w:val="24"/>
        </w:rPr>
        <w:t xml:space="preserve"> route is usually established by the school.</w:t>
      </w:r>
    </w:p>
    <w:p w14:paraId="2FF80936" w14:textId="77777777" w:rsidR="002A2A31" w:rsidRDefault="002A2A31" w:rsidP="002A2A31">
      <w:pPr>
        <w:pStyle w:val="ListParagraph"/>
        <w:rPr>
          <w:szCs w:val="24"/>
        </w:rPr>
      </w:pPr>
    </w:p>
    <w:p w14:paraId="59861736" w14:textId="77777777" w:rsidR="00DF1BA8" w:rsidRDefault="00DF1BA8" w:rsidP="008F046D">
      <w:pPr>
        <w:numPr>
          <w:ilvl w:val="0"/>
          <w:numId w:val="23"/>
        </w:numPr>
        <w:rPr>
          <w:szCs w:val="24"/>
        </w:rPr>
      </w:pPr>
      <w:r>
        <w:rPr>
          <w:szCs w:val="24"/>
        </w:rPr>
        <w:t xml:space="preserve">All SBHC staff </w:t>
      </w:r>
      <w:r w:rsidR="00CA6C83">
        <w:rPr>
          <w:szCs w:val="24"/>
        </w:rPr>
        <w:t xml:space="preserve">will </w:t>
      </w:r>
      <w:r>
        <w:rPr>
          <w:szCs w:val="24"/>
        </w:rPr>
        <w:t>review and rehearse evacuations as scheduled by the school.</w:t>
      </w:r>
    </w:p>
    <w:p w14:paraId="08354E1C" w14:textId="77777777" w:rsidR="00DF1BA8" w:rsidRDefault="00DF1BA8" w:rsidP="00DF1BA8">
      <w:pPr>
        <w:rPr>
          <w:szCs w:val="24"/>
        </w:rPr>
      </w:pPr>
    </w:p>
    <w:p w14:paraId="00023356" w14:textId="77777777" w:rsidR="00DF1BA8" w:rsidRDefault="00DF1BA8" w:rsidP="008F046D">
      <w:pPr>
        <w:numPr>
          <w:ilvl w:val="0"/>
          <w:numId w:val="23"/>
        </w:numPr>
        <w:rPr>
          <w:szCs w:val="24"/>
        </w:rPr>
      </w:pPr>
      <w:r>
        <w:rPr>
          <w:szCs w:val="24"/>
        </w:rPr>
        <w:t xml:space="preserve">The SBHC coordinator </w:t>
      </w:r>
      <w:r w:rsidR="00CA6C83">
        <w:rPr>
          <w:szCs w:val="24"/>
        </w:rPr>
        <w:t>shall maintain</w:t>
      </w:r>
      <w:r>
        <w:rPr>
          <w:szCs w:val="24"/>
        </w:rPr>
        <w:t xml:space="preserve"> monthly records of evacuation drill</w:t>
      </w:r>
      <w:r w:rsidR="00E50A0C">
        <w:rPr>
          <w:szCs w:val="24"/>
        </w:rPr>
        <w:t>s</w:t>
      </w:r>
      <w:r w:rsidR="00CA6C83">
        <w:rPr>
          <w:szCs w:val="24"/>
        </w:rPr>
        <w:t xml:space="preserve"> and perform an annual evaluation of fire drill procedures</w:t>
      </w:r>
      <w:r>
        <w:rPr>
          <w:szCs w:val="24"/>
        </w:rPr>
        <w:t>.</w:t>
      </w:r>
    </w:p>
    <w:p w14:paraId="6F780F54" w14:textId="77777777" w:rsidR="00DF1BA8" w:rsidRDefault="00DF1BA8" w:rsidP="00DF1BA8">
      <w:pPr>
        <w:rPr>
          <w:szCs w:val="24"/>
        </w:rPr>
      </w:pPr>
    </w:p>
    <w:p w14:paraId="6BF10658" w14:textId="77777777" w:rsidR="00DF1BA8" w:rsidRDefault="00CA6C83" w:rsidP="008F046D">
      <w:pPr>
        <w:numPr>
          <w:ilvl w:val="0"/>
          <w:numId w:val="23"/>
        </w:numPr>
        <w:rPr>
          <w:szCs w:val="24"/>
        </w:rPr>
      </w:pPr>
      <w:r>
        <w:rPr>
          <w:szCs w:val="24"/>
        </w:rPr>
        <w:t>In and emergency or drill, staff shall t</w:t>
      </w:r>
      <w:r w:rsidR="00DF1BA8">
        <w:rPr>
          <w:szCs w:val="24"/>
        </w:rPr>
        <w:t>urn off lights, close all doors</w:t>
      </w:r>
      <w:r w:rsidR="00824162">
        <w:rPr>
          <w:szCs w:val="24"/>
        </w:rPr>
        <w:t>, and lock</w:t>
      </w:r>
      <w:r w:rsidR="00DF1BA8">
        <w:rPr>
          <w:szCs w:val="24"/>
        </w:rPr>
        <w:t xml:space="preserve"> files containing medical records.</w:t>
      </w:r>
    </w:p>
    <w:p w14:paraId="188D5D46" w14:textId="77777777" w:rsidR="00DF1BA8" w:rsidRDefault="00DF1BA8" w:rsidP="00DF1BA8">
      <w:pPr>
        <w:rPr>
          <w:szCs w:val="24"/>
        </w:rPr>
      </w:pPr>
    </w:p>
    <w:p w14:paraId="0240114A" w14:textId="77777777" w:rsidR="00DF1BA8" w:rsidRPr="00A92A25" w:rsidRDefault="00DF1BA8" w:rsidP="008F046D">
      <w:pPr>
        <w:numPr>
          <w:ilvl w:val="0"/>
          <w:numId w:val="23"/>
        </w:numPr>
        <w:rPr>
          <w:szCs w:val="24"/>
        </w:rPr>
      </w:pPr>
      <w:r w:rsidRPr="00A92A25">
        <w:rPr>
          <w:szCs w:val="24"/>
        </w:rPr>
        <w:t>Students who are in the SBHC at the time of the emergency will evacuate with the SBHC staff.</w:t>
      </w:r>
    </w:p>
    <w:p w14:paraId="6EE3E29A" w14:textId="77777777" w:rsidR="00DF1BA8" w:rsidRDefault="00DF1BA8" w:rsidP="006962BA">
      <w:pPr>
        <w:tabs>
          <w:tab w:val="left" w:pos="-720"/>
          <w:tab w:val="left" w:pos="0"/>
        </w:tabs>
        <w:spacing w:line="240" w:lineRule="atLeast"/>
        <w:ind w:left="720" w:hanging="720"/>
      </w:pPr>
    </w:p>
    <w:p w14:paraId="377919EC" w14:textId="77777777" w:rsidR="00DF1BA8" w:rsidRDefault="00DF1BA8" w:rsidP="006962BA">
      <w:pPr>
        <w:tabs>
          <w:tab w:val="left" w:pos="-720"/>
          <w:tab w:val="left" w:pos="0"/>
        </w:tabs>
        <w:spacing w:line="240" w:lineRule="atLeast"/>
        <w:ind w:left="720" w:hanging="720"/>
      </w:pPr>
    </w:p>
    <w:p w14:paraId="3BE43366" w14:textId="77777777" w:rsidR="00DF1BA8" w:rsidRDefault="00DF1BA8" w:rsidP="006962BA">
      <w:pPr>
        <w:tabs>
          <w:tab w:val="left" w:pos="-720"/>
          <w:tab w:val="left" w:pos="0"/>
        </w:tabs>
        <w:spacing w:line="240" w:lineRule="atLeast"/>
        <w:ind w:left="720" w:hanging="720"/>
      </w:pPr>
    </w:p>
    <w:p w14:paraId="3C94A087" w14:textId="77777777" w:rsidR="00DF1BA8" w:rsidRDefault="00DF1BA8" w:rsidP="006962BA">
      <w:pPr>
        <w:tabs>
          <w:tab w:val="left" w:pos="-720"/>
          <w:tab w:val="left" w:pos="0"/>
        </w:tabs>
        <w:spacing w:line="240" w:lineRule="atLeast"/>
        <w:ind w:left="720" w:hanging="720"/>
      </w:pPr>
    </w:p>
    <w:p w14:paraId="2CDF3808" w14:textId="77777777" w:rsidR="00DF1BA8" w:rsidRDefault="00DF1BA8" w:rsidP="006962BA">
      <w:pPr>
        <w:tabs>
          <w:tab w:val="left" w:pos="-720"/>
          <w:tab w:val="left" w:pos="0"/>
        </w:tabs>
        <w:spacing w:line="240" w:lineRule="atLeast"/>
        <w:ind w:left="720" w:hanging="720"/>
      </w:pPr>
    </w:p>
    <w:p w14:paraId="0A754E58" w14:textId="77777777" w:rsidR="00DF1BA8" w:rsidRDefault="00DF1BA8" w:rsidP="006962BA">
      <w:pPr>
        <w:tabs>
          <w:tab w:val="left" w:pos="-720"/>
          <w:tab w:val="left" w:pos="0"/>
        </w:tabs>
        <w:spacing w:line="240" w:lineRule="atLeast"/>
        <w:ind w:left="720" w:hanging="720"/>
      </w:pPr>
    </w:p>
    <w:p w14:paraId="514B4BBA" w14:textId="77777777" w:rsidR="00DF1BA8" w:rsidRDefault="00DF1BA8" w:rsidP="006962BA">
      <w:pPr>
        <w:tabs>
          <w:tab w:val="left" w:pos="-720"/>
          <w:tab w:val="left" w:pos="0"/>
        </w:tabs>
        <w:spacing w:line="240" w:lineRule="atLeast"/>
        <w:ind w:left="720" w:hanging="720"/>
      </w:pPr>
    </w:p>
    <w:p w14:paraId="50A4FC88" w14:textId="77777777" w:rsidR="00DF1BA8" w:rsidRDefault="00DF1BA8" w:rsidP="006962BA">
      <w:pPr>
        <w:tabs>
          <w:tab w:val="left" w:pos="-720"/>
          <w:tab w:val="left" w:pos="0"/>
        </w:tabs>
        <w:spacing w:line="240" w:lineRule="atLeast"/>
        <w:ind w:left="720" w:hanging="720"/>
      </w:pPr>
    </w:p>
    <w:p w14:paraId="6478BEB4" w14:textId="77777777" w:rsidR="00DF1BA8" w:rsidRDefault="00DF1BA8" w:rsidP="006962BA">
      <w:pPr>
        <w:tabs>
          <w:tab w:val="left" w:pos="-720"/>
          <w:tab w:val="left" w:pos="0"/>
        </w:tabs>
        <w:spacing w:line="240" w:lineRule="atLeast"/>
        <w:ind w:left="720" w:hanging="720"/>
      </w:pPr>
    </w:p>
    <w:p w14:paraId="0738DC4E" w14:textId="77777777" w:rsidR="00DF1BA8" w:rsidRDefault="00DF1BA8" w:rsidP="006962BA">
      <w:pPr>
        <w:tabs>
          <w:tab w:val="left" w:pos="-720"/>
          <w:tab w:val="left" w:pos="0"/>
        </w:tabs>
        <w:spacing w:line="240" w:lineRule="atLeast"/>
        <w:ind w:left="720" w:hanging="720"/>
      </w:pPr>
    </w:p>
    <w:p w14:paraId="2B6858CE" w14:textId="77777777" w:rsidR="00DF1BA8" w:rsidRDefault="00DF1BA8" w:rsidP="006962BA">
      <w:pPr>
        <w:tabs>
          <w:tab w:val="left" w:pos="-720"/>
          <w:tab w:val="left" w:pos="0"/>
        </w:tabs>
        <w:spacing w:line="240" w:lineRule="atLeast"/>
        <w:ind w:left="720" w:hanging="720"/>
      </w:pPr>
    </w:p>
    <w:p w14:paraId="5D23A0B7" w14:textId="77777777" w:rsidR="00DF1BA8" w:rsidRDefault="00DF1BA8" w:rsidP="006962BA">
      <w:pPr>
        <w:tabs>
          <w:tab w:val="left" w:pos="-720"/>
          <w:tab w:val="left" w:pos="0"/>
        </w:tabs>
        <w:spacing w:line="240" w:lineRule="atLeast"/>
        <w:ind w:left="720" w:hanging="720"/>
      </w:pPr>
    </w:p>
    <w:p w14:paraId="3AD96A11" w14:textId="77777777" w:rsidR="00DF1BA8" w:rsidRDefault="00DF1BA8" w:rsidP="006962BA">
      <w:pPr>
        <w:tabs>
          <w:tab w:val="left" w:pos="-720"/>
          <w:tab w:val="left" w:pos="0"/>
        </w:tabs>
        <w:spacing w:line="240" w:lineRule="atLeast"/>
        <w:ind w:left="720" w:hanging="720"/>
      </w:pPr>
    </w:p>
    <w:p w14:paraId="41C6E2FF" w14:textId="77777777" w:rsidR="00B24DFB" w:rsidRDefault="00B24DFB" w:rsidP="006962BA">
      <w:pPr>
        <w:tabs>
          <w:tab w:val="left" w:pos="-720"/>
          <w:tab w:val="left" w:pos="0"/>
        </w:tabs>
        <w:spacing w:line="240" w:lineRule="atLeast"/>
        <w:ind w:left="720" w:hanging="720"/>
      </w:pPr>
    </w:p>
    <w:p w14:paraId="05FF1BCB" w14:textId="77777777" w:rsidR="00E3721D" w:rsidRDefault="00E3721D" w:rsidP="006962BA">
      <w:pPr>
        <w:tabs>
          <w:tab w:val="left" w:pos="-720"/>
          <w:tab w:val="left" w:pos="0"/>
        </w:tabs>
        <w:spacing w:line="240" w:lineRule="atLeast"/>
        <w:ind w:left="720" w:hanging="720"/>
      </w:pPr>
    </w:p>
    <w:p w14:paraId="26D9F558" w14:textId="77777777" w:rsidR="006E7C2B" w:rsidRDefault="006E7C2B" w:rsidP="006962BA">
      <w:pPr>
        <w:tabs>
          <w:tab w:val="left" w:pos="-720"/>
          <w:tab w:val="left" w:pos="0"/>
        </w:tabs>
        <w:spacing w:line="240" w:lineRule="atLeast"/>
        <w:ind w:left="720" w:hanging="720"/>
      </w:pPr>
    </w:p>
    <w:p w14:paraId="12A5E619" w14:textId="77777777" w:rsidR="006E7C2B" w:rsidRDefault="006E7C2B" w:rsidP="006962BA">
      <w:pPr>
        <w:tabs>
          <w:tab w:val="left" w:pos="-720"/>
          <w:tab w:val="left" w:pos="0"/>
        </w:tabs>
        <w:spacing w:line="240" w:lineRule="atLeast"/>
        <w:ind w:left="720" w:hanging="720"/>
      </w:pPr>
    </w:p>
    <w:p w14:paraId="0178F83F" w14:textId="77777777" w:rsidR="006E7C2B" w:rsidRDefault="006E7C2B" w:rsidP="006962BA">
      <w:pPr>
        <w:tabs>
          <w:tab w:val="left" w:pos="-720"/>
          <w:tab w:val="left" w:pos="0"/>
        </w:tabs>
        <w:spacing w:line="240" w:lineRule="atLeast"/>
        <w:ind w:left="720" w:hanging="720"/>
      </w:pPr>
    </w:p>
    <w:p w14:paraId="18D82DFB" w14:textId="77777777" w:rsidR="00E3721D" w:rsidRDefault="00E3721D" w:rsidP="006962BA">
      <w:pPr>
        <w:tabs>
          <w:tab w:val="left" w:pos="-720"/>
          <w:tab w:val="left" w:pos="0"/>
        </w:tabs>
        <w:spacing w:line="240" w:lineRule="atLeast"/>
        <w:ind w:left="720" w:hanging="720"/>
      </w:pPr>
    </w:p>
    <w:p w14:paraId="3868A64A" w14:textId="77777777" w:rsidR="00E3721D" w:rsidRDefault="00E3721D" w:rsidP="006962BA">
      <w:pPr>
        <w:tabs>
          <w:tab w:val="left" w:pos="-720"/>
          <w:tab w:val="left" w:pos="0"/>
        </w:tabs>
        <w:spacing w:line="240" w:lineRule="atLeast"/>
        <w:ind w:left="720" w:hanging="720"/>
      </w:pPr>
    </w:p>
    <w:p w14:paraId="21C03B64" w14:textId="77777777" w:rsidR="00DF1BA8" w:rsidRDefault="00DF1BA8" w:rsidP="00DF1BA8">
      <w:pPr>
        <w:pStyle w:val="Title"/>
        <w:jc w:val="center"/>
      </w:pPr>
      <w:r>
        <w:lastRenderedPageBreak/>
        <w:t>CHRISTIANA CARE HEALTH SERVICES POLICY</w:t>
      </w:r>
    </w:p>
    <w:p w14:paraId="66B326AB" w14:textId="77777777" w:rsidR="00DF1BA8" w:rsidRDefault="00DF1BA8" w:rsidP="00DF1BA8">
      <w:pPr>
        <w:pStyle w:val="Title"/>
        <w:jc w:val="center"/>
      </w:pPr>
      <w:r>
        <w:t>SCHOOL</w:t>
      </w:r>
      <w:r w:rsidR="00A92A25">
        <w:t>-</w:t>
      </w:r>
      <w:r>
        <w:t>BASED HEALTH CENTER</w:t>
      </w:r>
    </w:p>
    <w:p w14:paraId="01DF68EF" w14:textId="77777777" w:rsidR="00BF60AA" w:rsidRPr="000F71FD" w:rsidRDefault="00BF60AA" w:rsidP="00DF1BA8">
      <w:pPr>
        <w:pStyle w:val="Title"/>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DF1BA8" w14:paraId="52ADC3A0" w14:textId="77777777" w:rsidTr="0086290E">
        <w:tc>
          <w:tcPr>
            <w:tcW w:w="4428" w:type="dxa"/>
          </w:tcPr>
          <w:p w14:paraId="72C94122" w14:textId="77777777" w:rsidR="00DF1BA8" w:rsidRDefault="00DF1BA8" w:rsidP="0086290E">
            <w:r>
              <w:t>POLICY TITLE:</w:t>
            </w:r>
          </w:p>
        </w:tc>
        <w:tc>
          <w:tcPr>
            <w:tcW w:w="4428" w:type="dxa"/>
          </w:tcPr>
          <w:p w14:paraId="2DD4AAEB" w14:textId="77777777" w:rsidR="00DF1BA8" w:rsidRPr="00BD1F33" w:rsidRDefault="00DF1BA8" w:rsidP="0086290E">
            <w:r>
              <w:t>Immunization Policy</w:t>
            </w:r>
          </w:p>
        </w:tc>
      </w:tr>
      <w:tr w:rsidR="00DF1BA8" w14:paraId="3015618E" w14:textId="77777777" w:rsidTr="0086290E">
        <w:tc>
          <w:tcPr>
            <w:tcW w:w="4428" w:type="dxa"/>
          </w:tcPr>
          <w:p w14:paraId="6F36AB30" w14:textId="77777777" w:rsidR="00DF1BA8" w:rsidRDefault="00DF1BA8" w:rsidP="0086290E">
            <w:r>
              <w:t>SECTION:</w:t>
            </w:r>
          </w:p>
        </w:tc>
        <w:tc>
          <w:tcPr>
            <w:tcW w:w="4428" w:type="dxa"/>
          </w:tcPr>
          <w:p w14:paraId="1F523704" w14:textId="77777777" w:rsidR="00DF1BA8" w:rsidRPr="00BD1F33" w:rsidRDefault="00DF1BA8" w:rsidP="00006218">
            <w:r>
              <w:t>SBHC</w:t>
            </w:r>
          </w:p>
        </w:tc>
      </w:tr>
      <w:tr w:rsidR="00DF1BA8" w14:paraId="3FE6B898" w14:textId="77777777" w:rsidTr="0086290E">
        <w:tc>
          <w:tcPr>
            <w:tcW w:w="4428" w:type="dxa"/>
          </w:tcPr>
          <w:p w14:paraId="3F4C5AE7" w14:textId="77777777" w:rsidR="00DF1BA8" w:rsidRDefault="00DF1BA8" w:rsidP="0086290E">
            <w:r>
              <w:t xml:space="preserve">LAST </w:t>
            </w:r>
            <w:r w:rsidRPr="000F71FD">
              <w:t>REVISION/REVIEW</w:t>
            </w:r>
            <w:r>
              <w:t xml:space="preserve"> DATE:</w:t>
            </w:r>
          </w:p>
        </w:tc>
        <w:tc>
          <w:tcPr>
            <w:tcW w:w="4428" w:type="dxa"/>
          </w:tcPr>
          <w:p w14:paraId="6F483358" w14:textId="77777777" w:rsidR="00DF1BA8" w:rsidRPr="00BD1F33" w:rsidRDefault="00195334" w:rsidP="0086290E">
            <w:r>
              <w:t>09/1</w:t>
            </w:r>
            <w:r w:rsidR="00CD44CA">
              <w:t>9</w:t>
            </w:r>
          </w:p>
        </w:tc>
      </w:tr>
      <w:tr w:rsidR="00DF1BA8" w14:paraId="7943F717" w14:textId="77777777" w:rsidTr="0086290E">
        <w:tc>
          <w:tcPr>
            <w:tcW w:w="4428" w:type="dxa"/>
          </w:tcPr>
          <w:p w14:paraId="1144825A" w14:textId="77777777" w:rsidR="00DF1BA8" w:rsidRDefault="00DF1BA8" w:rsidP="0086290E">
            <w:r>
              <w:t>DATE OF ORIGIN:</w:t>
            </w:r>
          </w:p>
        </w:tc>
        <w:tc>
          <w:tcPr>
            <w:tcW w:w="4428" w:type="dxa"/>
          </w:tcPr>
          <w:p w14:paraId="0C497617" w14:textId="77777777" w:rsidR="00DF1BA8" w:rsidRDefault="00DF1BA8" w:rsidP="0086290E">
            <w:r>
              <w:t>10/12/97</w:t>
            </w:r>
          </w:p>
        </w:tc>
      </w:tr>
    </w:tbl>
    <w:p w14:paraId="3F6B2A09" w14:textId="77777777" w:rsidR="00DF1BA8" w:rsidRPr="00307C26" w:rsidRDefault="00DF1BA8" w:rsidP="00DF1BA8">
      <w:pPr>
        <w:pStyle w:val="Heading2"/>
        <w:rPr>
          <w:i w:val="0"/>
        </w:rPr>
      </w:pPr>
    </w:p>
    <w:p w14:paraId="0D387EB4" w14:textId="77777777" w:rsidR="00DF1BA8" w:rsidRPr="000872B8" w:rsidRDefault="00DF1BA8" w:rsidP="00DF1BA8">
      <w:pPr>
        <w:pStyle w:val="Heading2"/>
        <w:rPr>
          <w:rFonts w:ascii="Times New Roman" w:hAnsi="Times New Roman"/>
          <w:i w:val="0"/>
        </w:rPr>
      </w:pPr>
      <w:r w:rsidRPr="000872B8">
        <w:rPr>
          <w:rFonts w:ascii="Times New Roman" w:hAnsi="Times New Roman"/>
          <w:i w:val="0"/>
        </w:rPr>
        <w:t>POLICY:</w:t>
      </w:r>
    </w:p>
    <w:p w14:paraId="4B61744A" w14:textId="77777777" w:rsidR="00DF1BA8" w:rsidRDefault="00295B79" w:rsidP="00DF1BA8">
      <w:r>
        <w:t xml:space="preserve">Immunization status of </w:t>
      </w:r>
      <w:r w:rsidR="00DF1BA8">
        <w:t>students</w:t>
      </w:r>
      <w:r>
        <w:t xml:space="preserve"> will be reviewed</w:t>
      </w:r>
      <w:r w:rsidR="00DF1BA8">
        <w:t>.</w:t>
      </w:r>
      <w:r>
        <w:t xml:space="preserve">  Students identified with immunization deficiencies will be given information about obtaining needed immunizations.</w:t>
      </w:r>
    </w:p>
    <w:p w14:paraId="74B71DDC" w14:textId="77777777" w:rsidR="00DF1BA8" w:rsidRPr="000872B8" w:rsidRDefault="00DF1BA8" w:rsidP="00DF1BA8"/>
    <w:p w14:paraId="30017F1A" w14:textId="77777777" w:rsidR="00DF1BA8" w:rsidRDefault="00DF1BA8" w:rsidP="00DF1BA8">
      <w:pPr>
        <w:pStyle w:val="Heading2"/>
        <w:rPr>
          <w:rFonts w:ascii="Times New Roman" w:hAnsi="Times New Roman"/>
          <w:i w:val="0"/>
        </w:rPr>
      </w:pPr>
      <w:r w:rsidRPr="000872B8">
        <w:rPr>
          <w:rFonts w:ascii="Times New Roman" w:hAnsi="Times New Roman"/>
          <w:i w:val="0"/>
        </w:rPr>
        <w:t>PROCEDURE:</w:t>
      </w:r>
    </w:p>
    <w:p w14:paraId="4475DDCA" w14:textId="77777777" w:rsidR="008F0D23" w:rsidRPr="008F0D23" w:rsidRDefault="008F0D23" w:rsidP="008F0D23"/>
    <w:p w14:paraId="78CA63F3" w14:textId="77777777" w:rsidR="00DF1BA8" w:rsidRPr="008E2F22" w:rsidRDefault="00DF1BA8" w:rsidP="000872B8">
      <w:pPr>
        <w:ind w:left="720" w:hanging="360"/>
      </w:pPr>
      <w:r>
        <w:t>1.</w:t>
      </w:r>
      <w:r>
        <w:tab/>
      </w:r>
      <w:r w:rsidRPr="008E2F22">
        <w:t xml:space="preserve">When a </w:t>
      </w:r>
      <w:r>
        <w:t xml:space="preserve">student </w:t>
      </w:r>
      <w:r w:rsidRPr="008E2F22">
        <w:t xml:space="preserve">chart is </w:t>
      </w:r>
      <w:r>
        <w:t>initiated</w:t>
      </w:r>
      <w:r w:rsidRPr="008E2F22">
        <w:t>, the immuni</w:t>
      </w:r>
      <w:r w:rsidR="00160233">
        <w:t xml:space="preserve">zation status of the student is </w:t>
      </w:r>
      <w:r w:rsidRPr="008E2F22">
        <w:t>verified.</w:t>
      </w:r>
    </w:p>
    <w:p w14:paraId="07694BC1" w14:textId="77777777" w:rsidR="00DF1BA8" w:rsidRPr="008E2F22" w:rsidRDefault="00DF1BA8" w:rsidP="000872B8">
      <w:pPr>
        <w:ind w:hanging="360"/>
      </w:pPr>
    </w:p>
    <w:p w14:paraId="6D8BE2EF" w14:textId="77777777" w:rsidR="004346F9" w:rsidRDefault="00DF1BA8" w:rsidP="000872B8">
      <w:pPr>
        <w:ind w:left="720" w:hanging="360"/>
      </w:pPr>
      <w:r>
        <w:t>2.</w:t>
      </w:r>
      <w:r>
        <w:tab/>
      </w:r>
      <w:r w:rsidR="004346F9">
        <w:t>Students in need of an immunization will be referred to their PCP.</w:t>
      </w:r>
    </w:p>
    <w:p w14:paraId="2A8DD107" w14:textId="77777777" w:rsidR="004346F9" w:rsidRDefault="004346F9" w:rsidP="000872B8">
      <w:pPr>
        <w:ind w:left="720" w:hanging="360"/>
      </w:pPr>
    </w:p>
    <w:p w14:paraId="1D98CA18" w14:textId="77777777" w:rsidR="00205790" w:rsidRDefault="000872B8" w:rsidP="000872B8">
      <w:pPr>
        <w:ind w:hanging="360"/>
      </w:pPr>
      <w:r>
        <w:t xml:space="preserve">            </w:t>
      </w:r>
      <w:r w:rsidR="00205790">
        <w:t xml:space="preserve">3.   </w:t>
      </w:r>
      <w:r w:rsidR="00160233">
        <w:t>P</w:t>
      </w:r>
      <w:r w:rsidR="004346F9">
        <w:t xml:space="preserve">arents/guardian may opt to have their </w:t>
      </w:r>
      <w:r w:rsidR="00160233">
        <w:t xml:space="preserve">students </w:t>
      </w:r>
      <w:r w:rsidR="004346F9">
        <w:t>vaccin</w:t>
      </w:r>
      <w:r w:rsidR="00160233">
        <w:t>at</w:t>
      </w:r>
      <w:r w:rsidR="004346F9">
        <w:t>e</w:t>
      </w:r>
      <w:r w:rsidR="00160233">
        <w:t>d</w:t>
      </w:r>
      <w:r w:rsidR="004346F9">
        <w:t xml:space="preserve"> </w:t>
      </w:r>
      <w:r w:rsidR="00205790">
        <w:t xml:space="preserve">                  </w:t>
      </w:r>
    </w:p>
    <w:p w14:paraId="098DB850" w14:textId="77777777" w:rsidR="004346F9" w:rsidRDefault="00205790" w:rsidP="000872B8">
      <w:pPr>
        <w:tabs>
          <w:tab w:val="left" w:pos="720"/>
        </w:tabs>
        <w:ind w:hanging="360"/>
      </w:pPr>
      <w:r>
        <w:t xml:space="preserve">           </w:t>
      </w:r>
      <w:r w:rsidR="000872B8">
        <w:t xml:space="preserve">      </w:t>
      </w:r>
      <w:r>
        <w:t xml:space="preserve"> </w:t>
      </w:r>
      <w:r w:rsidR="004346F9">
        <w:t>at the SBHC.</w:t>
      </w:r>
    </w:p>
    <w:p w14:paraId="1CE49461" w14:textId="77777777" w:rsidR="00144287" w:rsidRDefault="00144287" w:rsidP="000872B8">
      <w:pPr>
        <w:tabs>
          <w:tab w:val="left" w:pos="720"/>
        </w:tabs>
        <w:ind w:hanging="360"/>
      </w:pPr>
    </w:p>
    <w:p w14:paraId="081D1360" w14:textId="77777777" w:rsidR="00144287" w:rsidRDefault="00144287" w:rsidP="00160233">
      <w:pPr>
        <w:tabs>
          <w:tab w:val="left" w:pos="720"/>
        </w:tabs>
        <w:ind w:hanging="360"/>
      </w:pPr>
      <w:r>
        <w:t xml:space="preserve">            4</w:t>
      </w:r>
      <w:r w:rsidRPr="00AE34BC">
        <w:t xml:space="preserve">.   </w:t>
      </w:r>
      <w:r w:rsidR="00160233" w:rsidRPr="00AE34BC">
        <w:t>Once a vaccine deficiency is identified an immunization consent form will be sent home</w:t>
      </w:r>
      <w:r w:rsidRPr="00AE34BC">
        <w:t>.</w:t>
      </w:r>
    </w:p>
    <w:p w14:paraId="5E7CFDF3" w14:textId="77777777" w:rsidR="004346F9" w:rsidRDefault="004346F9" w:rsidP="000872B8">
      <w:pPr>
        <w:ind w:hanging="360"/>
      </w:pPr>
    </w:p>
    <w:p w14:paraId="7C273654" w14:textId="77777777" w:rsidR="003338D6" w:rsidRDefault="00144287" w:rsidP="003338D6">
      <w:pPr>
        <w:ind w:left="360"/>
      </w:pPr>
      <w:r>
        <w:t>5</w:t>
      </w:r>
      <w:r w:rsidR="00295B79">
        <w:t xml:space="preserve">.   </w:t>
      </w:r>
      <w:r w:rsidR="00DF1BA8" w:rsidRPr="008E2F22">
        <w:t>Students 18 or older may sign their own consent forms.</w:t>
      </w:r>
      <w:r w:rsidR="00536582">
        <w:t xml:space="preserve">  Signature on the Vaccine </w:t>
      </w:r>
      <w:r w:rsidR="003338D6">
        <w:t xml:space="preserve"> </w:t>
      </w:r>
    </w:p>
    <w:p w14:paraId="075C39AB" w14:textId="77777777" w:rsidR="00DF1BA8" w:rsidRPr="008E2F22" w:rsidRDefault="003338D6" w:rsidP="003338D6">
      <w:pPr>
        <w:ind w:left="360"/>
      </w:pPr>
      <w:r>
        <w:t xml:space="preserve">      </w:t>
      </w:r>
      <w:r w:rsidR="00536582">
        <w:t>Administration Record indicates VIS was</w:t>
      </w:r>
      <w:r>
        <w:t xml:space="preserve"> </w:t>
      </w:r>
      <w:r w:rsidR="00536582">
        <w:t>received.</w:t>
      </w:r>
    </w:p>
    <w:p w14:paraId="781D000D" w14:textId="77777777" w:rsidR="00DF1BA8" w:rsidRPr="008E2F22" w:rsidRDefault="00DF1BA8" w:rsidP="000872B8">
      <w:pPr>
        <w:ind w:hanging="360"/>
      </w:pPr>
    </w:p>
    <w:p w14:paraId="0B97F600" w14:textId="77777777" w:rsidR="00DF1BA8" w:rsidRDefault="00144287" w:rsidP="000872B8">
      <w:pPr>
        <w:ind w:left="720" w:hanging="360"/>
      </w:pPr>
      <w:r>
        <w:t>6</w:t>
      </w:r>
      <w:r w:rsidR="004346F9">
        <w:t>.</w:t>
      </w:r>
      <w:r w:rsidR="00DF1BA8" w:rsidRPr="008E2F22">
        <w:tab/>
        <w:t xml:space="preserve">A pre-immunization questionnaire will be filled out and signed by the student.  This questionnaire will be reviewed and signed by the Health Care Provider prior to administration of the vaccine.  </w:t>
      </w:r>
    </w:p>
    <w:p w14:paraId="5FC51A77" w14:textId="77777777" w:rsidR="00DF1BA8" w:rsidRPr="008E2F22" w:rsidRDefault="00DF1BA8" w:rsidP="000872B8">
      <w:pPr>
        <w:ind w:hanging="360"/>
      </w:pPr>
    </w:p>
    <w:p w14:paraId="2795377A" w14:textId="77777777" w:rsidR="00DF1BA8" w:rsidRDefault="00144287" w:rsidP="000872B8">
      <w:pPr>
        <w:ind w:left="720" w:hanging="360"/>
      </w:pPr>
      <w:r>
        <w:t>7</w:t>
      </w:r>
      <w:r w:rsidR="004346F9">
        <w:t>.</w:t>
      </w:r>
      <w:r w:rsidR="00DF1BA8">
        <w:tab/>
      </w:r>
      <w:r w:rsidR="00DF1BA8" w:rsidRPr="008E2F22">
        <w:t>Administer immunizations according to</w:t>
      </w:r>
      <w:r w:rsidR="00DF1BA8">
        <w:t xml:space="preserve"> guidelines established </w:t>
      </w:r>
      <w:r w:rsidR="00BE5547">
        <w:t>by Advisory Committee on Immunization Practices (ACIP) and Standards of Child &amp; Adolescent Procedures.</w:t>
      </w:r>
    </w:p>
    <w:p w14:paraId="227DFA8B" w14:textId="77777777" w:rsidR="00DF1BA8" w:rsidRDefault="00DF1BA8" w:rsidP="000872B8">
      <w:pPr>
        <w:ind w:left="720" w:hanging="360"/>
      </w:pPr>
    </w:p>
    <w:p w14:paraId="56017B50" w14:textId="77777777" w:rsidR="00DF1BA8" w:rsidRDefault="00144287" w:rsidP="000872B8">
      <w:pPr>
        <w:ind w:left="720" w:hanging="360"/>
      </w:pPr>
      <w:r>
        <w:t>8</w:t>
      </w:r>
      <w:r w:rsidR="00DF1BA8">
        <w:t>.</w:t>
      </w:r>
      <w:r w:rsidR="00DF1BA8">
        <w:tab/>
        <w:t>Observe the student for 15 minutes after vaccine administration.</w:t>
      </w:r>
    </w:p>
    <w:p w14:paraId="11E49D95" w14:textId="77777777" w:rsidR="00DF1BA8" w:rsidRDefault="00DF1BA8" w:rsidP="000872B8">
      <w:pPr>
        <w:ind w:left="720" w:hanging="360"/>
      </w:pPr>
    </w:p>
    <w:p w14:paraId="0A7E17BA" w14:textId="77777777" w:rsidR="00DF1BA8" w:rsidRPr="008E2F22" w:rsidRDefault="00144287" w:rsidP="000872B8">
      <w:pPr>
        <w:ind w:left="720" w:hanging="360"/>
      </w:pPr>
      <w:r>
        <w:t>9</w:t>
      </w:r>
      <w:r w:rsidR="00DF1BA8">
        <w:t>.</w:t>
      </w:r>
      <w:r w:rsidR="00DF1BA8">
        <w:tab/>
        <w:t>In the event of an immediate adverse reaction to the vaccine, follow protocol for management of anaphylactic reaction</w:t>
      </w:r>
      <w:r w:rsidR="00BE5547">
        <w:t xml:space="preserve"> &amp; VAERS Reporting</w:t>
      </w:r>
      <w:r w:rsidR="00DF1BA8">
        <w:t>.</w:t>
      </w:r>
    </w:p>
    <w:p w14:paraId="2260EFB2" w14:textId="77777777" w:rsidR="00DF1BA8" w:rsidRDefault="00DF1BA8" w:rsidP="000872B8">
      <w:pPr>
        <w:ind w:hanging="360"/>
      </w:pPr>
    </w:p>
    <w:p w14:paraId="7BD8512F" w14:textId="77777777" w:rsidR="00FB7B61" w:rsidRDefault="000872B8" w:rsidP="000872B8">
      <w:pPr>
        <w:ind w:hanging="360"/>
      </w:pPr>
      <w:r>
        <w:t xml:space="preserve">          </w:t>
      </w:r>
      <w:r w:rsidR="00144287">
        <w:t>10</w:t>
      </w:r>
      <w:r w:rsidR="00FB7B61">
        <w:t xml:space="preserve">. </w:t>
      </w:r>
      <w:r>
        <w:t xml:space="preserve"> </w:t>
      </w:r>
      <w:r w:rsidR="005B3235">
        <w:t xml:space="preserve"> </w:t>
      </w:r>
      <w:r w:rsidR="00FB7B61">
        <w:t xml:space="preserve">The most current Vaccine Information Statement (VIS) must be distributed each </w:t>
      </w:r>
    </w:p>
    <w:p w14:paraId="34AF69E4" w14:textId="77777777" w:rsidR="00FB7B61" w:rsidRDefault="00675E27" w:rsidP="000872B8">
      <w:pPr>
        <w:ind w:left="360" w:hanging="360"/>
      </w:pPr>
      <w:r>
        <w:t xml:space="preserve">   </w:t>
      </w:r>
      <w:r w:rsidR="00144287">
        <w:t xml:space="preserve"> </w:t>
      </w:r>
      <w:r>
        <w:t xml:space="preserve"> </w:t>
      </w:r>
      <w:r w:rsidR="000872B8">
        <w:t xml:space="preserve">      </w:t>
      </w:r>
      <w:r w:rsidR="00144287">
        <w:t xml:space="preserve">  </w:t>
      </w:r>
      <w:r w:rsidR="00FB7B61">
        <w:t>time a vaccine is administered</w:t>
      </w:r>
      <w:r w:rsidR="005B3235">
        <w:t>.</w:t>
      </w:r>
    </w:p>
    <w:p w14:paraId="487E265F" w14:textId="77777777" w:rsidR="00B24DFB" w:rsidRDefault="00B24DFB" w:rsidP="000872B8">
      <w:pPr>
        <w:ind w:left="360" w:hanging="360"/>
      </w:pPr>
    </w:p>
    <w:p w14:paraId="2A92DC7C" w14:textId="77777777" w:rsidR="003338D6" w:rsidRDefault="003338D6" w:rsidP="005B3235">
      <w:pPr>
        <w:ind w:left="360" w:hanging="360"/>
      </w:pPr>
    </w:p>
    <w:p w14:paraId="5F214FF2" w14:textId="77777777" w:rsidR="003338D6" w:rsidRDefault="003338D6" w:rsidP="005B3235">
      <w:pPr>
        <w:ind w:left="360" w:hanging="360"/>
      </w:pPr>
    </w:p>
    <w:p w14:paraId="1C04DB05" w14:textId="77777777" w:rsidR="006E7C2B" w:rsidRDefault="006E7C2B" w:rsidP="005B3235">
      <w:pPr>
        <w:ind w:left="360" w:hanging="360"/>
      </w:pPr>
    </w:p>
    <w:p w14:paraId="01531C12" w14:textId="77777777" w:rsidR="006E7C2B" w:rsidRDefault="006E7C2B" w:rsidP="005B3235">
      <w:pPr>
        <w:ind w:left="360" w:hanging="360"/>
      </w:pPr>
    </w:p>
    <w:p w14:paraId="6C689C6D" w14:textId="77777777" w:rsidR="006E7C2B" w:rsidRDefault="006E7C2B" w:rsidP="005B3235">
      <w:pPr>
        <w:ind w:left="360" w:hanging="360"/>
      </w:pPr>
    </w:p>
    <w:p w14:paraId="04460327" w14:textId="77777777" w:rsidR="006E7C2B" w:rsidRDefault="006E7C2B" w:rsidP="005B3235">
      <w:pPr>
        <w:ind w:left="360" w:hanging="360"/>
      </w:pPr>
    </w:p>
    <w:p w14:paraId="0CF3B06F" w14:textId="77777777" w:rsidR="006B45CE" w:rsidRDefault="006B45CE" w:rsidP="005B3235">
      <w:pPr>
        <w:ind w:left="360" w:hanging="360"/>
      </w:pPr>
    </w:p>
    <w:p w14:paraId="7BC44DD0" w14:textId="77777777" w:rsidR="005B3235" w:rsidRDefault="000872B8" w:rsidP="005B3235">
      <w:pPr>
        <w:ind w:left="360" w:hanging="360"/>
      </w:pPr>
      <w:r>
        <w:lastRenderedPageBreak/>
        <w:t xml:space="preserve">      </w:t>
      </w:r>
      <w:r w:rsidR="005B3235">
        <w:t>1</w:t>
      </w:r>
      <w:r w:rsidR="00144287">
        <w:t>1</w:t>
      </w:r>
      <w:r w:rsidR="005B3235">
        <w:t>.   The following information must be documented and maintained in the record.</w:t>
      </w:r>
    </w:p>
    <w:p w14:paraId="34EA2D4F" w14:textId="77777777" w:rsidR="005B3235" w:rsidRDefault="005B3235" w:rsidP="006F5E9C">
      <w:pPr>
        <w:numPr>
          <w:ilvl w:val="0"/>
          <w:numId w:val="52"/>
        </w:numPr>
      </w:pPr>
      <w:r>
        <w:t>Name of vaccine given</w:t>
      </w:r>
    </w:p>
    <w:p w14:paraId="16D8F636" w14:textId="77777777" w:rsidR="005B3235" w:rsidRDefault="005B3235" w:rsidP="006F5E9C">
      <w:pPr>
        <w:numPr>
          <w:ilvl w:val="0"/>
          <w:numId w:val="52"/>
        </w:numPr>
      </w:pPr>
      <w:r>
        <w:t>Date vaccine was given</w:t>
      </w:r>
    </w:p>
    <w:p w14:paraId="1C6A262C" w14:textId="77777777" w:rsidR="005B3235" w:rsidRDefault="005B3235" w:rsidP="006F5E9C">
      <w:pPr>
        <w:numPr>
          <w:ilvl w:val="0"/>
          <w:numId w:val="52"/>
        </w:numPr>
      </w:pPr>
      <w:r>
        <w:t>Date VIS was given</w:t>
      </w:r>
    </w:p>
    <w:p w14:paraId="2F473470" w14:textId="77777777" w:rsidR="005B3235" w:rsidRDefault="005B3235" w:rsidP="006F5E9C">
      <w:pPr>
        <w:numPr>
          <w:ilvl w:val="0"/>
          <w:numId w:val="52"/>
        </w:numPr>
      </w:pPr>
      <w:r>
        <w:t>Name of manufacturer</w:t>
      </w:r>
    </w:p>
    <w:p w14:paraId="59B366FB" w14:textId="77777777" w:rsidR="005B3235" w:rsidRDefault="005B3235" w:rsidP="006F5E9C">
      <w:pPr>
        <w:numPr>
          <w:ilvl w:val="0"/>
          <w:numId w:val="52"/>
        </w:numPr>
      </w:pPr>
      <w:r>
        <w:t>Lot number</w:t>
      </w:r>
    </w:p>
    <w:p w14:paraId="52829129" w14:textId="77777777" w:rsidR="005B3235" w:rsidRDefault="005B3235" w:rsidP="006F5E9C">
      <w:pPr>
        <w:numPr>
          <w:ilvl w:val="0"/>
          <w:numId w:val="52"/>
        </w:numPr>
      </w:pPr>
      <w:r>
        <w:t>Name and title of the person who gave the vaccine</w:t>
      </w:r>
    </w:p>
    <w:p w14:paraId="7607B3E6" w14:textId="77777777" w:rsidR="005B3235" w:rsidRDefault="005B3235" w:rsidP="006F5E9C">
      <w:pPr>
        <w:numPr>
          <w:ilvl w:val="0"/>
          <w:numId w:val="52"/>
        </w:numPr>
      </w:pPr>
      <w:r>
        <w:t>Address of clinic where vaccine was given</w:t>
      </w:r>
    </w:p>
    <w:p w14:paraId="208D6EE0" w14:textId="77777777" w:rsidR="005B3235" w:rsidRDefault="005B3235" w:rsidP="006F5E9C">
      <w:pPr>
        <w:numPr>
          <w:ilvl w:val="0"/>
          <w:numId w:val="52"/>
        </w:numPr>
      </w:pPr>
      <w:r>
        <w:t>Publication date of VIS</w:t>
      </w:r>
    </w:p>
    <w:p w14:paraId="6CE345A3" w14:textId="77777777" w:rsidR="005B3235" w:rsidRPr="008E2F22" w:rsidRDefault="005B3235" w:rsidP="005B3235">
      <w:pPr>
        <w:ind w:left="1185"/>
      </w:pPr>
    </w:p>
    <w:p w14:paraId="65F37C3E" w14:textId="77777777" w:rsidR="00DF1BA8" w:rsidRPr="008E2F22" w:rsidRDefault="000872B8" w:rsidP="000872B8">
      <w:pPr>
        <w:ind w:left="810" w:hanging="810"/>
      </w:pPr>
      <w:r>
        <w:t xml:space="preserve">      </w:t>
      </w:r>
      <w:r w:rsidR="00144287">
        <w:t>12</w:t>
      </w:r>
      <w:r w:rsidR="00DF1BA8">
        <w:t>.</w:t>
      </w:r>
      <w:r w:rsidR="00DF1BA8">
        <w:tab/>
      </w:r>
      <w:r w:rsidR="00BB7D92">
        <w:t>A</w:t>
      </w:r>
      <w:r w:rsidR="00DF1BA8" w:rsidRPr="008E2F22">
        <w:t>dministered</w:t>
      </w:r>
      <w:r w:rsidR="00BE5547">
        <w:t xml:space="preserve"> </w:t>
      </w:r>
      <w:r w:rsidR="00BB7D92">
        <w:t xml:space="preserve">vaccines are entered into the </w:t>
      </w:r>
      <w:r w:rsidR="00742623">
        <w:t>Delvax</w:t>
      </w:r>
      <w:r w:rsidR="00BB7D92">
        <w:t xml:space="preserve"> system</w:t>
      </w:r>
      <w:r w:rsidR="00DF1BA8" w:rsidRPr="008E2F22">
        <w:t>.</w:t>
      </w:r>
      <w:r w:rsidR="00BB7D92">
        <w:t xml:space="preserve"> An updated immunization </w:t>
      </w:r>
      <w:r w:rsidR="006E7A79">
        <w:t xml:space="preserve">record </w:t>
      </w:r>
      <w:r w:rsidR="00BB7D92">
        <w:t>will be printed for the chart.</w:t>
      </w:r>
    </w:p>
    <w:p w14:paraId="48F24471" w14:textId="77777777" w:rsidR="00DF1BA8" w:rsidRPr="008E2F22" w:rsidRDefault="00DF1BA8" w:rsidP="00DF1BA8"/>
    <w:p w14:paraId="11388ECD" w14:textId="77777777" w:rsidR="00DF1BA8" w:rsidRPr="008E2F22" w:rsidRDefault="00144287" w:rsidP="000872B8">
      <w:pPr>
        <w:ind w:left="810" w:hanging="450"/>
      </w:pPr>
      <w:r>
        <w:t>13</w:t>
      </w:r>
      <w:r w:rsidR="00DF1BA8">
        <w:t>.</w:t>
      </w:r>
      <w:r w:rsidR="00DF1BA8">
        <w:tab/>
        <w:t>An update of student’s immunization will be communicated to the primary health care provider when contact information available.  The school nurse is notified of student’s immunization.</w:t>
      </w:r>
      <w:r w:rsidR="00DF1BA8" w:rsidRPr="008E2F22">
        <w:t xml:space="preserve"> </w:t>
      </w:r>
    </w:p>
    <w:p w14:paraId="41CB0997" w14:textId="77777777" w:rsidR="00DF1BA8" w:rsidRPr="008E2F22" w:rsidRDefault="00DF1BA8" w:rsidP="000872B8">
      <w:pPr>
        <w:ind w:hanging="360"/>
      </w:pPr>
      <w:r w:rsidRPr="008E2F22">
        <w:t xml:space="preserve">  </w:t>
      </w:r>
    </w:p>
    <w:p w14:paraId="253BCBC3" w14:textId="77777777" w:rsidR="00160233" w:rsidRPr="008E2F22" w:rsidRDefault="00144287" w:rsidP="00160233">
      <w:pPr>
        <w:ind w:left="810" w:hanging="450"/>
      </w:pPr>
      <w:r>
        <w:t>14</w:t>
      </w:r>
      <w:r w:rsidR="00DF1BA8">
        <w:t>.</w:t>
      </w:r>
      <w:r w:rsidR="00DF1BA8">
        <w:tab/>
      </w:r>
      <w:r w:rsidR="00DF1BA8" w:rsidRPr="008E2F22">
        <w:t>Vaccines will be maintained in a temperature controlled refriger</w:t>
      </w:r>
      <w:r w:rsidR="00DF1BA8">
        <w:t>ator</w:t>
      </w:r>
      <w:r w:rsidR="00DF1BA8" w:rsidRPr="008E2F22">
        <w:t>.  Temperature range is 2</w:t>
      </w:r>
      <w:r w:rsidR="00DF1BA8">
        <w:rPr>
          <w:rFonts w:ascii="Courier New" w:hAnsi="Courier New" w:cs="Courier New"/>
        </w:rPr>
        <w:t>º</w:t>
      </w:r>
      <w:r w:rsidR="00DF1BA8">
        <w:t>-</w:t>
      </w:r>
      <w:r w:rsidR="00BB7D92">
        <w:t xml:space="preserve"> </w:t>
      </w:r>
      <w:r w:rsidR="00DF1BA8" w:rsidRPr="008E2F22">
        <w:t>8ºc or 36º</w:t>
      </w:r>
      <w:r w:rsidR="00BB7D92">
        <w:t xml:space="preserve"> </w:t>
      </w:r>
      <w:r w:rsidR="00DF1BA8" w:rsidRPr="008E2F22">
        <w:t>-</w:t>
      </w:r>
      <w:r w:rsidR="00BB7D92">
        <w:t xml:space="preserve"> </w:t>
      </w:r>
      <w:r w:rsidR="00DF1BA8" w:rsidRPr="008E2F22">
        <w:t>46ºF.</w:t>
      </w:r>
      <w:r w:rsidR="00E10DEA">
        <w:t xml:space="preserve">  </w:t>
      </w:r>
      <w:r w:rsidR="00727C47">
        <w:t xml:space="preserve">A data logger is used to monitor </w:t>
      </w:r>
      <w:proofErr w:type="spellStart"/>
      <w:r w:rsidR="00727C47">
        <w:t>tempature</w:t>
      </w:r>
      <w:proofErr w:type="spellEnd"/>
      <w:r w:rsidR="00E10DEA">
        <w:t>.</w:t>
      </w:r>
    </w:p>
    <w:p w14:paraId="0204AC85" w14:textId="77777777" w:rsidR="00DF1BA8" w:rsidRDefault="00DF1BA8" w:rsidP="000872B8">
      <w:pPr>
        <w:ind w:hanging="360"/>
      </w:pPr>
    </w:p>
    <w:p w14:paraId="085B1208" w14:textId="77777777" w:rsidR="00BE5547" w:rsidRDefault="00144287" w:rsidP="000872B8">
      <w:pPr>
        <w:ind w:left="810" w:hanging="450"/>
      </w:pPr>
      <w:r>
        <w:t>15</w:t>
      </w:r>
      <w:r w:rsidR="004346F9">
        <w:t xml:space="preserve">. </w:t>
      </w:r>
      <w:r w:rsidR="000872B8">
        <w:t xml:space="preserve"> </w:t>
      </w:r>
      <w:r w:rsidR="00DF1BA8">
        <w:t xml:space="preserve">For sites without a backup generator, vaccines will be transferred to a </w:t>
      </w:r>
      <w:r w:rsidR="00BE5547">
        <w:t>Christiana</w:t>
      </w:r>
    </w:p>
    <w:p w14:paraId="28CF7ABA" w14:textId="77777777" w:rsidR="00BE5547" w:rsidRDefault="000872B8" w:rsidP="000872B8">
      <w:pPr>
        <w:ind w:left="810" w:hanging="450"/>
      </w:pPr>
      <w:r>
        <w:t xml:space="preserve">       </w:t>
      </w:r>
      <w:r w:rsidR="00BE5547">
        <w:t>Care Pharmacy</w:t>
      </w:r>
      <w:r w:rsidR="00DF1BA8">
        <w:t xml:space="preserve"> </w:t>
      </w:r>
      <w:r w:rsidR="00BE5547">
        <w:t xml:space="preserve">(Wilmington or Christiana) </w:t>
      </w:r>
      <w:r w:rsidR="00DF1BA8">
        <w:t xml:space="preserve">for storage and monitoring during </w:t>
      </w:r>
    </w:p>
    <w:p w14:paraId="3AA3F66C" w14:textId="77777777" w:rsidR="00DF1BA8" w:rsidRDefault="000872B8" w:rsidP="000872B8">
      <w:pPr>
        <w:ind w:left="810" w:hanging="450"/>
      </w:pPr>
      <w:r>
        <w:t xml:space="preserve">       </w:t>
      </w:r>
      <w:r w:rsidR="00DF1BA8">
        <w:t>extended school closings</w:t>
      </w:r>
      <w:r w:rsidR="00E10DEA">
        <w:t>.</w:t>
      </w:r>
      <w:r w:rsidR="00BE5547">
        <w:t xml:space="preserve">  </w:t>
      </w:r>
      <w:r w:rsidR="00E10DEA">
        <w:t xml:space="preserve">Vaccines will be returned to the </w:t>
      </w:r>
      <w:r w:rsidR="00BE5547">
        <w:t>VFC program</w:t>
      </w:r>
      <w:r w:rsidR="00E10DEA">
        <w:t xml:space="preserve"> </w:t>
      </w:r>
      <w:r w:rsidR="00727C47">
        <w:t xml:space="preserve">or CC Pharmacy </w:t>
      </w:r>
      <w:r w:rsidR="00E10DEA">
        <w:t>during</w:t>
      </w:r>
      <w:r w:rsidR="00727C47">
        <w:t xml:space="preserve"> </w:t>
      </w:r>
      <w:r w:rsidR="00E10DEA">
        <w:t>the summer when school</w:t>
      </w:r>
      <w:r w:rsidR="00BE5547">
        <w:t xml:space="preserve"> </w:t>
      </w:r>
      <w:r w:rsidR="00E10DEA">
        <w:t>is closed.</w:t>
      </w:r>
    </w:p>
    <w:p w14:paraId="3F31550E" w14:textId="77777777" w:rsidR="00DF1BA8" w:rsidRDefault="00DF1BA8" w:rsidP="000872B8">
      <w:pPr>
        <w:ind w:hanging="360"/>
      </w:pPr>
      <w:r>
        <w:t xml:space="preserve">  </w:t>
      </w:r>
    </w:p>
    <w:p w14:paraId="6298C4B6" w14:textId="77777777" w:rsidR="00160233" w:rsidRDefault="00144287" w:rsidP="00160233">
      <w:pPr>
        <w:tabs>
          <w:tab w:val="left" w:pos="720"/>
          <w:tab w:val="left" w:pos="900"/>
        </w:tabs>
        <w:ind w:firstLine="360"/>
      </w:pPr>
      <w:r>
        <w:t>16</w:t>
      </w:r>
      <w:r w:rsidR="00AF26D9">
        <w:t xml:space="preserve">.  </w:t>
      </w:r>
      <w:r w:rsidR="00DF1BA8">
        <w:t>Vaccines are ordered from the State Vaccines for Children Program.</w:t>
      </w:r>
    </w:p>
    <w:p w14:paraId="19BF7706" w14:textId="77777777" w:rsidR="00195334" w:rsidRDefault="00195334" w:rsidP="00AF26D9">
      <w:pPr>
        <w:tabs>
          <w:tab w:val="left" w:pos="720"/>
          <w:tab w:val="left" w:pos="900"/>
        </w:tabs>
        <w:ind w:firstLine="360"/>
      </w:pPr>
    </w:p>
    <w:p w14:paraId="6145F326" w14:textId="77777777" w:rsidR="00076B91" w:rsidRPr="00AE34BC" w:rsidRDefault="00144287" w:rsidP="00160233">
      <w:pPr>
        <w:tabs>
          <w:tab w:val="left" w:pos="720"/>
          <w:tab w:val="left" w:pos="900"/>
        </w:tabs>
        <w:ind w:left="360"/>
      </w:pPr>
      <w:r w:rsidRPr="00076B91">
        <w:t>17</w:t>
      </w:r>
      <w:r w:rsidR="00160233" w:rsidRPr="00AE34BC">
        <w:t>.  Non-VFC vaccines are purchased through the CCHS pharmac</w:t>
      </w:r>
      <w:r w:rsidR="00076B91" w:rsidRPr="00AE34BC">
        <w:t>y and billed to the</w:t>
      </w:r>
    </w:p>
    <w:p w14:paraId="538DEE11" w14:textId="77777777" w:rsidR="00160233" w:rsidRDefault="00076B91" w:rsidP="00160233">
      <w:pPr>
        <w:tabs>
          <w:tab w:val="left" w:pos="720"/>
          <w:tab w:val="left" w:pos="900"/>
        </w:tabs>
        <w:ind w:left="360"/>
      </w:pPr>
      <w:r w:rsidRPr="00AE34BC">
        <w:tab/>
        <w:t xml:space="preserve"> </w:t>
      </w:r>
      <w:r w:rsidR="00CE4229" w:rsidRPr="00AE34BC">
        <w:t>student’s</w:t>
      </w:r>
      <w:r w:rsidR="00160233" w:rsidRPr="00AE34BC">
        <w:t xml:space="preserve"> insurance.</w:t>
      </w:r>
    </w:p>
    <w:p w14:paraId="06F2E649" w14:textId="77777777" w:rsidR="00160233" w:rsidRDefault="00160233" w:rsidP="00AF26D9">
      <w:pPr>
        <w:tabs>
          <w:tab w:val="left" w:pos="720"/>
          <w:tab w:val="left" w:pos="900"/>
        </w:tabs>
        <w:ind w:firstLine="360"/>
      </w:pPr>
    </w:p>
    <w:p w14:paraId="2F792569" w14:textId="77777777" w:rsidR="00195334" w:rsidRDefault="00160233" w:rsidP="00AF26D9">
      <w:pPr>
        <w:tabs>
          <w:tab w:val="left" w:pos="720"/>
          <w:tab w:val="left" w:pos="900"/>
        </w:tabs>
        <w:ind w:firstLine="360"/>
      </w:pPr>
      <w:r>
        <w:t xml:space="preserve">18.  </w:t>
      </w:r>
      <w:r w:rsidR="00195334">
        <w:t>VFC rules and regulations are followed.</w:t>
      </w:r>
    </w:p>
    <w:p w14:paraId="559CEB09" w14:textId="77777777" w:rsidR="00160233" w:rsidRDefault="00160233" w:rsidP="00AF26D9">
      <w:pPr>
        <w:tabs>
          <w:tab w:val="left" w:pos="720"/>
          <w:tab w:val="left" w:pos="900"/>
        </w:tabs>
        <w:ind w:firstLine="360"/>
      </w:pPr>
    </w:p>
    <w:p w14:paraId="7FF19374" w14:textId="77777777" w:rsidR="00160233" w:rsidRDefault="00160233" w:rsidP="00AF26D9">
      <w:pPr>
        <w:tabs>
          <w:tab w:val="left" w:pos="720"/>
          <w:tab w:val="left" w:pos="900"/>
        </w:tabs>
        <w:ind w:firstLine="360"/>
      </w:pPr>
    </w:p>
    <w:p w14:paraId="71B2CB83" w14:textId="77777777" w:rsidR="00DF49F4" w:rsidRDefault="00DF49F4" w:rsidP="00DF49F4">
      <w:pPr>
        <w:pStyle w:val="ListParagraph"/>
      </w:pPr>
    </w:p>
    <w:p w14:paraId="733662E3" w14:textId="77777777" w:rsidR="006124C5" w:rsidRDefault="006124C5" w:rsidP="00DF49F4">
      <w:pPr>
        <w:pStyle w:val="ListParagraph"/>
      </w:pPr>
    </w:p>
    <w:p w14:paraId="087C99E0" w14:textId="77777777" w:rsidR="00AE7623" w:rsidRDefault="00AE7623" w:rsidP="00DF49F4">
      <w:pPr>
        <w:pStyle w:val="ListParagraph"/>
      </w:pPr>
    </w:p>
    <w:p w14:paraId="2F27E025" w14:textId="77777777" w:rsidR="005B3235" w:rsidRDefault="005B3235" w:rsidP="00DF49F4">
      <w:pPr>
        <w:pStyle w:val="ListParagraph"/>
      </w:pPr>
    </w:p>
    <w:p w14:paraId="27CEC701" w14:textId="77777777" w:rsidR="00DF145C" w:rsidRDefault="00DF145C" w:rsidP="00DF49F4">
      <w:pPr>
        <w:pStyle w:val="ListParagraph"/>
      </w:pPr>
    </w:p>
    <w:p w14:paraId="42B549DB" w14:textId="77777777" w:rsidR="005B3235" w:rsidRDefault="005B3235" w:rsidP="00DF49F4">
      <w:pPr>
        <w:pStyle w:val="ListParagraph"/>
      </w:pPr>
    </w:p>
    <w:p w14:paraId="3FDF1DE4" w14:textId="77777777" w:rsidR="005B3235" w:rsidRDefault="005B3235" w:rsidP="00DF49F4">
      <w:pPr>
        <w:pStyle w:val="ListParagraph"/>
      </w:pPr>
    </w:p>
    <w:p w14:paraId="6D8A8AAB" w14:textId="77777777" w:rsidR="00C80E72" w:rsidRDefault="00C80E72" w:rsidP="00DF49F4">
      <w:pPr>
        <w:pStyle w:val="ListParagraph"/>
      </w:pPr>
    </w:p>
    <w:p w14:paraId="76F6AFF7" w14:textId="77777777" w:rsidR="00C80E72" w:rsidRDefault="00C80E72" w:rsidP="00DF49F4">
      <w:pPr>
        <w:pStyle w:val="ListParagraph"/>
      </w:pPr>
    </w:p>
    <w:p w14:paraId="70C97BA8" w14:textId="77777777" w:rsidR="00C80E72" w:rsidRDefault="00C80E72" w:rsidP="00DF49F4">
      <w:pPr>
        <w:pStyle w:val="ListParagraph"/>
      </w:pPr>
    </w:p>
    <w:p w14:paraId="7C99CFA4" w14:textId="77777777" w:rsidR="006E7C2B" w:rsidRDefault="006E7C2B" w:rsidP="00DF49F4">
      <w:pPr>
        <w:pStyle w:val="ListParagraph"/>
      </w:pPr>
    </w:p>
    <w:p w14:paraId="33BFD145" w14:textId="77777777" w:rsidR="006E7C2B" w:rsidRDefault="006E7C2B" w:rsidP="00DF49F4">
      <w:pPr>
        <w:pStyle w:val="ListParagraph"/>
      </w:pPr>
    </w:p>
    <w:p w14:paraId="60CC264C" w14:textId="77777777" w:rsidR="006E7C2B" w:rsidRDefault="006E7C2B" w:rsidP="00DF49F4">
      <w:pPr>
        <w:pStyle w:val="ListParagraph"/>
      </w:pPr>
    </w:p>
    <w:p w14:paraId="12E61079" w14:textId="77777777" w:rsidR="00C80E72" w:rsidRDefault="00C80E72" w:rsidP="00DF49F4">
      <w:pPr>
        <w:pStyle w:val="ListParagraph"/>
      </w:pPr>
    </w:p>
    <w:p w14:paraId="1F12A3C9" w14:textId="77777777" w:rsidR="00C80E72" w:rsidRDefault="00C80E72" w:rsidP="00DF49F4">
      <w:pPr>
        <w:pStyle w:val="ListParagraph"/>
      </w:pPr>
    </w:p>
    <w:p w14:paraId="292227D8" w14:textId="77777777" w:rsidR="00C80E72" w:rsidRDefault="00C80E72" w:rsidP="00DF49F4">
      <w:pPr>
        <w:pStyle w:val="ListParagraph"/>
      </w:pPr>
    </w:p>
    <w:p w14:paraId="1E5F4A6F" w14:textId="77777777" w:rsidR="00C80E72" w:rsidRDefault="00C80E72" w:rsidP="00C80E72">
      <w:pPr>
        <w:pStyle w:val="Title"/>
        <w:jc w:val="center"/>
      </w:pPr>
      <w:r>
        <w:lastRenderedPageBreak/>
        <w:t>CHRISTIANA CARE HEALTH SERVICES POLICY</w:t>
      </w:r>
    </w:p>
    <w:p w14:paraId="48B74A4F" w14:textId="77777777" w:rsidR="00C80E72" w:rsidRDefault="00C80E72" w:rsidP="00C80E72">
      <w:pPr>
        <w:pStyle w:val="Title"/>
        <w:jc w:val="center"/>
      </w:pPr>
      <w:r>
        <w:t>SCHOOL</w:t>
      </w:r>
      <w:r w:rsidR="00A92A25">
        <w:t>-</w:t>
      </w:r>
      <w:r>
        <w:t>BASED HEALTH CENTER</w:t>
      </w:r>
    </w:p>
    <w:p w14:paraId="3AAA8534" w14:textId="77777777" w:rsidR="006E7C2B" w:rsidRDefault="006E7C2B" w:rsidP="00C80E72">
      <w:pPr>
        <w:pStyle w:val="Title"/>
        <w:jc w:val="center"/>
      </w:pP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38"/>
        <w:gridCol w:w="4292"/>
      </w:tblGrid>
      <w:tr w:rsidR="00C80E72" w14:paraId="32AC2434" w14:textId="77777777" w:rsidTr="00884E25">
        <w:tc>
          <w:tcPr>
            <w:tcW w:w="4428" w:type="dxa"/>
            <w:shd w:val="clear" w:color="auto" w:fill="auto"/>
          </w:tcPr>
          <w:p w14:paraId="3AC4E0D3" w14:textId="77777777" w:rsidR="00C80E72" w:rsidRDefault="00C80E72" w:rsidP="00884E25">
            <w:pPr>
              <w:pStyle w:val="ListParagraph"/>
              <w:ind w:left="0"/>
            </w:pPr>
            <w:r>
              <w:t>POLICY TITLE:</w:t>
            </w:r>
          </w:p>
        </w:tc>
        <w:tc>
          <w:tcPr>
            <w:tcW w:w="4428" w:type="dxa"/>
            <w:shd w:val="clear" w:color="auto" w:fill="auto"/>
          </w:tcPr>
          <w:p w14:paraId="2DF1DCB0" w14:textId="77777777" w:rsidR="00C80E72" w:rsidRDefault="00C80E72" w:rsidP="00884E25">
            <w:pPr>
              <w:pStyle w:val="ListParagraph"/>
              <w:ind w:left="0"/>
            </w:pPr>
            <w:r>
              <w:t>Infection Prevention</w:t>
            </w:r>
          </w:p>
        </w:tc>
      </w:tr>
      <w:tr w:rsidR="00C80E72" w14:paraId="02CFDC3C" w14:textId="77777777" w:rsidTr="00884E25">
        <w:tc>
          <w:tcPr>
            <w:tcW w:w="4428" w:type="dxa"/>
            <w:shd w:val="clear" w:color="auto" w:fill="auto"/>
          </w:tcPr>
          <w:p w14:paraId="10F5B7AF" w14:textId="77777777" w:rsidR="00C80E72" w:rsidRDefault="00C80E72" w:rsidP="00884E25">
            <w:pPr>
              <w:pStyle w:val="ListParagraph"/>
              <w:ind w:left="0"/>
            </w:pPr>
            <w:r>
              <w:t>SECTION:</w:t>
            </w:r>
          </w:p>
        </w:tc>
        <w:tc>
          <w:tcPr>
            <w:tcW w:w="4428" w:type="dxa"/>
            <w:shd w:val="clear" w:color="auto" w:fill="auto"/>
          </w:tcPr>
          <w:p w14:paraId="3D94716B" w14:textId="77777777" w:rsidR="00C80E72" w:rsidRDefault="00C80E72" w:rsidP="00313C7A">
            <w:pPr>
              <w:pStyle w:val="ListParagraph"/>
              <w:ind w:left="0"/>
            </w:pPr>
            <w:r>
              <w:t>SBHC</w:t>
            </w:r>
          </w:p>
        </w:tc>
      </w:tr>
      <w:tr w:rsidR="00C80E72" w14:paraId="1903BC71" w14:textId="77777777" w:rsidTr="00884E25">
        <w:tc>
          <w:tcPr>
            <w:tcW w:w="4428" w:type="dxa"/>
            <w:shd w:val="clear" w:color="auto" w:fill="auto"/>
          </w:tcPr>
          <w:p w14:paraId="7B408C69" w14:textId="77777777" w:rsidR="00C80E72" w:rsidRDefault="00C80E72" w:rsidP="00884E25">
            <w:pPr>
              <w:pStyle w:val="ListParagraph"/>
              <w:ind w:left="0"/>
            </w:pPr>
            <w:r>
              <w:t>LAST REVISION/REVIEW DATE:</w:t>
            </w:r>
          </w:p>
        </w:tc>
        <w:tc>
          <w:tcPr>
            <w:tcW w:w="4428" w:type="dxa"/>
            <w:shd w:val="clear" w:color="auto" w:fill="auto"/>
          </w:tcPr>
          <w:p w14:paraId="76579533" w14:textId="77777777" w:rsidR="00C80E72" w:rsidRDefault="00195334" w:rsidP="00884E25">
            <w:pPr>
              <w:pStyle w:val="ListParagraph"/>
              <w:ind w:left="0"/>
            </w:pPr>
            <w:r>
              <w:t>09/1</w:t>
            </w:r>
            <w:r w:rsidR="00A5707A">
              <w:t>9</w:t>
            </w:r>
          </w:p>
        </w:tc>
      </w:tr>
      <w:tr w:rsidR="00C80E72" w14:paraId="582AC100" w14:textId="77777777" w:rsidTr="00884E25">
        <w:tc>
          <w:tcPr>
            <w:tcW w:w="4428" w:type="dxa"/>
            <w:shd w:val="clear" w:color="auto" w:fill="auto"/>
          </w:tcPr>
          <w:p w14:paraId="3F60F8B8" w14:textId="77777777" w:rsidR="00C80E72" w:rsidRDefault="00C80E72" w:rsidP="00884E25">
            <w:pPr>
              <w:pStyle w:val="ListParagraph"/>
              <w:ind w:left="0"/>
            </w:pPr>
            <w:r>
              <w:t>DATE OF ORGIN:</w:t>
            </w:r>
          </w:p>
        </w:tc>
        <w:tc>
          <w:tcPr>
            <w:tcW w:w="4428" w:type="dxa"/>
            <w:shd w:val="clear" w:color="auto" w:fill="auto"/>
          </w:tcPr>
          <w:p w14:paraId="06327121" w14:textId="77777777" w:rsidR="00C80E72" w:rsidRDefault="00C80E72" w:rsidP="00884E25">
            <w:pPr>
              <w:pStyle w:val="ListParagraph"/>
              <w:ind w:left="0"/>
            </w:pPr>
            <w:r>
              <w:t>9/98</w:t>
            </w:r>
          </w:p>
        </w:tc>
      </w:tr>
    </w:tbl>
    <w:p w14:paraId="7B3AF7CF" w14:textId="77777777" w:rsidR="00C80E72" w:rsidRDefault="00C80E72" w:rsidP="00DF49F4">
      <w:pPr>
        <w:pStyle w:val="ListParagraph"/>
      </w:pPr>
    </w:p>
    <w:p w14:paraId="2041C619" w14:textId="77777777" w:rsidR="00C80E72" w:rsidRDefault="00C80E72" w:rsidP="00DF49F4">
      <w:pPr>
        <w:pStyle w:val="ListParagraph"/>
        <w:rPr>
          <w:b/>
        </w:rPr>
      </w:pPr>
      <w:r>
        <w:rPr>
          <w:b/>
        </w:rPr>
        <w:t>POLICY:</w:t>
      </w:r>
    </w:p>
    <w:p w14:paraId="16597757" w14:textId="77777777" w:rsidR="00807B17" w:rsidRDefault="00807B17" w:rsidP="00DF49F4">
      <w:pPr>
        <w:pStyle w:val="ListParagraph"/>
        <w:rPr>
          <w:b/>
        </w:rPr>
      </w:pPr>
    </w:p>
    <w:p w14:paraId="0143F84F" w14:textId="77777777" w:rsidR="005B3235" w:rsidRDefault="005A4E21" w:rsidP="00DF49F4">
      <w:pPr>
        <w:pStyle w:val="ListParagraph"/>
      </w:pPr>
      <w:r>
        <w:t xml:space="preserve">The Infection Prevention policy is intended to minimize the risk of infection in patients and employees by adherence to procedures as outlined in the Christiana Care IP Manual and </w:t>
      </w:r>
      <w:r w:rsidR="00396056">
        <w:t>d</w:t>
      </w:r>
      <w:r>
        <w:t xml:space="preserve">epartment </w:t>
      </w:r>
      <w:r w:rsidR="00807B17">
        <w:t>policy</w:t>
      </w:r>
      <w:r>
        <w:t>.</w:t>
      </w:r>
    </w:p>
    <w:p w14:paraId="2799AEEA" w14:textId="77777777" w:rsidR="00807B17" w:rsidRDefault="00807B17" w:rsidP="00DF49F4">
      <w:pPr>
        <w:pStyle w:val="ListParagraph"/>
      </w:pPr>
    </w:p>
    <w:p w14:paraId="4DD81409" w14:textId="77777777" w:rsidR="005A4E21" w:rsidRDefault="005A4E21" w:rsidP="00DF49F4">
      <w:pPr>
        <w:pStyle w:val="ListParagraph"/>
        <w:rPr>
          <w:b/>
        </w:rPr>
      </w:pPr>
      <w:r>
        <w:rPr>
          <w:b/>
        </w:rPr>
        <w:t>PROCEDURE:</w:t>
      </w:r>
    </w:p>
    <w:p w14:paraId="7585781E" w14:textId="77777777" w:rsidR="00807B17" w:rsidRDefault="00807B17" w:rsidP="00DF49F4">
      <w:pPr>
        <w:pStyle w:val="ListParagraph"/>
        <w:rPr>
          <w:b/>
        </w:rPr>
      </w:pPr>
    </w:p>
    <w:p w14:paraId="1C5E0D23" w14:textId="77777777" w:rsidR="008B638C" w:rsidRPr="008B638C" w:rsidRDefault="008B638C" w:rsidP="006F5E9C">
      <w:pPr>
        <w:numPr>
          <w:ilvl w:val="0"/>
          <w:numId w:val="53"/>
        </w:numPr>
        <w:spacing w:after="200" w:line="276" w:lineRule="auto"/>
        <w:ind w:firstLine="0"/>
        <w:rPr>
          <w:rFonts w:eastAsia="Calibri"/>
          <w:sz w:val="22"/>
          <w:szCs w:val="22"/>
        </w:rPr>
      </w:pPr>
      <w:r w:rsidRPr="008B638C">
        <w:rPr>
          <w:rFonts w:eastAsia="Calibri"/>
          <w:sz w:val="22"/>
          <w:szCs w:val="22"/>
        </w:rPr>
        <w:t>The IP Manual is available on the Christiana Care Portals.</w:t>
      </w:r>
    </w:p>
    <w:p w14:paraId="5F2AC377" w14:textId="77777777" w:rsidR="008B638C" w:rsidRPr="008B638C" w:rsidRDefault="008B638C" w:rsidP="006F5E9C">
      <w:pPr>
        <w:numPr>
          <w:ilvl w:val="0"/>
          <w:numId w:val="53"/>
        </w:numPr>
        <w:spacing w:after="200" w:line="276" w:lineRule="auto"/>
        <w:ind w:firstLine="0"/>
        <w:rPr>
          <w:rFonts w:eastAsia="Calibri"/>
          <w:sz w:val="22"/>
          <w:szCs w:val="22"/>
        </w:rPr>
      </w:pPr>
      <w:r w:rsidRPr="008B638C">
        <w:rPr>
          <w:rFonts w:eastAsia="Calibri"/>
          <w:sz w:val="22"/>
          <w:szCs w:val="22"/>
        </w:rPr>
        <w:t>Staff is required to adhere to all Christiana Care IP policies and procedures.</w:t>
      </w:r>
    </w:p>
    <w:p w14:paraId="06999E93" w14:textId="77777777" w:rsidR="008B638C" w:rsidRPr="008B638C" w:rsidRDefault="008B638C" w:rsidP="006F5E9C">
      <w:pPr>
        <w:numPr>
          <w:ilvl w:val="0"/>
          <w:numId w:val="53"/>
        </w:numPr>
        <w:spacing w:after="200" w:line="276" w:lineRule="auto"/>
        <w:ind w:firstLine="0"/>
        <w:rPr>
          <w:rFonts w:eastAsia="Calibri"/>
          <w:sz w:val="22"/>
          <w:szCs w:val="22"/>
        </w:rPr>
      </w:pPr>
      <w:r w:rsidRPr="008B638C">
        <w:rPr>
          <w:rFonts w:eastAsia="Calibri"/>
          <w:sz w:val="22"/>
          <w:szCs w:val="22"/>
        </w:rPr>
        <w:t>Standard Precautions are to be followed.</w:t>
      </w:r>
    </w:p>
    <w:p w14:paraId="4E6527EC" w14:textId="77777777" w:rsidR="008B638C" w:rsidRPr="00AE34BC" w:rsidRDefault="008B638C" w:rsidP="006F5E9C">
      <w:pPr>
        <w:numPr>
          <w:ilvl w:val="0"/>
          <w:numId w:val="53"/>
        </w:numPr>
        <w:spacing w:after="200" w:line="276" w:lineRule="auto"/>
        <w:ind w:left="1440"/>
        <w:rPr>
          <w:rFonts w:eastAsia="Calibri"/>
          <w:sz w:val="22"/>
          <w:szCs w:val="22"/>
        </w:rPr>
      </w:pPr>
      <w:r w:rsidRPr="008B638C">
        <w:rPr>
          <w:rFonts w:eastAsia="Calibri"/>
          <w:sz w:val="22"/>
          <w:szCs w:val="22"/>
        </w:rPr>
        <w:t>Staff is to report needlesticks, blood/body fluid exposure to his/her manager and to the Employee Health Service Nurse Practitioner immediately.</w:t>
      </w:r>
      <w:r w:rsidR="00807B17">
        <w:rPr>
          <w:rFonts w:eastAsia="Calibri"/>
          <w:sz w:val="22"/>
          <w:szCs w:val="22"/>
        </w:rPr>
        <w:t xml:space="preserve">  </w:t>
      </w:r>
      <w:r w:rsidR="00612983">
        <w:rPr>
          <w:rFonts w:eastAsia="Calibri"/>
          <w:sz w:val="22"/>
          <w:szCs w:val="22"/>
        </w:rPr>
        <w:t>(</w:t>
      </w:r>
      <w:r w:rsidR="00807B17" w:rsidRPr="00AE34BC">
        <w:rPr>
          <w:rFonts w:eastAsia="Calibri"/>
          <w:sz w:val="22"/>
          <w:szCs w:val="22"/>
        </w:rPr>
        <w:t xml:space="preserve">Utilize the </w:t>
      </w:r>
      <w:r w:rsidR="00612983" w:rsidRPr="00AE34BC">
        <w:rPr>
          <w:rFonts w:eastAsia="Calibri"/>
          <w:sz w:val="22"/>
          <w:szCs w:val="22"/>
        </w:rPr>
        <w:t>Report2Learn found on employee portal</w:t>
      </w:r>
      <w:r w:rsidR="00807B17" w:rsidRPr="00AE34BC">
        <w:rPr>
          <w:rFonts w:eastAsia="Calibri"/>
          <w:sz w:val="22"/>
          <w:szCs w:val="22"/>
        </w:rPr>
        <w:t>.</w:t>
      </w:r>
      <w:r w:rsidR="00612983" w:rsidRPr="00AE34BC">
        <w:rPr>
          <w:rFonts w:eastAsia="Calibri"/>
          <w:sz w:val="22"/>
          <w:szCs w:val="22"/>
        </w:rPr>
        <w:t>)</w:t>
      </w:r>
      <w:r w:rsidRPr="00AE34BC">
        <w:rPr>
          <w:rFonts w:eastAsia="Calibri"/>
          <w:sz w:val="22"/>
          <w:szCs w:val="22"/>
        </w:rPr>
        <w:t xml:space="preserve"> </w:t>
      </w:r>
    </w:p>
    <w:p w14:paraId="19B95D42" w14:textId="77777777" w:rsidR="008B638C" w:rsidRPr="008B638C" w:rsidRDefault="008B638C" w:rsidP="006F5E9C">
      <w:pPr>
        <w:numPr>
          <w:ilvl w:val="0"/>
          <w:numId w:val="53"/>
        </w:numPr>
        <w:spacing w:after="200" w:line="276" w:lineRule="auto"/>
        <w:ind w:left="1440"/>
        <w:rPr>
          <w:rFonts w:eastAsia="Calibri"/>
          <w:sz w:val="22"/>
          <w:szCs w:val="22"/>
        </w:rPr>
      </w:pPr>
      <w:r w:rsidRPr="008B638C">
        <w:rPr>
          <w:rFonts w:eastAsia="Calibri"/>
          <w:sz w:val="22"/>
          <w:szCs w:val="22"/>
        </w:rPr>
        <w:t>Check expiration dates and/or maintain supplies according to the “event-related sterility policy”</w:t>
      </w:r>
    </w:p>
    <w:p w14:paraId="773B5C41" w14:textId="77777777" w:rsidR="008B638C" w:rsidRPr="008B638C" w:rsidRDefault="008B638C" w:rsidP="006F5E9C">
      <w:pPr>
        <w:numPr>
          <w:ilvl w:val="0"/>
          <w:numId w:val="53"/>
        </w:numPr>
        <w:spacing w:after="200" w:line="276" w:lineRule="auto"/>
        <w:ind w:left="1440"/>
        <w:rPr>
          <w:rFonts w:eastAsia="Calibri"/>
          <w:sz w:val="22"/>
          <w:szCs w:val="22"/>
        </w:rPr>
      </w:pPr>
      <w:r w:rsidRPr="008B638C">
        <w:rPr>
          <w:rFonts w:eastAsia="Calibri"/>
          <w:sz w:val="22"/>
          <w:szCs w:val="22"/>
        </w:rPr>
        <w:t xml:space="preserve">Personal Protective Equipment (PPE), e.g., gloves, goggles, are on site in the exam room or lab. Gloves are worn according to “Glove Selection and Us” policy of the IP Manual. Goggles and mask/face protection will be worn when there is the potential for body fluids to splash into the eyes, nose or mouth.  Gowns will be worn if exposure to patient body fluid is anticipated. </w:t>
      </w:r>
    </w:p>
    <w:p w14:paraId="3B4F1B0E" w14:textId="77777777" w:rsidR="008B638C" w:rsidRDefault="008B638C" w:rsidP="006F5E9C">
      <w:pPr>
        <w:numPr>
          <w:ilvl w:val="0"/>
          <w:numId w:val="53"/>
        </w:numPr>
        <w:spacing w:after="200" w:line="276" w:lineRule="auto"/>
        <w:ind w:left="1440"/>
        <w:rPr>
          <w:rFonts w:eastAsia="Calibri"/>
          <w:sz w:val="22"/>
          <w:szCs w:val="22"/>
        </w:rPr>
      </w:pPr>
      <w:r w:rsidRPr="008B638C">
        <w:rPr>
          <w:rFonts w:eastAsia="Calibri"/>
          <w:sz w:val="22"/>
          <w:szCs w:val="22"/>
        </w:rPr>
        <w:t xml:space="preserve">Infectious waste disposal is provided by </w:t>
      </w:r>
      <w:r w:rsidR="00A92A25">
        <w:rPr>
          <w:rFonts w:eastAsia="Calibri"/>
          <w:sz w:val="22"/>
          <w:szCs w:val="22"/>
        </w:rPr>
        <w:t>Curtis Bay</w:t>
      </w:r>
      <w:r w:rsidRPr="008B638C">
        <w:rPr>
          <w:rFonts w:eastAsia="Calibri"/>
          <w:sz w:val="22"/>
          <w:szCs w:val="22"/>
        </w:rPr>
        <w:t xml:space="preserve">.  Contaminated trash will be placed in red bag lined boxes for disposal by </w:t>
      </w:r>
      <w:r w:rsidR="00195334">
        <w:rPr>
          <w:rFonts w:eastAsia="Calibri"/>
          <w:sz w:val="22"/>
          <w:szCs w:val="22"/>
        </w:rPr>
        <w:t>Curtis Bay</w:t>
      </w:r>
      <w:r w:rsidRPr="008B638C">
        <w:rPr>
          <w:rFonts w:eastAsia="Calibri"/>
          <w:sz w:val="22"/>
          <w:szCs w:val="22"/>
        </w:rPr>
        <w:t xml:space="preserve">. Needles and syringes will be disposed of in sharp containers. Needles are not to be recapped. Refer to the Christiana Care IP Manual. Replace sharps container when three fourths full. </w:t>
      </w:r>
    </w:p>
    <w:p w14:paraId="64CDC239" w14:textId="77777777" w:rsidR="00195334" w:rsidRDefault="00D56727" w:rsidP="006F5E9C">
      <w:pPr>
        <w:numPr>
          <w:ilvl w:val="0"/>
          <w:numId w:val="53"/>
        </w:numPr>
        <w:ind w:left="1440"/>
      </w:pPr>
      <w:r>
        <w:t xml:space="preserve">Temperature of medication refrigerator will be checked twice daily during business days and recorded.  On </w:t>
      </w:r>
      <w:r w:rsidR="00742623">
        <w:t>non-business</w:t>
      </w:r>
      <w:r>
        <w:t xml:space="preserve"> days electronic thermometers will be used according to the IP Manual, “Refrigerator Maintenance” policy.</w:t>
      </w:r>
    </w:p>
    <w:p w14:paraId="44A0F241" w14:textId="77777777" w:rsidR="00195334" w:rsidRDefault="00195334" w:rsidP="00195334"/>
    <w:p w14:paraId="6D7A7084" w14:textId="77777777" w:rsidR="006E7C2B" w:rsidRDefault="006E7C2B" w:rsidP="00195334"/>
    <w:p w14:paraId="0D3B6E0B" w14:textId="77777777" w:rsidR="006E7C2B" w:rsidRDefault="006E7C2B" w:rsidP="00195334"/>
    <w:p w14:paraId="3BF959AA" w14:textId="77777777" w:rsidR="006E7C2B" w:rsidRDefault="006E7C2B" w:rsidP="00195334"/>
    <w:p w14:paraId="67F1950A" w14:textId="77777777" w:rsidR="006E7C2B" w:rsidRDefault="006E7C2B" w:rsidP="00195334"/>
    <w:p w14:paraId="39EF8902" w14:textId="77777777" w:rsidR="006E7C2B" w:rsidRDefault="006E7C2B" w:rsidP="00195334"/>
    <w:p w14:paraId="3567EC8A" w14:textId="77777777" w:rsidR="006E7C2B" w:rsidRDefault="006E7C2B" w:rsidP="00195334"/>
    <w:p w14:paraId="6EEA49AA" w14:textId="77777777" w:rsidR="00D56727" w:rsidRDefault="00D56727" w:rsidP="006F5E9C">
      <w:pPr>
        <w:numPr>
          <w:ilvl w:val="0"/>
          <w:numId w:val="53"/>
        </w:numPr>
        <w:spacing w:line="360" w:lineRule="auto"/>
        <w:ind w:firstLine="0"/>
      </w:pPr>
      <w:r>
        <w:lastRenderedPageBreak/>
        <w:t xml:space="preserve">Soap from wall or hand dispensers will be used. </w:t>
      </w:r>
    </w:p>
    <w:p w14:paraId="2D18EF4D" w14:textId="77777777" w:rsidR="007B0BAD" w:rsidRPr="00B24DFB" w:rsidRDefault="007B0BAD" w:rsidP="006F5E9C">
      <w:pPr>
        <w:numPr>
          <w:ilvl w:val="0"/>
          <w:numId w:val="53"/>
        </w:numPr>
        <w:spacing w:after="200" w:line="360" w:lineRule="auto"/>
        <w:ind w:firstLine="0"/>
        <w:rPr>
          <w:rFonts w:eastAsia="Calibri"/>
          <w:sz w:val="22"/>
          <w:szCs w:val="22"/>
        </w:rPr>
      </w:pPr>
      <w:r>
        <w:t>Hand gel is acceptable when hands are not visibly soiled.</w:t>
      </w:r>
    </w:p>
    <w:p w14:paraId="30A13038" w14:textId="77777777" w:rsidR="00897D20" w:rsidRDefault="007B0BAD" w:rsidP="006F5E9C">
      <w:pPr>
        <w:pStyle w:val="ListParagraph"/>
        <w:numPr>
          <w:ilvl w:val="0"/>
          <w:numId w:val="53"/>
        </w:numPr>
        <w:ind w:left="1440"/>
      </w:pPr>
      <w:r>
        <w:t xml:space="preserve">General cleaning of the SBHC will be conducted by the school’s custodial staff. </w:t>
      </w:r>
    </w:p>
    <w:p w14:paraId="32C3A69E" w14:textId="77777777" w:rsidR="00357993" w:rsidRDefault="00357993" w:rsidP="00357993">
      <w:pPr>
        <w:pStyle w:val="ListParagraph"/>
        <w:ind w:left="1080"/>
      </w:pPr>
    </w:p>
    <w:p w14:paraId="16DBBFD0" w14:textId="77777777" w:rsidR="00897D20" w:rsidRDefault="00897D20" w:rsidP="006F5E9C">
      <w:pPr>
        <w:pStyle w:val="ListParagraph"/>
        <w:numPr>
          <w:ilvl w:val="0"/>
          <w:numId w:val="53"/>
        </w:numPr>
        <w:ind w:left="1440"/>
      </w:pPr>
      <w:r>
        <w:t>Patient Care equipment will be cleaned after use with CCHS approved disinfectant.</w:t>
      </w:r>
    </w:p>
    <w:p w14:paraId="075A3BD3" w14:textId="77777777" w:rsidR="00897D20" w:rsidRDefault="00897D20" w:rsidP="00897D20">
      <w:pPr>
        <w:pStyle w:val="ListParagraph"/>
      </w:pPr>
    </w:p>
    <w:p w14:paraId="2BB5B60A" w14:textId="77777777" w:rsidR="006B45CE" w:rsidRDefault="006B45CE" w:rsidP="00897D20">
      <w:pPr>
        <w:pStyle w:val="ListParagraph"/>
      </w:pPr>
    </w:p>
    <w:p w14:paraId="751573CC" w14:textId="77777777" w:rsidR="006E7C2B" w:rsidRDefault="006E7C2B" w:rsidP="00897D20">
      <w:pPr>
        <w:pStyle w:val="ListParagraph"/>
      </w:pPr>
    </w:p>
    <w:p w14:paraId="530854F7" w14:textId="77777777" w:rsidR="006E7C2B" w:rsidRDefault="006E7C2B" w:rsidP="00897D20">
      <w:pPr>
        <w:pStyle w:val="ListParagraph"/>
      </w:pPr>
    </w:p>
    <w:p w14:paraId="01B06B50" w14:textId="77777777" w:rsidR="00EB2261" w:rsidRPr="00A96E36" w:rsidRDefault="00EB2261" w:rsidP="00EB2261">
      <w:pPr>
        <w:jc w:val="center"/>
        <w:rPr>
          <w:b/>
          <w:sz w:val="28"/>
          <w:szCs w:val="28"/>
        </w:rPr>
      </w:pPr>
      <w:r w:rsidRPr="00A96E36">
        <w:rPr>
          <w:b/>
          <w:sz w:val="28"/>
          <w:szCs w:val="28"/>
        </w:rPr>
        <w:t>Patient Care Equipment Reference</w:t>
      </w:r>
    </w:p>
    <w:p w14:paraId="68119EE5" w14:textId="77777777" w:rsidR="00EB2261" w:rsidRPr="00A96E36" w:rsidRDefault="00EB2261" w:rsidP="00EB2261">
      <w:pPr>
        <w:jc w:val="center"/>
        <w:rPr>
          <w:b/>
          <w:sz w:val="28"/>
          <w:szCs w:val="28"/>
        </w:rPr>
      </w:pPr>
      <w:r w:rsidRPr="00A96E36">
        <w:rPr>
          <w:b/>
          <w:sz w:val="28"/>
          <w:szCs w:val="28"/>
        </w:rPr>
        <w:t>(See list of approved disinfectants below)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52"/>
        <w:gridCol w:w="2952"/>
        <w:gridCol w:w="2952"/>
      </w:tblGrid>
      <w:tr w:rsidR="007B0BAD" w:rsidRPr="00884E25" w14:paraId="5AE87770" w14:textId="77777777" w:rsidTr="00884E25">
        <w:tc>
          <w:tcPr>
            <w:tcW w:w="2952" w:type="dxa"/>
            <w:shd w:val="clear" w:color="auto" w:fill="auto"/>
          </w:tcPr>
          <w:p w14:paraId="0709B84D" w14:textId="77777777" w:rsidR="007B0BAD" w:rsidRPr="00884E25" w:rsidRDefault="007B0BAD" w:rsidP="00884E25">
            <w:pPr>
              <w:jc w:val="center"/>
              <w:rPr>
                <w:b/>
              </w:rPr>
            </w:pPr>
            <w:r w:rsidRPr="00884E25">
              <w:rPr>
                <w:b/>
              </w:rPr>
              <w:t>Equipment</w:t>
            </w:r>
          </w:p>
        </w:tc>
        <w:tc>
          <w:tcPr>
            <w:tcW w:w="2952" w:type="dxa"/>
            <w:shd w:val="clear" w:color="auto" w:fill="auto"/>
          </w:tcPr>
          <w:p w14:paraId="1AF004D1" w14:textId="77777777" w:rsidR="007B0BAD" w:rsidRPr="00884E25" w:rsidRDefault="007B0BAD" w:rsidP="00884E25">
            <w:pPr>
              <w:jc w:val="center"/>
              <w:rPr>
                <w:b/>
              </w:rPr>
            </w:pPr>
            <w:r w:rsidRPr="00884E25">
              <w:rPr>
                <w:b/>
              </w:rPr>
              <w:t>Cleaning Agent</w:t>
            </w:r>
          </w:p>
        </w:tc>
        <w:tc>
          <w:tcPr>
            <w:tcW w:w="2952" w:type="dxa"/>
            <w:shd w:val="clear" w:color="auto" w:fill="auto"/>
          </w:tcPr>
          <w:p w14:paraId="04F58B2A" w14:textId="77777777" w:rsidR="007B0BAD" w:rsidRPr="00884E25" w:rsidRDefault="007B0BAD" w:rsidP="00884E25">
            <w:pPr>
              <w:jc w:val="center"/>
              <w:rPr>
                <w:b/>
              </w:rPr>
            </w:pPr>
            <w:r w:rsidRPr="00884E25">
              <w:rPr>
                <w:b/>
              </w:rPr>
              <w:t>Frequency</w:t>
            </w:r>
          </w:p>
        </w:tc>
      </w:tr>
      <w:tr w:rsidR="007B0BAD" w:rsidRPr="00884E25" w14:paraId="6B72EE2F" w14:textId="77777777" w:rsidTr="00884E25">
        <w:tc>
          <w:tcPr>
            <w:tcW w:w="2952" w:type="dxa"/>
            <w:shd w:val="clear" w:color="auto" w:fill="auto"/>
          </w:tcPr>
          <w:p w14:paraId="233AF1D6" w14:textId="77777777" w:rsidR="007B0BAD" w:rsidRDefault="007B0BAD" w:rsidP="007B0BAD">
            <w:r>
              <w:t>Blood pressure cuff</w:t>
            </w:r>
          </w:p>
        </w:tc>
        <w:tc>
          <w:tcPr>
            <w:tcW w:w="2952" w:type="dxa"/>
            <w:shd w:val="clear" w:color="auto" w:fill="auto"/>
          </w:tcPr>
          <w:p w14:paraId="275C52AB" w14:textId="77777777" w:rsidR="007B0BAD" w:rsidRDefault="007B0BAD" w:rsidP="007B0BAD">
            <w:r>
              <w:t>PDI Super Sani-cloth</w:t>
            </w:r>
          </w:p>
        </w:tc>
        <w:tc>
          <w:tcPr>
            <w:tcW w:w="2952" w:type="dxa"/>
            <w:shd w:val="clear" w:color="auto" w:fill="auto"/>
          </w:tcPr>
          <w:p w14:paraId="1BDC3F3E" w14:textId="77777777" w:rsidR="007B0BAD" w:rsidRDefault="007B0BAD" w:rsidP="007B0BAD">
            <w:r>
              <w:t>After use</w:t>
            </w:r>
          </w:p>
        </w:tc>
      </w:tr>
      <w:tr w:rsidR="007B0BAD" w:rsidRPr="00884E25" w14:paraId="1CC5E46D" w14:textId="77777777" w:rsidTr="00884E25">
        <w:tc>
          <w:tcPr>
            <w:tcW w:w="2952" w:type="dxa"/>
            <w:shd w:val="clear" w:color="auto" w:fill="auto"/>
          </w:tcPr>
          <w:p w14:paraId="332877E9" w14:textId="77777777" w:rsidR="007B0BAD" w:rsidRDefault="007B0BAD" w:rsidP="007B0BAD">
            <w:r>
              <w:t xml:space="preserve">Clipboard </w:t>
            </w:r>
          </w:p>
        </w:tc>
        <w:tc>
          <w:tcPr>
            <w:tcW w:w="2952" w:type="dxa"/>
            <w:shd w:val="clear" w:color="auto" w:fill="auto"/>
          </w:tcPr>
          <w:p w14:paraId="328D02C8" w14:textId="77777777" w:rsidR="007B0BAD" w:rsidRDefault="007B0BAD" w:rsidP="007B0BAD">
            <w:r>
              <w:t>PDI Super Sani-cloth</w:t>
            </w:r>
          </w:p>
        </w:tc>
        <w:tc>
          <w:tcPr>
            <w:tcW w:w="2952" w:type="dxa"/>
            <w:shd w:val="clear" w:color="auto" w:fill="auto"/>
          </w:tcPr>
          <w:p w14:paraId="66B08407" w14:textId="77777777" w:rsidR="007B0BAD" w:rsidRDefault="007B0BAD" w:rsidP="007B0BAD">
            <w:r>
              <w:t>Daily</w:t>
            </w:r>
          </w:p>
        </w:tc>
      </w:tr>
      <w:tr w:rsidR="007B0BAD" w:rsidRPr="00884E25" w14:paraId="5E2CA205" w14:textId="77777777" w:rsidTr="00884E25">
        <w:tc>
          <w:tcPr>
            <w:tcW w:w="2952" w:type="dxa"/>
            <w:shd w:val="clear" w:color="auto" w:fill="auto"/>
          </w:tcPr>
          <w:p w14:paraId="6ED8E1F1" w14:textId="77777777" w:rsidR="007B0BAD" w:rsidRDefault="007B0BAD" w:rsidP="007B0BAD">
            <w:r>
              <w:t>Computer screens</w:t>
            </w:r>
          </w:p>
        </w:tc>
        <w:tc>
          <w:tcPr>
            <w:tcW w:w="2952" w:type="dxa"/>
            <w:shd w:val="clear" w:color="auto" w:fill="auto"/>
          </w:tcPr>
          <w:p w14:paraId="1160CB2C" w14:textId="77777777" w:rsidR="007B0BAD" w:rsidRDefault="007B0BAD" w:rsidP="007B0BAD">
            <w:r>
              <w:t>PDI Super Sani-cloth</w:t>
            </w:r>
          </w:p>
        </w:tc>
        <w:tc>
          <w:tcPr>
            <w:tcW w:w="2952" w:type="dxa"/>
            <w:shd w:val="clear" w:color="auto" w:fill="auto"/>
          </w:tcPr>
          <w:p w14:paraId="495F0AC2" w14:textId="77777777" w:rsidR="007B0BAD" w:rsidRDefault="007B0BAD" w:rsidP="007B0BAD">
            <w:r>
              <w:t>Daily</w:t>
            </w:r>
          </w:p>
        </w:tc>
      </w:tr>
      <w:tr w:rsidR="007B0BAD" w:rsidRPr="00884E25" w14:paraId="49D457DF" w14:textId="77777777" w:rsidTr="00884E25">
        <w:tc>
          <w:tcPr>
            <w:tcW w:w="2952" w:type="dxa"/>
            <w:shd w:val="clear" w:color="auto" w:fill="auto"/>
          </w:tcPr>
          <w:p w14:paraId="71508915" w14:textId="77777777" w:rsidR="007B0BAD" w:rsidRDefault="007B0BAD" w:rsidP="007B0BAD">
            <w:r>
              <w:t>Electronic thermometer</w:t>
            </w:r>
          </w:p>
        </w:tc>
        <w:tc>
          <w:tcPr>
            <w:tcW w:w="2952" w:type="dxa"/>
            <w:shd w:val="clear" w:color="auto" w:fill="auto"/>
          </w:tcPr>
          <w:p w14:paraId="39A7E0B7" w14:textId="77777777" w:rsidR="007B0BAD" w:rsidRDefault="007B0BAD" w:rsidP="007B0BAD">
            <w:r>
              <w:t>PDI Super Sani-cloth</w:t>
            </w:r>
          </w:p>
        </w:tc>
        <w:tc>
          <w:tcPr>
            <w:tcW w:w="2952" w:type="dxa"/>
            <w:shd w:val="clear" w:color="auto" w:fill="auto"/>
          </w:tcPr>
          <w:p w14:paraId="7864B082" w14:textId="77777777" w:rsidR="007B0BAD" w:rsidRDefault="007B0BAD" w:rsidP="007B0BAD">
            <w:r>
              <w:t>After use</w:t>
            </w:r>
          </w:p>
        </w:tc>
      </w:tr>
      <w:tr w:rsidR="00357993" w:rsidRPr="00884E25" w14:paraId="175C1259" w14:textId="77777777" w:rsidTr="00884E25">
        <w:tc>
          <w:tcPr>
            <w:tcW w:w="2952" w:type="dxa"/>
            <w:shd w:val="clear" w:color="auto" w:fill="auto"/>
          </w:tcPr>
          <w:p w14:paraId="723BEE89" w14:textId="77777777" w:rsidR="00357993" w:rsidRDefault="00357993" w:rsidP="007B0BAD">
            <w:r>
              <w:t>Exam Table</w:t>
            </w:r>
          </w:p>
        </w:tc>
        <w:tc>
          <w:tcPr>
            <w:tcW w:w="2952" w:type="dxa"/>
            <w:shd w:val="clear" w:color="auto" w:fill="auto"/>
          </w:tcPr>
          <w:p w14:paraId="003AE686" w14:textId="77777777" w:rsidR="00357993" w:rsidRDefault="00357993" w:rsidP="007B0BAD">
            <w:r>
              <w:t>PDI Super Sani-cloth</w:t>
            </w:r>
          </w:p>
        </w:tc>
        <w:tc>
          <w:tcPr>
            <w:tcW w:w="2952" w:type="dxa"/>
            <w:shd w:val="clear" w:color="auto" w:fill="auto"/>
          </w:tcPr>
          <w:p w14:paraId="6EAA53C1" w14:textId="77777777" w:rsidR="00357993" w:rsidRDefault="00357993" w:rsidP="007B0BAD">
            <w:r>
              <w:t>After use</w:t>
            </w:r>
          </w:p>
        </w:tc>
      </w:tr>
      <w:tr w:rsidR="007B0BAD" w:rsidRPr="00884E25" w14:paraId="0BF6E1F7" w14:textId="77777777" w:rsidTr="00884E25">
        <w:tc>
          <w:tcPr>
            <w:tcW w:w="2952" w:type="dxa"/>
            <w:shd w:val="clear" w:color="auto" w:fill="auto"/>
          </w:tcPr>
          <w:p w14:paraId="42388C2A" w14:textId="77777777" w:rsidR="007B0BAD" w:rsidRDefault="007B0BAD" w:rsidP="007B0BAD">
            <w:r>
              <w:t>Keyboards</w:t>
            </w:r>
          </w:p>
        </w:tc>
        <w:tc>
          <w:tcPr>
            <w:tcW w:w="2952" w:type="dxa"/>
            <w:shd w:val="clear" w:color="auto" w:fill="auto"/>
          </w:tcPr>
          <w:p w14:paraId="0E660B11" w14:textId="77777777" w:rsidR="007B0BAD" w:rsidRDefault="007B0BAD" w:rsidP="007B0BAD">
            <w:r>
              <w:t>PDI Super Sani-cloth</w:t>
            </w:r>
          </w:p>
        </w:tc>
        <w:tc>
          <w:tcPr>
            <w:tcW w:w="2952" w:type="dxa"/>
            <w:shd w:val="clear" w:color="auto" w:fill="auto"/>
          </w:tcPr>
          <w:p w14:paraId="7BC33C8D" w14:textId="77777777" w:rsidR="007B0BAD" w:rsidRDefault="007B0BAD" w:rsidP="007B0BAD">
            <w:r>
              <w:t>Daily/after use</w:t>
            </w:r>
          </w:p>
        </w:tc>
      </w:tr>
      <w:tr w:rsidR="007B0BAD" w:rsidRPr="00884E25" w14:paraId="6B0AE8A2" w14:textId="77777777" w:rsidTr="00884E25">
        <w:tc>
          <w:tcPr>
            <w:tcW w:w="2952" w:type="dxa"/>
            <w:shd w:val="clear" w:color="auto" w:fill="auto"/>
          </w:tcPr>
          <w:p w14:paraId="19477435" w14:textId="77777777" w:rsidR="007B0BAD" w:rsidRDefault="007B0BAD" w:rsidP="007B0BAD">
            <w:r>
              <w:t>Otoscope/</w:t>
            </w:r>
            <w:proofErr w:type="spellStart"/>
            <w:r>
              <w:t>opthalmascope</w:t>
            </w:r>
            <w:proofErr w:type="spellEnd"/>
          </w:p>
        </w:tc>
        <w:tc>
          <w:tcPr>
            <w:tcW w:w="2952" w:type="dxa"/>
            <w:shd w:val="clear" w:color="auto" w:fill="auto"/>
          </w:tcPr>
          <w:p w14:paraId="6541E6EC" w14:textId="77777777" w:rsidR="007B0BAD" w:rsidRDefault="007B0BAD" w:rsidP="007B0BAD">
            <w:r>
              <w:t>PDI Super Sani-cloth</w:t>
            </w:r>
          </w:p>
        </w:tc>
        <w:tc>
          <w:tcPr>
            <w:tcW w:w="2952" w:type="dxa"/>
            <w:shd w:val="clear" w:color="auto" w:fill="auto"/>
          </w:tcPr>
          <w:p w14:paraId="2C44EB7D" w14:textId="77777777" w:rsidR="007B0BAD" w:rsidRDefault="007B0BAD" w:rsidP="007B0BAD">
            <w:r>
              <w:t>After use</w:t>
            </w:r>
          </w:p>
        </w:tc>
      </w:tr>
      <w:tr w:rsidR="007B0BAD" w:rsidRPr="00884E25" w14:paraId="7F6F7AA4" w14:textId="77777777" w:rsidTr="00884E25">
        <w:tc>
          <w:tcPr>
            <w:tcW w:w="2952" w:type="dxa"/>
            <w:shd w:val="clear" w:color="auto" w:fill="auto"/>
          </w:tcPr>
          <w:p w14:paraId="1C8B80F8" w14:textId="77777777" w:rsidR="007B0BAD" w:rsidRDefault="007B0BAD" w:rsidP="007B0BAD">
            <w:r>
              <w:t xml:space="preserve">Phones (nurse </w:t>
            </w:r>
            <w:proofErr w:type="spellStart"/>
            <w:r>
              <w:t>st.</w:t>
            </w:r>
            <w:proofErr w:type="spellEnd"/>
            <w:r>
              <w:t xml:space="preserve"> &amp; pt.)</w:t>
            </w:r>
          </w:p>
        </w:tc>
        <w:tc>
          <w:tcPr>
            <w:tcW w:w="2952" w:type="dxa"/>
            <w:shd w:val="clear" w:color="auto" w:fill="auto"/>
          </w:tcPr>
          <w:p w14:paraId="2EDF7626" w14:textId="77777777" w:rsidR="007B0BAD" w:rsidRDefault="007B0BAD" w:rsidP="007B0BAD">
            <w:r>
              <w:t>PDI Super Sani-cloth</w:t>
            </w:r>
          </w:p>
        </w:tc>
        <w:tc>
          <w:tcPr>
            <w:tcW w:w="2952" w:type="dxa"/>
            <w:shd w:val="clear" w:color="auto" w:fill="auto"/>
          </w:tcPr>
          <w:p w14:paraId="4DC4514B" w14:textId="77777777" w:rsidR="007B0BAD" w:rsidRDefault="007B0BAD" w:rsidP="007B0BAD">
            <w:r>
              <w:t>Daily</w:t>
            </w:r>
          </w:p>
        </w:tc>
      </w:tr>
      <w:tr w:rsidR="007B0BAD" w:rsidRPr="00884E25" w14:paraId="631CDE1C" w14:textId="77777777" w:rsidTr="00884E25">
        <w:tc>
          <w:tcPr>
            <w:tcW w:w="2952" w:type="dxa"/>
            <w:shd w:val="clear" w:color="auto" w:fill="auto"/>
          </w:tcPr>
          <w:p w14:paraId="72C0E1F5" w14:textId="77777777" w:rsidR="007B0BAD" w:rsidRDefault="007B0BAD" w:rsidP="007B0BAD">
            <w:r>
              <w:t>Portable pulse ox</w:t>
            </w:r>
          </w:p>
        </w:tc>
        <w:tc>
          <w:tcPr>
            <w:tcW w:w="2952" w:type="dxa"/>
            <w:shd w:val="clear" w:color="auto" w:fill="auto"/>
          </w:tcPr>
          <w:p w14:paraId="6CA961EC" w14:textId="77777777" w:rsidR="007B0BAD" w:rsidRDefault="007B0BAD" w:rsidP="007B0BAD">
            <w:r>
              <w:t>PDI Super Sani-cloth</w:t>
            </w:r>
          </w:p>
        </w:tc>
        <w:tc>
          <w:tcPr>
            <w:tcW w:w="2952" w:type="dxa"/>
            <w:shd w:val="clear" w:color="auto" w:fill="auto"/>
          </w:tcPr>
          <w:p w14:paraId="391E868F" w14:textId="77777777" w:rsidR="007B0BAD" w:rsidRDefault="007B0BAD" w:rsidP="007B0BAD">
            <w:r>
              <w:t>After use</w:t>
            </w:r>
          </w:p>
        </w:tc>
      </w:tr>
      <w:tr w:rsidR="007B0BAD" w:rsidRPr="00884E25" w14:paraId="11936603" w14:textId="77777777" w:rsidTr="00884E25">
        <w:tc>
          <w:tcPr>
            <w:tcW w:w="2952" w:type="dxa"/>
            <w:shd w:val="clear" w:color="auto" w:fill="auto"/>
          </w:tcPr>
          <w:p w14:paraId="6581C0EB" w14:textId="77777777" w:rsidR="007B0BAD" w:rsidRDefault="007B0BAD" w:rsidP="007B0BAD">
            <w:r>
              <w:t>Standing scale</w:t>
            </w:r>
          </w:p>
        </w:tc>
        <w:tc>
          <w:tcPr>
            <w:tcW w:w="2952" w:type="dxa"/>
            <w:shd w:val="clear" w:color="auto" w:fill="auto"/>
          </w:tcPr>
          <w:p w14:paraId="3DD2F507" w14:textId="77777777" w:rsidR="007B0BAD" w:rsidRDefault="007B0BAD" w:rsidP="007B0BAD">
            <w:r>
              <w:t>PDI Super Sani-cloth</w:t>
            </w:r>
          </w:p>
        </w:tc>
        <w:tc>
          <w:tcPr>
            <w:tcW w:w="2952" w:type="dxa"/>
            <w:shd w:val="clear" w:color="auto" w:fill="auto"/>
          </w:tcPr>
          <w:p w14:paraId="610ED878" w14:textId="77777777" w:rsidR="007B0BAD" w:rsidRDefault="007B0BAD" w:rsidP="007B0BAD">
            <w:r>
              <w:t>After use</w:t>
            </w:r>
          </w:p>
        </w:tc>
      </w:tr>
      <w:tr w:rsidR="007B0BAD" w:rsidRPr="00884E25" w14:paraId="0932205A" w14:textId="77777777" w:rsidTr="00884E25">
        <w:tc>
          <w:tcPr>
            <w:tcW w:w="2952" w:type="dxa"/>
            <w:shd w:val="clear" w:color="auto" w:fill="auto"/>
          </w:tcPr>
          <w:p w14:paraId="5EBD4293" w14:textId="77777777" w:rsidR="007B0BAD" w:rsidRDefault="007B0BAD" w:rsidP="007B0BAD">
            <w:r>
              <w:t>Stethoscope</w:t>
            </w:r>
          </w:p>
        </w:tc>
        <w:tc>
          <w:tcPr>
            <w:tcW w:w="2952" w:type="dxa"/>
            <w:shd w:val="clear" w:color="auto" w:fill="auto"/>
          </w:tcPr>
          <w:p w14:paraId="1DAFF82B" w14:textId="77777777" w:rsidR="007B0BAD" w:rsidRDefault="007B0BAD" w:rsidP="007B0BAD">
            <w:r>
              <w:t>PDI Super Sani-cloth</w:t>
            </w:r>
          </w:p>
        </w:tc>
        <w:tc>
          <w:tcPr>
            <w:tcW w:w="2952" w:type="dxa"/>
            <w:shd w:val="clear" w:color="auto" w:fill="auto"/>
          </w:tcPr>
          <w:p w14:paraId="02D03948" w14:textId="77777777" w:rsidR="007B0BAD" w:rsidRDefault="007B0BAD" w:rsidP="007B0BAD">
            <w:r>
              <w:t>After use</w:t>
            </w:r>
          </w:p>
        </w:tc>
      </w:tr>
      <w:tr w:rsidR="007B0BAD" w:rsidRPr="00884E25" w14:paraId="0948A83F" w14:textId="77777777" w:rsidTr="00884E25">
        <w:tc>
          <w:tcPr>
            <w:tcW w:w="2952" w:type="dxa"/>
            <w:shd w:val="clear" w:color="auto" w:fill="auto"/>
          </w:tcPr>
          <w:p w14:paraId="630FE214" w14:textId="77777777" w:rsidR="007B0BAD" w:rsidRDefault="007B0BAD" w:rsidP="007B0BAD">
            <w:r>
              <w:t>Visitor chairs</w:t>
            </w:r>
          </w:p>
        </w:tc>
        <w:tc>
          <w:tcPr>
            <w:tcW w:w="2952" w:type="dxa"/>
            <w:shd w:val="clear" w:color="auto" w:fill="auto"/>
          </w:tcPr>
          <w:p w14:paraId="736111BD" w14:textId="77777777" w:rsidR="007B0BAD" w:rsidRDefault="00357993" w:rsidP="007B0BAD">
            <w:r>
              <w:t>PPI</w:t>
            </w:r>
          </w:p>
        </w:tc>
        <w:tc>
          <w:tcPr>
            <w:tcW w:w="2952" w:type="dxa"/>
            <w:shd w:val="clear" w:color="auto" w:fill="auto"/>
          </w:tcPr>
          <w:p w14:paraId="6DF27392" w14:textId="77777777" w:rsidR="007B0BAD" w:rsidRDefault="007B0BAD" w:rsidP="007B0BAD">
            <w:r>
              <w:t>Daily</w:t>
            </w:r>
          </w:p>
        </w:tc>
      </w:tr>
    </w:tbl>
    <w:p w14:paraId="436B2445" w14:textId="77777777" w:rsidR="007B0BAD" w:rsidRDefault="007B0BAD" w:rsidP="007B0BAD">
      <w:pPr>
        <w:rPr>
          <w:szCs w:val="24"/>
        </w:rPr>
      </w:pPr>
      <w:r w:rsidRPr="000E6A07">
        <w:rPr>
          <w:szCs w:val="24"/>
        </w:rPr>
        <w:t>*Entire patient care equipment reference on nursing portal.</w:t>
      </w:r>
    </w:p>
    <w:p w14:paraId="005B4B6E" w14:textId="77777777" w:rsidR="00C34FDB" w:rsidRDefault="00C34FDB" w:rsidP="007B0BAD">
      <w:pPr>
        <w:rPr>
          <w:szCs w:val="24"/>
        </w:rPr>
      </w:pPr>
    </w:p>
    <w:p w14:paraId="49695EB4" w14:textId="77777777" w:rsidR="00C34FDB" w:rsidRPr="00A91722" w:rsidRDefault="00C34FDB" w:rsidP="007B0BAD">
      <w:pPr>
        <w:rPr>
          <w:b/>
          <w:szCs w:val="24"/>
        </w:rPr>
      </w:pPr>
      <w:r w:rsidRPr="00A91722">
        <w:rPr>
          <w:b/>
          <w:szCs w:val="24"/>
        </w:rPr>
        <w:t>The contact times needed for the disinfectants to be effective are:</w:t>
      </w:r>
    </w:p>
    <w:p w14:paraId="6A62EB84" w14:textId="77777777" w:rsidR="007B0BAD" w:rsidRPr="000E6A07" w:rsidRDefault="007B0BAD" w:rsidP="007B0BAD">
      <w:pPr>
        <w:rPr>
          <w:szCs w:val="24"/>
        </w:rPr>
      </w:pPr>
    </w:p>
    <w:p w14:paraId="6FF22428" w14:textId="77777777" w:rsidR="007B0BAD" w:rsidRPr="000E6A07" w:rsidRDefault="007B0BAD" w:rsidP="007B0BAD">
      <w:pPr>
        <w:rPr>
          <w:b/>
          <w:szCs w:val="24"/>
        </w:rPr>
      </w:pPr>
      <w:r>
        <w:rPr>
          <w:szCs w:val="24"/>
        </w:rPr>
        <w:tab/>
      </w:r>
      <w:r>
        <w:rPr>
          <w:szCs w:val="24"/>
        </w:rPr>
        <w:tab/>
      </w:r>
      <w:r w:rsidRPr="000E6A07">
        <w:rPr>
          <w:b/>
          <w:szCs w:val="24"/>
        </w:rPr>
        <w:t>Disinfectants (Wear gloves to protect</w:t>
      </w:r>
      <w:r w:rsidRPr="000E6A07">
        <w:rPr>
          <w:b/>
          <w:szCs w:val="24"/>
        </w:rPr>
        <w:tab/>
        <w:t>Contact time (Wet</w:t>
      </w:r>
    </w:p>
    <w:p w14:paraId="37620061" w14:textId="77777777" w:rsidR="007B0BAD" w:rsidRPr="000E6A07" w:rsidRDefault="007B0BAD" w:rsidP="007B0BAD">
      <w:pPr>
        <w:rPr>
          <w:b/>
          <w:szCs w:val="24"/>
        </w:rPr>
      </w:pPr>
      <w:r w:rsidRPr="000E6A07">
        <w:rPr>
          <w:b/>
          <w:szCs w:val="24"/>
        </w:rPr>
        <w:tab/>
      </w:r>
      <w:r w:rsidRPr="000E6A07">
        <w:rPr>
          <w:b/>
          <w:szCs w:val="24"/>
        </w:rPr>
        <w:tab/>
        <w:t>Skin)</w:t>
      </w:r>
      <w:r w:rsidRPr="000E6A07">
        <w:rPr>
          <w:b/>
          <w:szCs w:val="24"/>
        </w:rPr>
        <w:tab/>
      </w:r>
      <w:r w:rsidRPr="000E6A07">
        <w:rPr>
          <w:b/>
          <w:szCs w:val="24"/>
        </w:rPr>
        <w:tab/>
      </w:r>
      <w:r w:rsidRPr="000E6A07">
        <w:rPr>
          <w:b/>
          <w:szCs w:val="24"/>
        </w:rPr>
        <w:tab/>
      </w:r>
      <w:r w:rsidRPr="000E6A07">
        <w:rPr>
          <w:b/>
          <w:szCs w:val="24"/>
        </w:rPr>
        <w:tab/>
      </w:r>
      <w:r w:rsidRPr="000E6A07">
        <w:rPr>
          <w:b/>
          <w:szCs w:val="24"/>
        </w:rPr>
        <w:tab/>
      </w:r>
      <w:r w:rsidRPr="000E6A07">
        <w:rPr>
          <w:b/>
          <w:szCs w:val="24"/>
        </w:rPr>
        <w:tab/>
        <w:t>time)*</w:t>
      </w:r>
    </w:p>
    <w:p w14:paraId="45B547CE" w14:textId="77777777" w:rsidR="007B0BAD" w:rsidRDefault="007B0BAD" w:rsidP="007B0BAD">
      <w:pPr>
        <w:rPr>
          <w:szCs w:val="24"/>
        </w:rPr>
      </w:pPr>
      <w:r>
        <w:rPr>
          <w:szCs w:val="24"/>
        </w:rPr>
        <w:tab/>
      </w:r>
      <w:r>
        <w:rPr>
          <w:szCs w:val="24"/>
        </w:rPr>
        <w:tab/>
        <w:t xml:space="preserve">PDI </w:t>
      </w:r>
      <w:r w:rsidR="00A91722">
        <w:rPr>
          <w:szCs w:val="24"/>
        </w:rPr>
        <w:t>Wipes (</w:t>
      </w:r>
      <w:r>
        <w:rPr>
          <w:szCs w:val="24"/>
        </w:rPr>
        <w:t>purple top</w:t>
      </w:r>
      <w:r w:rsidR="00A91722">
        <w:rPr>
          <w:szCs w:val="24"/>
        </w:rPr>
        <w:t>)</w:t>
      </w:r>
      <w:r>
        <w:rPr>
          <w:szCs w:val="24"/>
        </w:rPr>
        <w:tab/>
      </w:r>
      <w:r>
        <w:rPr>
          <w:szCs w:val="24"/>
        </w:rPr>
        <w:tab/>
      </w:r>
      <w:r>
        <w:rPr>
          <w:szCs w:val="24"/>
        </w:rPr>
        <w:tab/>
        <w:t>2 minutes</w:t>
      </w:r>
    </w:p>
    <w:p w14:paraId="56907703" w14:textId="77777777" w:rsidR="00A91722" w:rsidRDefault="00A91722" w:rsidP="007B0BAD">
      <w:pPr>
        <w:rPr>
          <w:szCs w:val="24"/>
        </w:rPr>
      </w:pPr>
      <w:r>
        <w:rPr>
          <w:szCs w:val="24"/>
        </w:rPr>
        <w:tab/>
      </w:r>
      <w:r>
        <w:rPr>
          <w:szCs w:val="24"/>
        </w:rPr>
        <w:tab/>
        <w:t>PDI Wipes (Red top)</w:t>
      </w:r>
      <w:r>
        <w:rPr>
          <w:szCs w:val="24"/>
        </w:rPr>
        <w:tab/>
      </w:r>
      <w:r>
        <w:rPr>
          <w:szCs w:val="24"/>
        </w:rPr>
        <w:tab/>
      </w:r>
      <w:r>
        <w:rPr>
          <w:szCs w:val="24"/>
        </w:rPr>
        <w:tab/>
      </w:r>
      <w:r>
        <w:rPr>
          <w:szCs w:val="24"/>
        </w:rPr>
        <w:tab/>
        <w:t>3 Minutes</w:t>
      </w:r>
    </w:p>
    <w:p w14:paraId="7F328B5F" w14:textId="77777777" w:rsidR="00A91722" w:rsidRDefault="00A91722" w:rsidP="007B0BAD">
      <w:pPr>
        <w:rPr>
          <w:szCs w:val="24"/>
        </w:rPr>
      </w:pPr>
      <w:r>
        <w:rPr>
          <w:szCs w:val="24"/>
        </w:rPr>
        <w:tab/>
      </w:r>
      <w:r>
        <w:rPr>
          <w:szCs w:val="24"/>
        </w:rPr>
        <w:tab/>
        <w:t>PDI Wipes (Gray top)</w:t>
      </w:r>
      <w:r>
        <w:rPr>
          <w:szCs w:val="24"/>
        </w:rPr>
        <w:tab/>
      </w:r>
      <w:r>
        <w:rPr>
          <w:szCs w:val="24"/>
        </w:rPr>
        <w:tab/>
      </w:r>
      <w:r>
        <w:rPr>
          <w:szCs w:val="24"/>
        </w:rPr>
        <w:tab/>
      </w:r>
      <w:r>
        <w:rPr>
          <w:szCs w:val="24"/>
        </w:rPr>
        <w:tab/>
        <w:t>3 Minutes</w:t>
      </w:r>
    </w:p>
    <w:p w14:paraId="5119C12F" w14:textId="77777777" w:rsidR="00A91722" w:rsidRDefault="00A91722" w:rsidP="007B0BAD">
      <w:pPr>
        <w:rPr>
          <w:szCs w:val="24"/>
        </w:rPr>
      </w:pPr>
      <w:r>
        <w:rPr>
          <w:szCs w:val="24"/>
        </w:rPr>
        <w:tab/>
      </w:r>
      <w:r>
        <w:rPr>
          <w:szCs w:val="24"/>
        </w:rPr>
        <w:tab/>
        <w:t>PDI Bleach Germicidal Wipes</w:t>
      </w:r>
      <w:r>
        <w:rPr>
          <w:szCs w:val="24"/>
        </w:rPr>
        <w:tab/>
      </w:r>
      <w:r>
        <w:rPr>
          <w:szCs w:val="24"/>
        </w:rPr>
        <w:tab/>
        <w:t>4 Minutes</w:t>
      </w:r>
    </w:p>
    <w:p w14:paraId="641503B6" w14:textId="77777777" w:rsidR="007B0BAD" w:rsidRDefault="007B0BAD" w:rsidP="00A91722">
      <w:pPr>
        <w:rPr>
          <w:szCs w:val="24"/>
        </w:rPr>
      </w:pPr>
      <w:r>
        <w:rPr>
          <w:szCs w:val="24"/>
        </w:rPr>
        <w:tab/>
      </w:r>
      <w:r>
        <w:rPr>
          <w:szCs w:val="24"/>
        </w:rPr>
        <w:tab/>
      </w:r>
      <w:proofErr w:type="spellStart"/>
      <w:r w:rsidR="00A91722">
        <w:rPr>
          <w:szCs w:val="24"/>
        </w:rPr>
        <w:t>Virex</w:t>
      </w:r>
      <w:proofErr w:type="spellEnd"/>
      <w:r w:rsidR="00A91722">
        <w:rPr>
          <w:szCs w:val="24"/>
        </w:rPr>
        <w:t xml:space="preserve"> 256</w:t>
      </w:r>
      <w:r w:rsidR="00A91722">
        <w:rPr>
          <w:szCs w:val="24"/>
        </w:rPr>
        <w:tab/>
      </w:r>
      <w:r w:rsidR="00A91722">
        <w:rPr>
          <w:szCs w:val="24"/>
        </w:rPr>
        <w:tab/>
      </w:r>
      <w:r w:rsidR="00A91722">
        <w:rPr>
          <w:szCs w:val="24"/>
        </w:rPr>
        <w:tab/>
      </w:r>
      <w:r w:rsidR="00A91722">
        <w:rPr>
          <w:szCs w:val="24"/>
        </w:rPr>
        <w:tab/>
      </w:r>
      <w:r w:rsidR="00A91722">
        <w:rPr>
          <w:szCs w:val="24"/>
        </w:rPr>
        <w:tab/>
        <w:t>10 Minutes</w:t>
      </w:r>
    </w:p>
    <w:p w14:paraId="153C3C94" w14:textId="77777777" w:rsidR="007B0BAD" w:rsidRDefault="007B0BAD" w:rsidP="007B0BAD">
      <w:pPr>
        <w:rPr>
          <w:szCs w:val="24"/>
        </w:rPr>
      </w:pPr>
    </w:p>
    <w:p w14:paraId="42ECBCFA" w14:textId="77777777" w:rsidR="007B0BAD" w:rsidRPr="000E6A07" w:rsidRDefault="007B0BAD" w:rsidP="007B0BAD">
      <w:pPr>
        <w:rPr>
          <w:szCs w:val="24"/>
        </w:rPr>
      </w:pPr>
      <w:r>
        <w:rPr>
          <w:szCs w:val="24"/>
        </w:rPr>
        <w:t>*Contact time – Item must remain wet for the required number of minutes to be effective</w:t>
      </w:r>
    </w:p>
    <w:p w14:paraId="0F1A9A0A" w14:textId="77777777" w:rsidR="00EB2261" w:rsidRPr="00DC566A" w:rsidRDefault="00EB2261" w:rsidP="007B0BAD">
      <w:pPr>
        <w:rPr>
          <w:sz w:val="28"/>
          <w:szCs w:val="28"/>
        </w:rPr>
      </w:pPr>
    </w:p>
    <w:p w14:paraId="0A943599" w14:textId="77777777" w:rsidR="00897D20" w:rsidRDefault="00897D20" w:rsidP="00EB2261">
      <w:pPr>
        <w:pStyle w:val="ListParagraph"/>
        <w:ind w:left="0"/>
      </w:pPr>
    </w:p>
    <w:p w14:paraId="72D8D864" w14:textId="77777777" w:rsidR="00AE34BC" w:rsidRDefault="00AE34BC" w:rsidP="00EB2261">
      <w:pPr>
        <w:pStyle w:val="ListParagraph"/>
        <w:ind w:left="0"/>
      </w:pPr>
    </w:p>
    <w:p w14:paraId="03F25BCF" w14:textId="77777777" w:rsidR="00AE34BC" w:rsidRDefault="00AE34BC" w:rsidP="00EB2261">
      <w:pPr>
        <w:pStyle w:val="ListParagraph"/>
        <w:ind w:left="0"/>
      </w:pPr>
    </w:p>
    <w:p w14:paraId="03B8C1D6" w14:textId="77777777" w:rsidR="00AE34BC" w:rsidRDefault="00AE34BC" w:rsidP="00EB2261">
      <w:pPr>
        <w:pStyle w:val="ListParagraph"/>
        <w:ind w:left="0"/>
      </w:pPr>
    </w:p>
    <w:p w14:paraId="61F0D39B" w14:textId="77777777" w:rsidR="00AE34BC" w:rsidRDefault="00AE34BC" w:rsidP="00EB2261">
      <w:pPr>
        <w:pStyle w:val="ListParagraph"/>
        <w:ind w:left="0"/>
      </w:pPr>
    </w:p>
    <w:p w14:paraId="6EF2C93B" w14:textId="77777777" w:rsidR="00AE34BC" w:rsidRDefault="00AE34BC" w:rsidP="00EB2261">
      <w:pPr>
        <w:pStyle w:val="ListParagraph"/>
        <w:ind w:left="0"/>
      </w:pPr>
    </w:p>
    <w:p w14:paraId="731EDA29" w14:textId="77777777" w:rsidR="006E7C2B" w:rsidRDefault="006E7C2B" w:rsidP="00EB2261">
      <w:pPr>
        <w:pStyle w:val="ListParagraph"/>
        <w:ind w:left="0"/>
      </w:pPr>
    </w:p>
    <w:p w14:paraId="01A44F4F" w14:textId="77777777" w:rsidR="006E7C2B" w:rsidRDefault="006E7C2B" w:rsidP="00EB2261">
      <w:pPr>
        <w:pStyle w:val="ListParagraph"/>
        <w:ind w:left="0"/>
      </w:pPr>
    </w:p>
    <w:p w14:paraId="17833948" w14:textId="77777777" w:rsidR="00365D31" w:rsidRPr="00A2165F" w:rsidRDefault="00365D31" w:rsidP="00365D31">
      <w:pPr>
        <w:pStyle w:val="Title"/>
        <w:jc w:val="center"/>
        <w:rPr>
          <w:b w:val="0"/>
        </w:rPr>
      </w:pPr>
      <w:r w:rsidRPr="00A2165F">
        <w:lastRenderedPageBreak/>
        <w:t>CHRISTIANA CARE HEALTH SERVICES POLICY</w:t>
      </w:r>
    </w:p>
    <w:p w14:paraId="20393FBF" w14:textId="77777777" w:rsidR="00365D31" w:rsidRDefault="00365D31" w:rsidP="00365D31">
      <w:pPr>
        <w:jc w:val="center"/>
        <w:rPr>
          <w:b/>
          <w:sz w:val="28"/>
          <w:szCs w:val="28"/>
        </w:rPr>
      </w:pPr>
      <w:r w:rsidRPr="00A2165F">
        <w:rPr>
          <w:b/>
          <w:sz w:val="28"/>
          <w:szCs w:val="28"/>
        </w:rPr>
        <w:t>SCHOOL</w:t>
      </w:r>
      <w:r w:rsidR="00517D7C">
        <w:rPr>
          <w:b/>
          <w:sz w:val="28"/>
          <w:szCs w:val="28"/>
        </w:rPr>
        <w:t>-</w:t>
      </w:r>
      <w:r w:rsidRPr="00A2165F">
        <w:rPr>
          <w:b/>
          <w:sz w:val="28"/>
          <w:szCs w:val="28"/>
        </w:rPr>
        <w:t>BASED HEALTH CENTER</w:t>
      </w:r>
    </w:p>
    <w:p w14:paraId="4F4F5764" w14:textId="77777777" w:rsidR="00365D31" w:rsidRPr="00A2165F" w:rsidRDefault="00365D31" w:rsidP="00365D31">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590"/>
      </w:tblGrid>
      <w:tr w:rsidR="00365D31" w14:paraId="09D9B3B9" w14:textId="77777777" w:rsidTr="0086290E">
        <w:tc>
          <w:tcPr>
            <w:tcW w:w="4428" w:type="dxa"/>
          </w:tcPr>
          <w:p w14:paraId="31D88716" w14:textId="77777777" w:rsidR="00365D31" w:rsidRPr="00A2165F" w:rsidRDefault="00365D31" w:rsidP="0086290E">
            <w:pPr>
              <w:rPr>
                <w:szCs w:val="24"/>
              </w:rPr>
            </w:pPr>
            <w:r w:rsidRPr="00A2165F">
              <w:rPr>
                <w:szCs w:val="24"/>
              </w:rPr>
              <w:t>POLICY TITLE:</w:t>
            </w:r>
          </w:p>
        </w:tc>
        <w:tc>
          <w:tcPr>
            <w:tcW w:w="4590" w:type="dxa"/>
          </w:tcPr>
          <w:p w14:paraId="5AC31A6D" w14:textId="77777777" w:rsidR="00365D31" w:rsidRPr="00463A5F" w:rsidRDefault="00365D31" w:rsidP="0086290E">
            <w:pPr>
              <w:pStyle w:val="Heading1"/>
              <w:rPr>
                <w:szCs w:val="24"/>
                <w:highlight w:val="lightGray"/>
              </w:rPr>
            </w:pPr>
            <w:r>
              <w:rPr>
                <w:szCs w:val="24"/>
              </w:rPr>
              <w:t>Liability of School and Contractor</w:t>
            </w:r>
          </w:p>
        </w:tc>
      </w:tr>
      <w:tr w:rsidR="00365D31" w14:paraId="01995457" w14:textId="77777777" w:rsidTr="0086290E">
        <w:tc>
          <w:tcPr>
            <w:tcW w:w="4428" w:type="dxa"/>
          </w:tcPr>
          <w:p w14:paraId="7FD077CD" w14:textId="77777777" w:rsidR="00365D31" w:rsidRPr="00A2165F" w:rsidRDefault="00365D31" w:rsidP="0086290E">
            <w:pPr>
              <w:rPr>
                <w:szCs w:val="24"/>
              </w:rPr>
            </w:pPr>
            <w:r>
              <w:rPr>
                <w:szCs w:val="24"/>
              </w:rPr>
              <w:t>SEC</w:t>
            </w:r>
            <w:r w:rsidRPr="00A2165F">
              <w:rPr>
                <w:szCs w:val="24"/>
              </w:rPr>
              <w:t>TION:</w:t>
            </w:r>
          </w:p>
        </w:tc>
        <w:tc>
          <w:tcPr>
            <w:tcW w:w="4590" w:type="dxa"/>
          </w:tcPr>
          <w:p w14:paraId="7B90EB21" w14:textId="77777777" w:rsidR="00365D31" w:rsidRPr="00A2165F" w:rsidRDefault="00BD24D3" w:rsidP="00BD24D3">
            <w:pPr>
              <w:rPr>
                <w:szCs w:val="24"/>
              </w:rPr>
            </w:pPr>
            <w:r>
              <w:rPr>
                <w:szCs w:val="24"/>
              </w:rPr>
              <w:t>SBHC</w:t>
            </w:r>
          </w:p>
        </w:tc>
      </w:tr>
      <w:tr w:rsidR="00365D31" w14:paraId="55C8B781" w14:textId="77777777" w:rsidTr="0086290E">
        <w:tc>
          <w:tcPr>
            <w:tcW w:w="4428" w:type="dxa"/>
            <w:tcBorders>
              <w:bottom w:val="single" w:sz="4" w:space="0" w:color="auto"/>
            </w:tcBorders>
          </w:tcPr>
          <w:p w14:paraId="7245511D" w14:textId="77777777" w:rsidR="00365D31" w:rsidRPr="00A2165F" w:rsidRDefault="00365D31" w:rsidP="0086290E">
            <w:pPr>
              <w:rPr>
                <w:szCs w:val="24"/>
              </w:rPr>
            </w:pPr>
            <w:r w:rsidRPr="00A2165F">
              <w:rPr>
                <w:szCs w:val="24"/>
              </w:rPr>
              <w:t>LAST REVISION/REVIEW DATE:</w:t>
            </w:r>
          </w:p>
        </w:tc>
        <w:tc>
          <w:tcPr>
            <w:tcW w:w="4590" w:type="dxa"/>
          </w:tcPr>
          <w:p w14:paraId="6845B8A0" w14:textId="77777777" w:rsidR="00365D31" w:rsidRPr="00A2165F" w:rsidRDefault="00195334" w:rsidP="0086290E">
            <w:pPr>
              <w:rPr>
                <w:szCs w:val="24"/>
              </w:rPr>
            </w:pPr>
            <w:r>
              <w:rPr>
                <w:szCs w:val="24"/>
              </w:rPr>
              <w:t>09/1</w:t>
            </w:r>
            <w:r w:rsidR="001503D1">
              <w:rPr>
                <w:szCs w:val="24"/>
              </w:rPr>
              <w:t>9</w:t>
            </w:r>
          </w:p>
        </w:tc>
      </w:tr>
      <w:tr w:rsidR="00365D31" w14:paraId="15EECEA7" w14:textId="77777777" w:rsidTr="0086290E">
        <w:tc>
          <w:tcPr>
            <w:tcW w:w="4428" w:type="dxa"/>
            <w:tcBorders>
              <w:bottom w:val="single" w:sz="4" w:space="0" w:color="auto"/>
            </w:tcBorders>
          </w:tcPr>
          <w:p w14:paraId="1034A07D" w14:textId="77777777" w:rsidR="00365D31" w:rsidRPr="00A2165F" w:rsidRDefault="00365D31" w:rsidP="0086290E">
            <w:pPr>
              <w:rPr>
                <w:szCs w:val="24"/>
              </w:rPr>
            </w:pPr>
            <w:r w:rsidRPr="00A2165F">
              <w:rPr>
                <w:szCs w:val="24"/>
              </w:rPr>
              <w:t>DATE OF ORIGIN:</w:t>
            </w:r>
          </w:p>
        </w:tc>
        <w:tc>
          <w:tcPr>
            <w:tcW w:w="4590" w:type="dxa"/>
          </w:tcPr>
          <w:p w14:paraId="4DFD9FF8" w14:textId="77777777" w:rsidR="00365D31" w:rsidRPr="00A2165F" w:rsidRDefault="00365D31" w:rsidP="0086290E">
            <w:pPr>
              <w:rPr>
                <w:szCs w:val="24"/>
              </w:rPr>
            </w:pPr>
            <w:r>
              <w:rPr>
                <w:szCs w:val="24"/>
              </w:rPr>
              <w:t>11/11</w:t>
            </w:r>
          </w:p>
        </w:tc>
      </w:tr>
    </w:tbl>
    <w:p w14:paraId="057AA32E" w14:textId="77777777" w:rsidR="00365D31" w:rsidRDefault="00365D31" w:rsidP="00365D31">
      <w:pPr>
        <w:tabs>
          <w:tab w:val="left" w:pos="-720"/>
        </w:tabs>
        <w:spacing w:line="240" w:lineRule="atLeast"/>
        <w:jc w:val="both"/>
        <w:rPr>
          <w:sz w:val="28"/>
        </w:rPr>
      </w:pPr>
      <w:r>
        <w:rPr>
          <w:b/>
          <w:sz w:val="28"/>
        </w:rPr>
        <w:tab/>
      </w:r>
    </w:p>
    <w:p w14:paraId="4CD2CC44" w14:textId="77777777" w:rsidR="00365D31" w:rsidRDefault="00365D31" w:rsidP="00365D31">
      <w:pPr>
        <w:ind w:left="1440" w:hanging="1440"/>
        <w:rPr>
          <w:b/>
          <w:szCs w:val="24"/>
        </w:rPr>
      </w:pPr>
      <w:r w:rsidRPr="00A2165F">
        <w:rPr>
          <w:b/>
          <w:szCs w:val="24"/>
        </w:rPr>
        <w:t>POLICY</w:t>
      </w:r>
      <w:r>
        <w:rPr>
          <w:b/>
          <w:szCs w:val="24"/>
        </w:rPr>
        <w:t>:</w:t>
      </w:r>
    </w:p>
    <w:p w14:paraId="4DF31B27" w14:textId="77777777" w:rsidR="00807B17" w:rsidRDefault="00807B17" w:rsidP="00365D31">
      <w:pPr>
        <w:ind w:left="1440" w:hanging="1440"/>
        <w:rPr>
          <w:b/>
          <w:szCs w:val="24"/>
        </w:rPr>
      </w:pPr>
    </w:p>
    <w:p w14:paraId="026587D4" w14:textId="77777777" w:rsidR="00365D31" w:rsidRDefault="00365D31" w:rsidP="00365D31">
      <w:pPr>
        <w:rPr>
          <w:szCs w:val="24"/>
        </w:rPr>
      </w:pPr>
      <w:r>
        <w:rPr>
          <w:szCs w:val="24"/>
        </w:rPr>
        <w:t>This policy outlines the liability of the school and contractor.</w:t>
      </w:r>
    </w:p>
    <w:p w14:paraId="0C188FA2" w14:textId="77777777" w:rsidR="00807B17" w:rsidRDefault="00807B17" w:rsidP="00365D31">
      <w:pPr>
        <w:rPr>
          <w:szCs w:val="24"/>
        </w:rPr>
      </w:pPr>
    </w:p>
    <w:p w14:paraId="254AF580" w14:textId="77777777" w:rsidR="00365D31" w:rsidRDefault="00365D31" w:rsidP="00365D31">
      <w:pPr>
        <w:rPr>
          <w:b/>
          <w:szCs w:val="24"/>
        </w:rPr>
      </w:pPr>
      <w:r w:rsidRPr="00A2165F">
        <w:rPr>
          <w:b/>
          <w:szCs w:val="24"/>
        </w:rPr>
        <w:t>PROCEDURE</w:t>
      </w:r>
      <w:r>
        <w:rPr>
          <w:b/>
          <w:szCs w:val="24"/>
        </w:rPr>
        <w:t>:</w:t>
      </w:r>
    </w:p>
    <w:p w14:paraId="47B8EA16" w14:textId="77777777" w:rsidR="00365D31" w:rsidRDefault="00365D31" w:rsidP="00365D31">
      <w:pPr>
        <w:tabs>
          <w:tab w:val="left" w:pos="-720"/>
        </w:tabs>
        <w:spacing w:line="240" w:lineRule="atLeast"/>
        <w:jc w:val="both"/>
      </w:pPr>
    </w:p>
    <w:p w14:paraId="1BF91A3C" w14:textId="77777777" w:rsidR="00365D31" w:rsidRDefault="00365D31" w:rsidP="008F046D">
      <w:pPr>
        <w:numPr>
          <w:ilvl w:val="0"/>
          <w:numId w:val="25"/>
        </w:numPr>
        <w:tabs>
          <w:tab w:val="left" w:pos="-720"/>
        </w:tabs>
        <w:spacing w:line="240" w:lineRule="atLeast"/>
        <w:jc w:val="both"/>
      </w:pPr>
      <w:r>
        <w:t>Copies of aggregate reports, completed contracts, policy and procedure manuals, and staff resumes will be available to school administration.</w:t>
      </w:r>
    </w:p>
    <w:p w14:paraId="3E702F7D" w14:textId="77777777" w:rsidR="00365D31" w:rsidRDefault="00365D31" w:rsidP="00365D31">
      <w:pPr>
        <w:pStyle w:val="ListParagraph"/>
      </w:pPr>
    </w:p>
    <w:p w14:paraId="70DA9105" w14:textId="77777777" w:rsidR="00365D31" w:rsidRDefault="00365D31" w:rsidP="008F046D">
      <w:pPr>
        <w:numPr>
          <w:ilvl w:val="0"/>
          <w:numId w:val="25"/>
        </w:numPr>
        <w:tabs>
          <w:tab w:val="left" w:pos="-720"/>
        </w:tabs>
        <w:spacing w:line="240" w:lineRule="atLeast"/>
        <w:jc w:val="both"/>
      </w:pPr>
      <w:r>
        <w:t>Services under this contract (appendix G #19) may be terminated in the event the School Board votes to close the school based health center.</w:t>
      </w:r>
    </w:p>
    <w:p w14:paraId="0BFA5904" w14:textId="77777777" w:rsidR="00365D31" w:rsidRDefault="00365D31" w:rsidP="00365D31">
      <w:pPr>
        <w:pStyle w:val="ListParagraph"/>
      </w:pPr>
    </w:p>
    <w:p w14:paraId="1E35AD05" w14:textId="77777777" w:rsidR="00365D31" w:rsidRDefault="00365D31" w:rsidP="008F046D">
      <w:pPr>
        <w:numPr>
          <w:ilvl w:val="0"/>
          <w:numId w:val="25"/>
        </w:numPr>
        <w:tabs>
          <w:tab w:val="left" w:pos="-720"/>
        </w:tabs>
        <w:spacing w:line="240" w:lineRule="atLeast"/>
        <w:jc w:val="both"/>
      </w:pPr>
      <w:r>
        <w:t>The School Board and Division of Public Health must approve the addition of any services beyond those initially implemented.</w:t>
      </w:r>
    </w:p>
    <w:p w14:paraId="0C3B65FF" w14:textId="77777777" w:rsidR="00770DB0" w:rsidRDefault="00770DB0" w:rsidP="006962BA">
      <w:pPr>
        <w:tabs>
          <w:tab w:val="left" w:pos="-720"/>
          <w:tab w:val="left" w:pos="0"/>
        </w:tabs>
        <w:spacing w:line="240" w:lineRule="atLeast"/>
        <w:ind w:left="720" w:hanging="720"/>
      </w:pPr>
    </w:p>
    <w:p w14:paraId="5DC49E8F" w14:textId="77777777" w:rsidR="00365D31" w:rsidRDefault="00365D31" w:rsidP="006962BA">
      <w:pPr>
        <w:tabs>
          <w:tab w:val="left" w:pos="-720"/>
          <w:tab w:val="left" w:pos="0"/>
        </w:tabs>
        <w:spacing w:line="240" w:lineRule="atLeast"/>
        <w:ind w:left="720" w:hanging="720"/>
      </w:pPr>
    </w:p>
    <w:p w14:paraId="5B03B342" w14:textId="77777777" w:rsidR="00365D31" w:rsidRDefault="00365D31" w:rsidP="006962BA">
      <w:pPr>
        <w:tabs>
          <w:tab w:val="left" w:pos="-720"/>
          <w:tab w:val="left" w:pos="0"/>
        </w:tabs>
        <w:spacing w:line="240" w:lineRule="atLeast"/>
        <w:ind w:left="720" w:hanging="720"/>
      </w:pPr>
    </w:p>
    <w:p w14:paraId="3800C69D" w14:textId="77777777" w:rsidR="00365D31" w:rsidRDefault="00365D31" w:rsidP="006962BA">
      <w:pPr>
        <w:tabs>
          <w:tab w:val="left" w:pos="-720"/>
          <w:tab w:val="left" w:pos="0"/>
        </w:tabs>
        <w:spacing w:line="240" w:lineRule="atLeast"/>
        <w:ind w:left="720" w:hanging="720"/>
      </w:pPr>
    </w:p>
    <w:p w14:paraId="10D0547F" w14:textId="77777777" w:rsidR="00365D31" w:rsidRDefault="00365D31" w:rsidP="006962BA">
      <w:pPr>
        <w:tabs>
          <w:tab w:val="left" w:pos="-720"/>
          <w:tab w:val="left" w:pos="0"/>
        </w:tabs>
        <w:spacing w:line="240" w:lineRule="atLeast"/>
        <w:ind w:left="720" w:hanging="720"/>
      </w:pPr>
    </w:p>
    <w:p w14:paraId="23464F59" w14:textId="77777777" w:rsidR="00365D31" w:rsidRDefault="00365D31" w:rsidP="006962BA">
      <w:pPr>
        <w:tabs>
          <w:tab w:val="left" w:pos="-720"/>
          <w:tab w:val="left" w:pos="0"/>
        </w:tabs>
        <w:spacing w:line="240" w:lineRule="atLeast"/>
        <w:ind w:left="720" w:hanging="720"/>
      </w:pPr>
    </w:p>
    <w:p w14:paraId="5B5EE08C" w14:textId="77777777" w:rsidR="00365D31" w:rsidRDefault="00365D31" w:rsidP="006962BA">
      <w:pPr>
        <w:tabs>
          <w:tab w:val="left" w:pos="-720"/>
          <w:tab w:val="left" w:pos="0"/>
        </w:tabs>
        <w:spacing w:line="240" w:lineRule="atLeast"/>
        <w:ind w:left="720" w:hanging="720"/>
      </w:pPr>
    </w:p>
    <w:p w14:paraId="61D9452E" w14:textId="77777777" w:rsidR="00365D31" w:rsidRDefault="00365D31" w:rsidP="006962BA">
      <w:pPr>
        <w:tabs>
          <w:tab w:val="left" w:pos="-720"/>
          <w:tab w:val="left" w:pos="0"/>
        </w:tabs>
        <w:spacing w:line="240" w:lineRule="atLeast"/>
        <w:ind w:left="720" w:hanging="720"/>
      </w:pPr>
    </w:p>
    <w:p w14:paraId="673FEC3F" w14:textId="77777777" w:rsidR="00365D31" w:rsidRDefault="00365D31" w:rsidP="006962BA">
      <w:pPr>
        <w:tabs>
          <w:tab w:val="left" w:pos="-720"/>
          <w:tab w:val="left" w:pos="0"/>
        </w:tabs>
        <w:spacing w:line="240" w:lineRule="atLeast"/>
        <w:ind w:left="720" w:hanging="720"/>
      </w:pPr>
    </w:p>
    <w:p w14:paraId="1A57145E" w14:textId="77777777" w:rsidR="00365D31" w:rsidRDefault="00365D31" w:rsidP="006962BA">
      <w:pPr>
        <w:tabs>
          <w:tab w:val="left" w:pos="-720"/>
          <w:tab w:val="left" w:pos="0"/>
        </w:tabs>
        <w:spacing w:line="240" w:lineRule="atLeast"/>
        <w:ind w:left="720" w:hanging="720"/>
      </w:pPr>
    </w:p>
    <w:p w14:paraId="19B507B5" w14:textId="77777777" w:rsidR="00365D31" w:rsidRDefault="00365D31" w:rsidP="006962BA">
      <w:pPr>
        <w:tabs>
          <w:tab w:val="left" w:pos="-720"/>
          <w:tab w:val="left" w:pos="0"/>
        </w:tabs>
        <w:spacing w:line="240" w:lineRule="atLeast"/>
        <w:ind w:left="720" w:hanging="720"/>
      </w:pPr>
    </w:p>
    <w:p w14:paraId="50F56F03" w14:textId="77777777" w:rsidR="00365D31" w:rsidRDefault="00365D31" w:rsidP="006962BA">
      <w:pPr>
        <w:tabs>
          <w:tab w:val="left" w:pos="-720"/>
          <w:tab w:val="left" w:pos="0"/>
        </w:tabs>
        <w:spacing w:line="240" w:lineRule="atLeast"/>
        <w:ind w:left="720" w:hanging="720"/>
      </w:pPr>
    </w:p>
    <w:p w14:paraId="72B0B222" w14:textId="77777777" w:rsidR="00365D31" w:rsidRDefault="00365D31" w:rsidP="006962BA">
      <w:pPr>
        <w:tabs>
          <w:tab w:val="left" w:pos="-720"/>
          <w:tab w:val="left" w:pos="0"/>
        </w:tabs>
        <w:spacing w:line="240" w:lineRule="atLeast"/>
        <w:ind w:left="720" w:hanging="720"/>
      </w:pPr>
    </w:p>
    <w:p w14:paraId="7FAEBFB4" w14:textId="77777777" w:rsidR="00365D31" w:rsidRDefault="00365D31" w:rsidP="006962BA">
      <w:pPr>
        <w:tabs>
          <w:tab w:val="left" w:pos="-720"/>
          <w:tab w:val="left" w:pos="0"/>
        </w:tabs>
        <w:spacing w:line="240" w:lineRule="atLeast"/>
        <w:ind w:left="720" w:hanging="720"/>
      </w:pPr>
    </w:p>
    <w:p w14:paraId="6DFD583F" w14:textId="77777777" w:rsidR="00365D31" w:rsidRDefault="00365D31" w:rsidP="006962BA">
      <w:pPr>
        <w:tabs>
          <w:tab w:val="left" w:pos="-720"/>
          <w:tab w:val="left" w:pos="0"/>
        </w:tabs>
        <w:spacing w:line="240" w:lineRule="atLeast"/>
        <w:ind w:left="720" w:hanging="720"/>
      </w:pPr>
    </w:p>
    <w:p w14:paraId="2B2F4C78" w14:textId="77777777" w:rsidR="00D85887" w:rsidRDefault="00D85887" w:rsidP="006962BA">
      <w:pPr>
        <w:tabs>
          <w:tab w:val="left" w:pos="-720"/>
          <w:tab w:val="left" w:pos="0"/>
        </w:tabs>
        <w:spacing w:line="240" w:lineRule="atLeast"/>
        <w:ind w:left="720" w:hanging="720"/>
      </w:pPr>
    </w:p>
    <w:p w14:paraId="50955A81" w14:textId="77777777" w:rsidR="00D85887" w:rsidRDefault="00D85887" w:rsidP="006962BA">
      <w:pPr>
        <w:tabs>
          <w:tab w:val="left" w:pos="-720"/>
          <w:tab w:val="left" w:pos="0"/>
        </w:tabs>
        <w:spacing w:line="240" w:lineRule="atLeast"/>
        <w:ind w:left="720" w:hanging="720"/>
      </w:pPr>
    </w:p>
    <w:p w14:paraId="0CBDE893" w14:textId="77777777" w:rsidR="00365D31" w:rsidRDefault="00365D31" w:rsidP="006962BA">
      <w:pPr>
        <w:tabs>
          <w:tab w:val="left" w:pos="-720"/>
          <w:tab w:val="left" w:pos="0"/>
        </w:tabs>
        <w:spacing w:line="240" w:lineRule="atLeast"/>
        <w:ind w:left="720" w:hanging="720"/>
      </w:pPr>
    </w:p>
    <w:p w14:paraId="6C8FFD7B" w14:textId="77777777" w:rsidR="006E7C2B" w:rsidRDefault="006E7C2B" w:rsidP="006962BA">
      <w:pPr>
        <w:tabs>
          <w:tab w:val="left" w:pos="-720"/>
          <w:tab w:val="left" w:pos="0"/>
        </w:tabs>
        <w:spacing w:line="240" w:lineRule="atLeast"/>
        <w:ind w:left="720" w:hanging="720"/>
      </w:pPr>
    </w:p>
    <w:p w14:paraId="6AFC4CB8" w14:textId="77777777" w:rsidR="006E7C2B" w:rsidRDefault="006E7C2B" w:rsidP="006962BA">
      <w:pPr>
        <w:tabs>
          <w:tab w:val="left" w:pos="-720"/>
          <w:tab w:val="left" w:pos="0"/>
        </w:tabs>
        <w:spacing w:line="240" w:lineRule="atLeast"/>
        <w:ind w:left="720" w:hanging="720"/>
      </w:pPr>
    </w:p>
    <w:p w14:paraId="6C18248E" w14:textId="77777777" w:rsidR="006E7C2B" w:rsidRDefault="006E7C2B" w:rsidP="006962BA">
      <w:pPr>
        <w:tabs>
          <w:tab w:val="left" w:pos="-720"/>
          <w:tab w:val="left" w:pos="0"/>
        </w:tabs>
        <w:spacing w:line="240" w:lineRule="atLeast"/>
        <w:ind w:left="720" w:hanging="720"/>
      </w:pPr>
    </w:p>
    <w:p w14:paraId="753F4335" w14:textId="77777777" w:rsidR="006E7C2B" w:rsidRDefault="006E7C2B" w:rsidP="006962BA">
      <w:pPr>
        <w:tabs>
          <w:tab w:val="left" w:pos="-720"/>
          <w:tab w:val="left" w:pos="0"/>
        </w:tabs>
        <w:spacing w:line="240" w:lineRule="atLeast"/>
        <w:ind w:left="720" w:hanging="720"/>
      </w:pPr>
    </w:p>
    <w:p w14:paraId="1702508D" w14:textId="77777777" w:rsidR="00AE34BC" w:rsidRDefault="00AE34BC" w:rsidP="006962BA">
      <w:pPr>
        <w:tabs>
          <w:tab w:val="left" w:pos="-720"/>
          <w:tab w:val="left" w:pos="0"/>
        </w:tabs>
        <w:spacing w:line="240" w:lineRule="atLeast"/>
        <w:ind w:left="720" w:hanging="720"/>
      </w:pPr>
    </w:p>
    <w:p w14:paraId="4ED8F448" w14:textId="77777777" w:rsidR="00365D31" w:rsidRDefault="00365D31" w:rsidP="006962BA">
      <w:pPr>
        <w:tabs>
          <w:tab w:val="left" w:pos="-720"/>
          <w:tab w:val="left" w:pos="0"/>
        </w:tabs>
        <w:spacing w:line="240" w:lineRule="atLeast"/>
        <w:ind w:left="720" w:hanging="720"/>
      </w:pPr>
    </w:p>
    <w:p w14:paraId="74205DCC" w14:textId="77777777" w:rsidR="00BB7D92" w:rsidRDefault="00BB7D92" w:rsidP="006962BA">
      <w:pPr>
        <w:tabs>
          <w:tab w:val="left" w:pos="-720"/>
          <w:tab w:val="left" w:pos="0"/>
        </w:tabs>
        <w:spacing w:line="240" w:lineRule="atLeast"/>
        <w:ind w:left="720" w:hanging="720"/>
      </w:pPr>
    </w:p>
    <w:p w14:paraId="18BB4DAD" w14:textId="77777777" w:rsidR="00BB7D92" w:rsidRDefault="00BB7D92" w:rsidP="006962BA">
      <w:pPr>
        <w:tabs>
          <w:tab w:val="left" w:pos="-720"/>
          <w:tab w:val="left" w:pos="0"/>
        </w:tabs>
        <w:spacing w:line="240" w:lineRule="atLeast"/>
        <w:ind w:left="720" w:hanging="720"/>
      </w:pPr>
    </w:p>
    <w:p w14:paraId="649FB558" w14:textId="77777777" w:rsidR="00DF49F4" w:rsidRDefault="00DF49F4" w:rsidP="006962BA">
      <w:pPr>
        <w:tabs>
          <w:tab w:val="left" w:pos="-720"/>
          <w:tab w:val="left" w:pos="0"/>
        </w:tabs>
        <w:spacing w:line="240" w:lineRule="atLeast"/>
        <w:ind w:left="720" w:hanging="720"/>
      </w:pPr>
    </w:p>
    <w:p w14:paraId="5DFCE674" w14:textId="77777777" w:rsidR="00365D31" w:rsidRPr="00A2165F" w:rsidRDefault="00365D31" w:rsidP="00365D31">
      <w:pPr>
        <w:pStyle w:val="Title"/>
        <w:jc w:val="center"/>
        <w:rPr>
          <w:b w:val="0"/>
        </w:rPr>
      </w:pPr>
      <w:r w:rsidRPr="00A2165F">
        <w:lastRenderedPageBreak/>
        <w:t>CHRISTIANA CARE HEALTH SERVICES POLICY</w:t>
      </w:r>
    </w:p>
    <w:p w14:paraId="4A21E926" w14:textId="77777777" w:rsidR="00365D31" w:rsidRPr="00A2165F" w:rsidRDefault="00365D31" w:rsidP="00365D31">
      <w:pPr>
        <w:jc w:val="center"/>
        <w:rPr>
          <w:b/>
          <w:sz w:val="28"/>
          <w:szCs w:val="28"/>
        </w:rPr>
      </w:pPr>
      <w:r w:rsidRPr="00A2165F">
        <w:rPr>
          <w:b/>
          <w:sz w:val="28"/>
          <w:szCs w:val="28"/>
        </w:rPr>
        <w:t>SCHOOL</w:t>
      </w:r>
      <w:r w:rsidR="00517D7C">
        <w:rPr>
          <w:b/>
          <w:sz w:val="28"/>
          <w:szCs w:val="28"/>
        </w:rPr>
        <w:t>-</w:t>
      </w:r>
      <w:r w:rsidRPr="00A2165F">
        <w:rPr>
          <w:b/>
          <w:sz w:val="28"/>
          <w:szCs w:val="28"/>
        </w:rPr>
        <w:t>BASED HEALTH CENTER</w:t>
      </w:r>
    </w:p>
    <w:p w14:paraId="11FA3E0F" w14:textId="77777777" w:rsidR="00365D31" w:rsidRPr="00D21DFA" w:rsidRDefault="00365D31" w:rsidP="00365D31">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590"/>
      </w:tblGrid>
      <w:tr w:rsidR="00365D31" w14:paraId="486C2B1E" w14:textId="77777777" w:rsidTr="0086290E">
        <w:tc>
          <w:tcPr>
            <w:tcW w:w="4428" w:type="dxa"/>
          </w:tcPr>
          <w:p w14:paraId="482B8477" w14:textId="77777777" w:rsidR="00365D31" w:rsidRPr="00A2165F" w:rsidRDefault="00365D31" w:rsidP="0086290E">
            <w:pPr>
              <w:rPr>
                <w:szCs w:val="24"/>
              </w:rPr>
            </w:pPr>
            <w:r w:rsidRPr="00A2165F">
              <w:rPr>
                <w:szCs w:val="24"/>
              </w:rPr>
              <w:t>POLICY TITLE:</w:t>
            </w:r>
          </w:p>
        </w:tc>
        <w:tc>
          <w:tcPr>
            <w:tcW w:w="4590" w:type="dxa"/>
          </w:tcPr>
          <w:p w14:paraId="488599DA" w14:textId="77777777" w:rsidR="00365D31" w:rsidRPr="0062157F" w:rsidRDefault="00365D31" w:rsidP="0086290E">
            <w:pPr>
              <w:pStyle w:val="Heading1"/>
              <w:rPr>
                <w:szCs w:val="24"/>
              </w:rPr>
            </w:pPr>
            <w:r>
              <w:rPr>
                <w:szCs w:val="24"/>
              </w:rPr>
              <w:t>Maint</w:t>
            </w:r>
            <w:r w:rsidR="009F7FB3">
              <w:rPr>
                <w:szCs w:val="24"/>
              </w:rPr>
              <w:t>en</w:t>
            </w:r>
            <w:r>
              <w:rPr>
                <w:szCs w:val="24"/>
              </w:rPr>
              <w:t xml:space="preserve">ance of Pharmacy </w:t>
            </w:r>
            <w:r w:rsidRPr="0062157F">
              <w:rPr>
                <w:szCs w:val="24"/>
              </w:rPr>
              <w:t xml:space="preserve">&amp; </w:t>
            </w:r>
            <w:r>
              <w:rPr>
                <w:szCs w:val="24"/>
              </w:rPr>
              <w:t>Lab</w:t>
            </w:r>
            <w:r w:rsidR="0038789C">
              <w:rPr>
                <w:szCs w:val="24"/>
              </w:rPr>
              <w:t>oratory</w:t>
            </w:r>
            <w:r>
              <w:rPr>
                <w:szCs w:val="24"/>
              </w:rPr>
              <w:t xml:space="preserve"> Area</w:t>
            </w:r>
            <w:r w:rsidR="0038789C">
              <w:rPr>
                <w:szCs w:val="24"/>
              </w:rPr>
              <w:t xml:space="preserve"> (Quality Assurance)</w:t>
            </w:r>
          </w:p>
        </w:tc>
      </w:tr>
      <w:tr w:rsidR="00365D31" w14:paraId="06033416" w14:textId="77777777" w:rsidTr="0086290E">
        <w:tc>
          <w:tcPr>
            <w:tcW w:w="4428" w:type="dxa"/>
          </w:tcPr>
          <w:p w14:paraId="78BEFF74" w14:textId="77777777" w:rsidR="00365D31" w:rsidRPr="00A2165F" w:rsidRDefault="00365D31" w:rsidP="0086290E">
            <w:pPr>
              <w:rPr>
                <w:szCs w:val="24"/>
              </w:rPr>
            </w:pPr>
            <w:r>
              <w:rPr>
                <w:szCs w:val="24"/>
              </w:rPr>
              <w:t>SEC</w:t>
            </w:r>
            <w:r w:rsidRPr="00A2165F">
              <w:rPr>
                <w:szCs w:val="24"/>
              </w:rPr>
              <w:t>TION:</w:t>
            </w:r>
          </w:p>
        </w:tc>
        <w:tc>
          <w:tcPr>
            <w:tcW w:w="4590" w:type="dxa"/>
          </w:tcPr>
          <w:p w14:paraId="525AF203" w14:textId="77777777" w:rsidR="00365D31" w:rsidRPr="00A2165F" w:rsidRDefault="00365D31" w:rsidP="00BD24D3">
            <w:pPr>
              <w:rPr>
                <w:szCs w:val="24"/>
              </w:rPr>
            </w:pPr>
            <w:r>
              <w:rPr>
                <w:szCs w:val="24"/>
              </w:rPr>
              <w:t>SBHC</w:t>
            </w:r>
          </w:p>
        </w:tc>
      </w:tr>
      <w:tr w:rsidR="00365D31" w14:paraId="67FD568B" w14:textId="77777777" w:rsidTr="0086290E">
        <w:tc>
          <w:tcPr>
            <w:tcW w:w="4428" w:type="dxa"/>
            <w:tcBorders>
              <w:bottom w:val="single" w:sz="4" w:space="0" w:color="auto"/>
            </w:tcBorders>
          </w:tcPr>
          <w:p w14:paraId="43F1DF0C" w14:textId="77777777" w:rsidR="00365D31" w:rsidRPr="00A2165F" w:rsidRDefault="00365D31" w:rsidP="0086290E">
            <w:pPr>
              <w:rPr>
                <w:szCs w:val="24"/>
              </w:rPr>
            </w:pPr>
            <w:r w:rsidRPr="00A2165F">
              <w:rPr>
                <w:szCs w:val="24"/>
              </w:rPr>
              <w:t>LAST REVISION/REVIEW DATE:</w:t>
            </w:r>
          </w:p>
        </w:tc>
        <w:tc>
          <w:tcPr>
            <w:tcW w:w="4590" w:type="dxa"/>
          </w:tcPr>
          <w:p w14:paraId="3106ABE6" w14:textId="77777777" w:rsidR="00365D31" w:rsidRPr="00A2165F" w:rsidRDefault="00DF145C" w:rsidP="0086290E">
            <w:pPr>
              <w:rPr>
                <w:szCs w:val="24"/>
              </w:rPr>
            </w:pPr>
            <w:r>
              <w:rPr>
                <w:szCs w:val="24"/>
              </w:rPr>
              <w:t>09</w:t>
            </w:r>
            <w:r w:rsidR="0038789C">
              <w:rPr>
                <w:szCs w:val="24"/>
              </w:rPr>
              <w:t>/1</w:t>
            </w:r>
            <w:r w:rsidR="0017635A">
              <w:rPr>
                <w:szCs w:val="24"/>
              </w:rPr>
              <w:t>9</w:t>
            </w:r>
          </w:p>
        </w:tc>
      </w:tr>
      <w:tr w:rsidR="00365D31" w14:paraId="4B563F9E" w14:textId="77777777" w:rsidTr="0086290E">
        <w:tc>
          <w:tcPr>
            <w:tcW w:w="4428" w:type="dxa"/>
            <w:tcBorders>
              <w:bottom w:val="single" w:sz="4" w:space="0" w:color="auto"/>
            </w:tcBorders>
          </w:tcPr>
          <w:p w14:paraId="7CEDF0FA" w14:textId="77777777" w:rsidR="00365D31" w:rsidRPr="00A2165F" w:rsidRDefault="00365D31" w:rsidP="0086290E">
            <w:pPr>
              <w:rPr>
                <w:szCs w:val="24"/>
              </w:rPr>
            </w:pPr>
            <w:r w:rsidRPr="00A2165F">
              <w:rPr>
                <w:szCs w:val="24"/>
              </w:rPr>
              <w:t>DATE OF ORIGIN:</w:t>
            </w:r>
          </w:p>
        </w:tc>
        <w:tc>
          <w:tcPr>
            <w:tcW w:w="4590" w:type="dxa"/>
          </w:tcPr>
          <w:p w14:paraId="4F42A8E5" w14:textId="77777777" w:rsidR="00365D31" w:rsidRPr="00A2165F" w:rsidRDefault="00365D31" w:rsidP="0086290E">
            <w:pPr>
              <w:rPr>
                <w:szCs w:val="24"/>
              </w:rPr>
            </w:pPr>
            <w:r>
              <w:rPr>
                <w:szCs w:val="24"/>
              </w:rPr>
              <w:t>5/06</w:t>
            </w:r>
          </w:p>
        </w:tc>
      </w:tr>
    </w:tbl>
    <w:p w14:paraId="46D375DA" w14:textId="77777777" w:rsidR="00365D31" w:rsidRDefault="00365D31" w:rsidP="00365D31">
      <w:pPr>
        <w:tabs>
          <w:tab w:val="left" w:pos="-720"/>
        </w:tabs>
        <w:spacing w:line="240" w:lineRule="atLeast"/>
        <w:jc w:val="both"/>
        <w:rPr>
          <w:sz w:val="28"/>
        </w:rPr>
      </w:pPr>
      <w:r>
        <w:rPr>
          <w:b/>
          <w:sz w:val="28"/>
        </w:rPr>
        <w:tab/>
      </w:r>
    </w:p>
    <w:p w14:paraId="395D03CA" w14:textId="77777777" w:rsidR="00365D31" w:rsidRDefault="00365D31" w:rsidP="00365D31">
      <w:pPr>
        <w:ind w:left="1440" w:hanging="1440"/>
        <w:rPr>
          <w:b/>
          <w:szCs w:val="24"/>
        </w:rPr>
      </w:pPr>
      <w:r w:rsidRPr="00A2165F">
        <w:rPr>
          <w:b/>
          <w:szCs w:val="24"/>
        </w:rPr>
        <w:t>POLICY</w:t>
      </w:r>
      <w:r>
        <w:rPr>
          <w:b/>
          <w:szCs w:val="24"/>
        </w:rPr>
        <w:t>:</w:t>
      </w:r>
    </w:p>
    <w:p w14:paraId="40671CD2" w14:textId="77777777" w:rsidR="00807B17" w:rsidRPr="00A2165F" w:rsidRDefault="00807B17" w:rsidP="00365D31">
      <w:pPr>
        <w:ind w:left="1440" w:hanging="1440"/>
        <w:rPr>
          <w:szCs w:val="24"/>
        </w:rPr>
      </w:pPr>
    </w:p>
    <w:p w14:paraId="4EC98638" w14:textId="77777777" w:rsidR="00365D31" w:rsidRDefault="000D2600" w:rsidP="00365D31">
      <w:pPr>
        <w:rPr>
          <w:szCs w:val="24"/>
        </w:rPr>
      </w:pPr>
      <w:r>
        <w:rPr>
          <w:szCs w:val="24"/>
        </w:rPr>
        <w:t>SBHC will</w:t>
      </w:r>
      <w:r w:rsidR="00365D31">
        <w:rPr>
          <w:szCs w:val="24"/>
        </w:rPr>
        <w:t xml:space="preserve"> maintain pharmacy and lab</w:t>
      </w:r>
      <w:r w:rsidR="00CA6C83">
        <w:rPr>
          <w:szCs w:val="24"/>
        </w:rPr>
        <w:t>oratory</w:t>
      </w:r>
      <w:r w:rsidR="00365D31">
        <w:rPr>
          <w:szCs w:val="24"/>
        </w:rPr>
        <w:t xml:space="preserve"> areas </w:t>
      </w:r>
      <w:r w:rsidR="00CA6C83">
        <w:rPr>
          <w:szCs w:val="24"/>
        </w:rPr>
        <w:t xml:space="preserve">in </w:t>
      </w:r>
      <w:r w:rsidR="00365D31">
        <w:rPr>
          <w:szCs w:val="24"/>
        </w:rPr>
        <w:t>accord</w:t>
      </w:r>
      <w:r w:rsidR="00CA6C83">
        <w:rPr>
          <w:szCs w:val="24"/>
        </w:rPr>
        <w:t xml:space="preserve">ance with </w:t>
      </w:r>
      <w:r w:rsidR="00365D31">
        <w:rPr>
          <w:szCs w:val="24"/>
        </w:rPr>
        <w:t>Federal, State</w:t>
      </w:r>
      <w:r w:rsidR="00CA6C83">
        <w:rPr>
          <w:szCs w:val="24"/>
        </w:rPr>
        <w:t>, School</w:t>
      </w:r>
      <w:r w:rsidR="00365D31">
        <w:rPr>
          <w:szCs w:val="24"/>
        </w:rPr>
        <w:t xml:space="preserve"> and </w:t>
      </w:r>
      <w:r w:rsidR="00CA6C83">
        <w:rPr>
          <w:szCs w:val="24"/>
        </w:rPr>
        <w:t xml:space="preserve">Christiana Care </w:t>
      </w:r>
      <w:r w:rsidR="00365D31">
        <w:rPr>
          <w:szCs w:val="24"/>
        </w:rPr>
        <w:t>standards.</w:t>
      </w:r>
    </w:p>
    <w:p w14:paraId="242EFBB2" w14:textId="77777777" w:rsidR="00807B17" w:rsidRDefault="00807B17" w:rsidP="00365D31">
      <w:pPr>
        <w:rPr>
          <w:szCs w:val="24"/>
        </w:rPr>
      </w:pPr>
    </w:p>
    <w:p w14:paraId="397A9DFA" w14:textId="77777777" w:rsidR="00365D31" w:rsidRDefault="00365D31" w:rsidP="00365D31">
      <w:pPr>
        <w:rPr>
          <w:b/>
          <w:szCs w:val="24"/>
        </w:rPr>
      </w:pPr>
      <w:r w:rsidRPr="00A2165F">
        <w:rPr>
          <w:b/>
          <w:szCs w:val="24"/>
        </w:rPr>
        <w:t>PROCEDURE</w:t>
      </w:r>
      <w:r>
        <w:rPr>
          <w:b/>
          <w:szCs w:val="24"/>
        </w:rPr>
        <w:t>:</w:t>
      </w:r>
    </w:p>
    <w:p w14:paraId="300B5025" w14:textId="77777777" w:rsidR="00807B17" w:rsidRPr="00974ED2" w:rsidRDefault="00807B17" w:rsidP="00365D31">
      <w:pPr>
        <w:rPr>
          <w:b/>
          <w:szCs w:val="24"/>
        </w:rPr>
      </w:pPr>
    </w:p>
    <w:p w14:paraId="3D0E6A7E" w14:textId="77777777" w:rsidR="00365D31" w:rsidRPr="00D651AC" w:rsidRDefault="00365D31" w:rsidP="00895A2B">
      <w:pPr>
        <w:tabs>
          <w:tab w:val="left" w:pos="-720"/>
        </w:tabs>
        <w:spacing w:line="240" w:lineRule="atLeast"/>
        <w:ind w:firstLine="360"/>
        <w:jc w:val="both"/>
      </w:pPr>
      <w:r>
        <w:t>1.</w:t>
      </w:r>
      <w:r>
        <w:tab/>
      </w:r>
      <w:r w:rsidR="00CA6C83">
        <w:t xml:space="preserve">Storage of </w:t>
      </w:r>
      <w:r w:rsidR="00807B17">
        <w:t>Medications</w:t>
      </w:r>
    </w:p>
    <w:p w14:paraId="6D182F73" w14:textId="77777777" w:rsidR="00365D31" w:rsidRPr="00D651AC" w:rsidRDefault="00365D31" w:rsidP="00365D31">
      <w:pPr>
        <w:tabs>
          <w:tab w:val="left" w:pos="-720"/>
        </w:tabs>
        <w:spacing w:line="240" w:lineRule="atLeast"/>
        <w:jc w:val="both"/>
        <w:rPr>
          <w:u w:val="single"/>
        </w:rPr>
      </w:pPr>
    </w:p>
    <w:p w14:paraId="53E13A26" w14:textId="77777777" w:rsidR="00365D31" w:rsidRDefault="00365D31" w:rsidP="008F046D">
      <w:pPr>
        <w:numPr>
          <w:ilvl w:val="0"/>
          <w:numId w:val="28"/>
        </w:numPr>
        <w:tabs>
          <w:tab w:val="clear" w:pos="1080"/>
          <w:tab w:val="num" w:pos="1440"/>
        </w:tabs>
        <w:ind w:left="1440"/>
        <w:rPr>
          <w:szCs w:val="24"/>
        </w:rPr>
      </w:pPr>
      <w:r>
        <w:rPr>
          <w:szCs w:val="24"/>
        </w:rPr>
        <w:t>All medications sh</w:t>
      </w:r>
      <w:r w:rsidR="00CA6C83">
        <w:rPr>
          <w:szCs w:val="24"/>
        </w:rPr>
        <w:t>all</w:t>
      </w:r>
      <w:r>
        <w:rPr>
          <w:szCs w:val="24"/>
        </w:rPr>
        <w:t xml:space="preserve"> be </w:t>
      </w:r>
      <w:r w:rsidR="001A00B3">
        <w:rPr>
          <w:szCs w:val="24"/>
        </w:rPr>
        <w:t xml:space="preserve">labeled and stored per CCHS policy.  </w:t>
      </w:r>
      <w:r w:rsidR="00DF145C">
        <w:rPr>
          <w:szCs w:val="24"/>
        </w:rPr>
        <w:t xml:space="preserve">All medications need a separate labeled bin for storage. </w:t>
      </w:r>
    </w:p>
    <w:p w14:paraId="0280A8E3" w14:textId="77777777" w:rsidR="009921B6" w:rsidRPr="00242891" w:rsidRDefault="009921B6" w:rsidP="009921B6">
      <w:pPr>
        <w:ind w:left="1440"/>
        <w:rPr>
          <w:color w:val="FF0000"/>
          <w:szCs w:val="24"/>
        </w:rPr>
      </w:pPr>
      <w:r w:rsidRPr="009921B6">
        <w:rPr>
          <w:szCs w:val="24"/>
        </w:rPr>
        <w:t>See CCHS Medication Storage &amp; Labeling Standards Policy for guidelines for labeling and storage requirements of medications</w:t>
      </w:r>
      <w:r w:rsidRPr="00242891">
        <w:rPr>
          <w:color w:val="FF0000"/>
          <w:szCs w:val="24"/>
        </w:rPr>
        <w:t>.</w:t>
      </w:r>
    </w:p>
    <w:p w14:paraId="1CDBC138" w14:textId="77777777" w:rsidR="00365D31" w:rsidRDefault="00365D31" w:rsidP="00895A2B">
      <w:pPr>
        <w:ind w:left="720"/>
        <w:rPr>
          <w:szCs w:val="24"/>
        </w:rPr>
      </w:pPr>
    </w:p>
    <w:p w14:paraId="35903007" w14:textId="77777777" w:rsidR="007C191D" w:rsidRDefault="00365D31" w:rsidP="008F046D">
      <w:pPr>
        <w:numPr>
          <w:ilvl w:val="0"/>
          <w:numId w:val="28"/>
        </w:numPr>
        <w:tabs>
          <w:tab w:val="clear" w:pos="1080"/>
          <w:tab w:val="num" w:pos="1440"/>
        </w:tabs>
        <w:ind w:firstLine="0"/>
        <w:rPr>
          <w:szCs w:val="24"/>
        </w:rPr>
      </w:pPr>
      <w:r>
        <w:rPr>
          <w:szCs w:val="24"/>
        </w:rPr>
        <w:t>Medications, needles</w:t>
      </w:r>
      <w:r w:rsidR="000D2600">
        <w:rPr>
          <w:szCs w:val="24"/>
        </w:rPr>
        <w:t xml:space="preserve">, </w:t>
      </w:r>
      <w:r>
        <w:rPr>
          <w:szCs w:val="24"/>
        </w:rPr>
        <w:t xml:space="preserve">syringes, and prescription pads are to be </w:t>
      </w:r>
      <w:r w:rsidR="00CA6C83">
        <w:rPr>
          <w:szCs w:val="24"/>
        </w:rPr>
        <w:t xml:space="preserve">secured in a </w:t>
      </w:r>
      <w:r>
        <w:rPr>
          <w:szCs w:val="24"/>
        </w:rPr>
        <w:t xml:space="preserve">locked </w:t>
      </w:r>
      <w:r w:rsidR="007C191D">
        <w:rPr>
          <w:szCs w:val="24"/>
        </w:rPr>
        <w:t xml:space="preserve"> </w:t>
      </w:r>
    </w:p>
    <w:p w14:paraId="778F4D3D" w14:textId="77777777" w:rsidR="00365D31" w:rsidRDefault="007C191D" w:rsidP="007C191D">
      <w:pPr>
        <w:ind w:left="1080"/>
        <w:rPr>
          <w:szCs w:val="24"/>
        </w:rPr>
      </w:pPr>
      <w:r>
        <w:rPr>
          <w:szCs w:val="24"/>
        </w:rPr>
        <w:t xml:space="preserve">      </w:t>
      </w:r>
      <w:r w:rsidR="00CA6C83">
        <w:rPr>
          <w:szCs w:val="24"/>
        </w:rPr>
        <w:t xml:space="preserve">Cabinet </w:t>
      </w:r>
      <w:r w:rsidR="00365D31">
        <w:rPr>
          <w:szCs w:val="24"/>
        </w:rPr>
        <w:t>at all times.</w:t>
      </w:r>
    </w:p>
    <w:p w14:paraId="4F930F0D" w14:textId="77777777" w:rsidR="00365D31" w:rsidRDefault="00365D31" w:rsidP="00895A2B">
      <w:pPr>
        <w:ind w:left="720"/>
        <w:rPr>
          <w:szCs w:val="24"/>
        </w:rPr>
      </w:pPr>
    </w:p>
    <w:p w14:paraId="57B54328" w14:textId="77777777" w:rsidR="000B4611" w:rsidRDefault="000B4611" w:rsidP="007C191D">
      <w:pPr>
        <w:numPr>
          <w:ilvl w:val="0"/>
          <w:numId w:val="28"/>
        </w:numPr>
        <w:ind w:firstLine="0"/>
        <w:rPr>
          <w:szCs w:val="24"/>
        </w:rPr>
      </w:pPr>
      <w:r w:rsidRPr="000B4611">
        <w:rPr>
          <w:szCs w:val="24"/>
        </w:rPr>
        <w:t>A t</w:t>
      </w:r>
      <w:r w:rsidR="00365D31" w:rsidRPr="000B4611">
        <w:rPr>
          <w:szCs w:val="24"/>
        </w:rPr>
        <w:t xml:space="preserve">hermometer </w:t>
      </w:r>
      <w:r w:rsidR="00616D93" w:rsidRPr="000B4611">
        <w:rPr>
          <w:szCs w:val="24"/>
        </w:rPr>
        <w:t>shall</w:t>
      </w:r>
      <w:r w:rsidR="00365D31" w:rsidRPr="000B4611">
        <w:rPr>
          <w:szCs w:val="24"/>
        </w:rPr>
        <w:t xml:space="preserve"> be placed </w:t>
      </w:r>
      <w:r>
        <w:rPr>
          <w:szCs w:val="24"/>
        </w:rPr>
        <w:t>to monitor</w:t>
      </w:r>
      <w:r w:rsidR="009D7A79" w:rsidRPr="000B4611">
        <w:rPr>
          <w:szCs w:val="24"/>
        </w:rPr>
        <w:t xml:space="preserve"> room temperature</w:t>
      </w:r>
      <w:r w:rsidR="005A7CB5" w:rsidRPr="000B4611">
        <w:rPr>
          <w:szCs w:val="24"/>
        </w:rPr>
        <w:t xml:space="preserve"> </w:t>
      </w:r>
      <w:r w:rsidR="00365D31" w:rsidRPr="000B4611">
        <w:rPr>
          <w:szCs w:val="24"/>
        </w:rPr>
        <w:t xml:space="preserve">in </w:t>
      </w:r>
      <w:r w:rsidR="005A7CB5" w:rsidRPr="000B4611">
        <w:rPr>
          <w:szCs w:val="24"/>
        </w:rPr>
        <w:t>area</w:t>
      </w:r>
      <w:r w:rsidR="00365D31" w:rsidRPr="000B4611">
        <w:rPr>
          <w:szCs w:val="24"/>
        </w:rPr>
        <w:t xml:space="preserve"> where</w:t>
      </w:r>
      <w:r>
        <w:rPr>
          <w:szCs w:val="24"/>
        </w:rPr>
        <w:t xml:space="preserve"> the</w:t>
      </w:r>
    </w:p>
    <w:p w14:paraId="5FDE42C6" w14:textId="77777777" w:rsidR="00365D31" w:rsidRDefault="000B4611" w:rsidP="000B4611">
      <w:pPr>
        <w:ind w:left="1080"/>
        <w:rPr>
          <w:szCs w:val="24"/>
        </w:rPr>
      </w:pPr>
      <w:r>
        <w:rPr>
          <w:szCs w:val="24"/>
        </w:rPr>
        <w:t xml:space="preserve">      medication refrigerator </w:t>
      </w:r>
      <w:r w:rsidR="00365D31">
        <w:rPr>
          <w:szCs w:val="24"/>
        </w:rPr>
        <w:t xml:space="preserve">is </w:t>
      </w:r>
      <w:r>
        <w:rPr>
          <w:szCs w:val="24"/>
        </w:rPr>
        <w:t>located</w:t>
      </w:r>
      <w:r w:rsidR="00365D31">
        <w:rPr>
          <w:szCs w:val="24"/>
        </w:rPr>
        <w:t>.</w:t>
      </w:r>
    </w:p>
    <w:p w14:paraId="6CB49FB0" w14:textId="77777777" w:rsidR="00365D31" w:rsidRDefault="00365D31" w:rsidP="00895A2B">
      <w:pPr>
        <w:ind w:left="720"/>
        <w:rPr>
          <w:szCs w:val="24"/>
        </w:rPr>
      </w:pPr>
    </w:p>
    <w:p w14:paraId="685F0325" w14:textId="77777777" w:rsidR="00365D31" w:rsidRDefault="00365D31" w:rsidP="008F046D">
      <w:pPr>
        <w:numPr>
          <w:ilvl w:val="0"/>
          <w:numId w:val="28"/>
        </w:numPr>
        <w:ind w:firstLine="0"/>
        <w:rPr>
          <w:szCs w:val="24"/>
        </w:rPr>
      </w:pPr>
      <w:r>
        <w:rPr>
          <w:szCs w:val="24"/>
        </w:rPr>
        <w:t>Each SBHC sh</w:t>
      </w:r>
      <w:r w:rsidR="003F0701">
        <w:rPr>
          <w:szCs w:val="24"/>
        </w:rPr>
        <w:t>all</w:t>
      </w:r>
      <w:r>
        <w:rPr>
          <w:szCs w:val="24"/>
        </w:rPr>
        <w:t xml:space="preserve"> maintain</w:t>
      </w:r>
      <w:r w:rsidR="003F0701">
        <w:rPr>
          <w:szCs w:val="24"/>
        </w:rPr>
        <w:t xml:space="preserve"> the following</w:t>
      </w:r>
      <w:r>
        <w:rPr>
          <w:szCs w:val="24"/>
        </w:rPr>
        <w:t xml:space="preserve"> records</w:t>
      </w:r>
      <w:r w:rsidR="003F0701">
        <w:rPr>
          <w:szCs w:val="24"/>
        </w:rPr>
        <w:t>:</w:t>
      </w:r>
    </w:p>
    <w:p w14:paraId="200884F9" w14:textId="77777777" w:rsidR="00365D31" w:rsidRDefault="00365D31" w:rsidP="00365D31">
      <w:pPr>
        <w:rPr>
          <w:szCs w:val="24"/>
        </w:rPr>
      </w:pPr>
    </w:p>
    <w:p w14:paraId="01E218D5" w14:textId="77777777" w:rsidR="00365D31" w:rsidRDefault="00365D31" w:rsidP="008F046D">
      <w:pPr>
        <w:numPr>
          <w:ilvl w:val="1"/>
          <w:numId w:val="26"/>
        </w:numPr>
        <w:rPr>
          <w:szCs w:val="24"/>
        </w:rPr>
      </w:pPr>
      <w:r>
        <w:rPr>
          <w:szCs w:val="24"/>
        </w:rPr>
        <w:t>Sign out sheets for all medications dispensed</w:t>
      </w:r>
    </w:p>
    <w:p w14:paraId="59DF44B9" w14:textId="77777777" w:rsidR="00365D31" w:rsidRDefault="00AC4106" w:rsidP="008F046D">
      <w:pPr>
        <w:numPr>
          <w:ilvl w:val="1"/>
          <w:numId w:val="26"/>
        </w:numPr>
        <w:rPr>
          <w:szCs w:val="24"/>
        </w:rPr>
      </w:pPr>
      <w:r>
        <w:rPr>
          <w:szCs w:val="24"/>
        </w:rPr>
        <w:t xml:space="preserve">Medication expiration dates are to be checked </w:t>
      </w:r>
      <w:r w:rsidR="00DE0F4F">
        <w:rPr>
          <w:szCs w:val="24"/>
        </w:rPr>
        <w:t>week</w:t>
      </w:r>
      <w:r>
        <w:rPr>
          <w:szCs w:val="24"/>
        </w:rPr>
        <w:t xml:space="preserve">ly.  A log should be maintained to verify date medication was checked and initialed by the person checking. </w:t>
      </w:r>
    </w:p>
    <w:p w14:paraId="655C4087" w14:textId="77777777" w:rsidR="00365D31" w:rsidRDefault="00365D31" w:rsidP="00365D31">
      <w:pPr>
        <w:ind w:left="2160"/>
        <w:rPr>
          <w:szCs w:val="24"/>
        </w:rPr>
      </w:pPr>
    </w:p>
    <w:p w14:paraId="1F246B4A" w14:textId="77777777" w:rsidR="007C191D" w:rsidRDefault="00517D7C" w:rsidP="007C191D">
      <w:pPr>
        <w:ind w:left="1080"/>
        <w:rPr>
          <w:szCs w:val="24"/>
        </w:rPr>
      </w:pPr>
      <w:r>
        <w:rPr>
          <w:szCs w:val="24"/>
        </w:rPr>
        <w:t>e</w:t>
      </w:r>
      <w:r w:rsidR="007C191D">
        <w:rPr>
          <w:szCs w:val="24"/>
        </w:rPr>
        <w:t xml:space="preserve">.    </w:t>
      </w:r>
      <w:r w:rsidR="00365D31">
        <w:rPr>
          <w:szCs w:val="24"/>
        </w:rPr>
        <w:t xml:space="preserve">A resume or CV for all </w:t>
      </w:r>
      <w:r w:rsidR="000D2600">
        <w:rPr>
          <w:szCs w:val="24"/>
        </w:rPr>
        <w:t>m</w:t>
      </w:r>
      <w:r w:rsidR="00365D31">
        <w:rPr>
          <w:szCs w:val="24"/>
        </w:rPr>
        <w:t xml:space="preserve">edical </w:t>
      </w:r>
      <w:r w:rsidR="000D2600">
        <w:rPr>
          <w:szCs w:val="24"/>
        </w:rPr>
        <w:t>p</w:t>
      </w:r>
      <w:r w:rsidR="00365D31">
        <w:rPr>
          <w:szCs w:val="24"/>
        </w:rPr>
        <w:t xml:space="preserve">roviders as well as copies </w:t>
      </w:r>
      <w:r w:rsidR="00824162">
        <w:rPr>
          <w:szCs w:val="24"/>
        </w:rPr>
        <w:t>of all</w:t>
      </w:r>
      <w:r w:rsidR="00365D31">
        <w:rPr>
          <w:szCs w:val="24"/>
        </w:rPr>
        <w:t xml:space="preserve"> current </w:t>
      </w:r>
      <w:r w:rsidR="007C191D">
        <w:rPr>
          <w:szCs w:val="24"/>
        </w:rPr>
        <w:t xml:space="preserve"> </w:t>
      </w:r>
    </w:p>
    <w:p w14:paraId="5334AD1B" w14:textId="77777777" w:rsidR="00365D31" w:rsidRDefault="007C191D" w:rsidP="007C191D">
      <w:pPr>
        <w:tabs>
          <w:tab w:val="left" w:pos="1440"/>
        </w:tabs>
        <w:ind w:left="1080"/>
        <w:rPr>
          <w:szCs w:val="24"/>
        </w:rPr>
      </w:pPr>
      <w:r>
        <w:rPr>
          <w:szCs w:val="24"/>
        </w:rPr>
        <w:t xml:space="preserve">       </w:t>
      </w:r>
      <w:r w:rsidR="00365D31">
        <w:rPr>
          <w:szCs w:val="24"/>
        </w:rPr>
        <w:t>pertinent licenses should be available.</w:t>
      </w:r>
    </w:p>
    <w:p w14:paraId="26E1B9A1" w14:textId="77777777" w:rsidR="00365D31" w:rsidRDefault="00365D31" w:rsidP="00895A2B">
      <w:pPr>
        <w:ind w:hanging="15"/>
        <w:rPr>
          <w:szCs w:val="24"/>
        </w:rPr>
      </w:pPr>
    </w:p>
    <w:p w14:paraId="3C9B20A4" w14:textId="77777777" w:rsidR="00365D31" w:rsidRDefault="00517D7C" w:rsidP="007C191D">
      <w:pPr>
        <w:tabs>
          <w:tab w:val="left" w:pos="1530"/>
        </w:tabs>
        <w:ind w:left="1080"/>
        <w:rPr>
          <w:szCs w:val="24"/>
        </w:rPr>
      </w:pPr>
      <w:r>
        <w:rPr>
          <w:szCs w:val="24"/>
        </w:rPr>
        <w:t>f</w:t>
      </w:r>
      <w:r w:rsidR="007C191D">
        <w:rPr>
          <w:szCs w:val="24"/>
        </w:rPr>
        <w:t xml:space="preserve">.   </w:t>
      </w:r>
      <w:r w:rsidR="00365D31">
        <w:rPr>
          <w:szCs w:val="24"/>
        </w:rPr>
        <w:t>A copy of nurse practitioners collaborative agreement should be available.</w:t>
      </w:r>
    </w:p>
    <w:p w14:paraId="2640148A" w14:textId="77777777" w:rsidR="00365D31" w:rsidRDefault="00365D31" w:rsidP="00895A2B">
      <w:pPr>
        <w:ind w:hanging="15"/>
        <w:rPr>
          <w:szCs w:val="24"/>
        </w:rPr>
      </w:pPr>
    </w:p>
    <w:p w14:paraId="0360A743" w14:textId="77777777" w:rsidR="00365D31" w:rsidRDefault="00517D7C" w:rsidP="007C191D">
      <w:pPr>
        <w:tabs>
          <w:tab w:val="left" w:pos="1440"/>
        </w:tabs>
        <w:ind w:left="1080"/>
        <w:rPr>
          <w:szCs w:val="24"/>
        </w:rPr>
      </w:pPr>
      <w:r>
        <w:rPr>
          <w:szCs w:val="24"/>
        </w:rPr>
        <w:t>g</w:t>
      </w:r>
      <w:r w:rsidR="007C191D">
        <w:rPr>
          <w:szCs w:val="24"/>
        </w:rPr>
        <w:t xml:space="preserve">.   </w:t>
      </w:r>
      <w:r w:rsidR="00365D31">
        <w:rPr>
          <w:szCs w:val="24"/>
        </w:rPr>
        <w:t xml:space="preserve">The medication area should </w:t>
      </w:r>
      <w:r w:rsidR="003F0701">
        <w:rPr>
          <w:szCs w:val="24"/>
        </w:rPr>
        <w:t>not adjoin</w:t>
      </w:r>
      <w:r w:rsidR="00365D31">
        <w:rPr>
          <w:szCs w:val="24"/>
        </w:rPr>
        <w:t xml:space="preserve"> any dirty area.  </w:t>
      </w:r>
    </w:p>
    <w:p w14:paraId="2DFD6080" w14:textId="77777777" w:rsidR="00DE0F4F" w:rsidRDefault="00DE0F4F" w:rsidP="00895A2B">
      <w:pPr>
        <w:ind w:left="540" w:hanging="180"/>
        <w:rPr>
          <w:szCs w:val="24"/>
        </w:rPr>
      </w:pPr>
    </w:p>
    <w:p w14:paraId="6C6BD9F3" w14:textId="77777777" w:rsidR="00DE0F4F" w:rsidRDefault="00DE0F4F" w:rsidP="00895A2B">
      <w:pPr>
        <w:ind w:left="540" w:hanging="180"/>
        <w:rPr>
          <w:szCs w:val="24"/>
        </w:rPr>
      </w:pPr>
    </w:p>
    <w:p w14:paraId="00953C1D" w14:textId="77777777" w:rsidR="00145E15" w:rsidRDefault="00145E15" w:rsidP="00895A2B">
      <w:pPr>
        <w:ind w:left="540" w:hanging="180"/>
        <w:rPr>
          <w:szCs w:val="24"/>
        </w:rPr>
      </w:pPr>
    </w:p>
    <w:p w14:paraId="782FC952" w14:textId="77777777" w:rsidR="00145E15" w:rsidRDefault="00145E15" w:rsidP="00895A2B">
      <w:pPr>
        <w:ind w:left="540" w:hanging="180"/>
        <w:rPr>
          <w:szCs w:val="24"/>
        </w:rPr>
      </w:pPr>
    </w:p>
    <w:p w14:paraId="5C4B561C" w14:textId="77777777" w:rsidR="00145E15" w:rsidRDefault="00145E15" w:rsidP="00895A2B">
      <w:pPr>
        <w:ind w:left="540" w:hanging="180"/>
        <w:rPr>
          <w:szCs w:val="24"/>
        </w:rPr>
      </w:pPr>
    </w:p>
    <w:p w14:paraId="51335733" w14:textId="77777777" w:rsidR="00145E15" w:rsidRDefault="00145E15" w:rsidP="00895A2B">
      <w:pPr>
        <w:ind w:left="540" w:hanging="180"/>
        <w:rPr>
          <w:szCs w:val="24"/>
        </w:rPr>
      </w:pPr>
    </w:p>
    <w:p w14:paraId="39A51000" w14:textId="77777777" w:rsidR="00DE0F4F" w:rsidRDefault="00DE0F4F" w:rsidP="00895A2B">
      <w:pPr>
        <w:ind w:left="540" w:hanging="180"/>
        <w:rPr>
          <w:szCs w:val="24"/>
        </w:rPr>
      </w:pPr>
    </w:p>
    <w:p w14:paraId="0C63ACFD" w14:textId="77777777" w:rsidR="00365D31" w:rsidRDefault="00365D31" w:rsidP="00895A2B">
      <w:pPr>
        <w:ind w:left="540" w:hanging="180"/>
        <w:rPr>
          <w:szCs w:val="24"/>
        </w:rPr>
      </w:pPr>
      <w:r>
        <w:rPr>
          <w:szCs w:val="24"/>
        </w:rPr>
        <w:lastRenderedPageBreak/>
        <w:t>2.</w:t>
      </w:r>
      <w:r>
        <w:rPr>
          <w:szCs w:val="24"/>
        </w:rPr>
        <w:tab/>
        <w:t>Lab</w:t>
      </w:r>
      <w:r w:rsidR="00FE085F">
        <w:rPr>
          <w:szCs w:val="24"/>
        </w:rPr>
        <w:t>oratory</w:t>
      </w:r>
      <w:r>
        <w:rPr>
          <w:szCs w:val="24"/>
        </w:rPr>
        <w:t xml:space="preserve"> Area</w:t>
      </w:r>
    </w:p>
    <w:p w14:paraId="66F02958" w14:textId="77777777" w:rsidR="00365D31" w:rsidRDefault="00365D31" w:rsidP="00365D31">
      <w:pPr>
        <w:rPr>
          <w:szCs w:val="24"/>
        </w:rPr>
      </w:pPr>
    </w:p>
    <w:p w14:paraId="266F0118" w14:textId="77777777" w:rsidR="00365D31" w:rsidRDefault="00FE085F" w:rsidP="008F046D">
      <w:pPr>
        <w:numPr>
          <w:ilvl w:val="0"/>
          <w:numId w:val="27"/>
        </w:numPr>
        <w:tabs>
          <w:tab w:val="clear" w:pos="1080"/>
        </w:tabs>
        <w:ind w:left="1440" w:hanging="360"/>
        <w:rPr>
          <w:szCs w:val="24"/>
        </w:rPr>
      </w:pPr>
      <w:r>
        <w:rPr>
          <w:szCs w:val="24"/>
        </w:rPr>
        <w:t>T</w:t>
      </w:r>
      <w:r w:rsidR="00365D31">
        <w:rPr>
          <w:szCs w:val="24"/>
        </w:rPr>
        <w:t xml:space="preserve">he lab area </w:t>
      </w:r>
      <w:r>
        <w:rPr>
          <w:szCs w:val="24"/>
        </w:rPr>
        <w:t>shall include</w:t>
      </w:r>
      <w:r w:rsidR="00365D31">
        <w:rPr>
          <w:szCs w:val="24"/>
        </w:rPr>
        <w:t>:</w:t>
      </w:r>
    </w:p>
    <w:p w14:paraId="0B89AD52" w14:textId="77777777" w:rsidR="00365D31" w:rsidRDefault="00365D31" w:rsidP="00365D31">
      <w:pPr>
        <w:rPr>
          <w:szCs w:val="24"/>
        </w:rPr>
      </w:pPr>
    </w:p>
    <w:p w14:paraId="3BCACDB9" w14:textId="77777777" w:rsidR="00365D31" w:rsidRDefault="00365D31" w:rsidP="008F046D">
      <w:pPr>
        <w:numPr>
          <w:ilvl w:val="2"/>
          <w:numId w:val="27"/>
        </w:numPr>
        <w:rPr>
          <w:szCs w:val="24"/>
        </w:rPr>
      </w:pPr>
      <w:r>
        <w:rPr>
          <w:szCs w:val="24"/>
        </w:rPr>
        <w:t>A spill kit</w:t>
      </w:r>
    </w:p>
    <w:p w14:paraId="6E430F1E" w14:textId="77777777" w:rsidR="00365D31" w:rsidRDefault="00365D31" w:rsidP="008F046D">
      <w:pPr>
        <w:numPr>
          <w:ilvl w:val="2"/>
          <w:numId w:val="27"/>
        </w:numPr>
        <w:rPr>
          <w:szCs w:val="24"/>
        </w:rPr>
      </w:pPr>
      <w:r>
        <w:rPr>
          <w:szCs w:val="24"/>
        </w:rPr>
        <w:t xml:space="preserve">A sign with </w:t>
      </w:r>
      <w:r w:rsidR="00FE085F">
        <w:rPr>
          <w:szCs w:val="24"/>
        </w:rPr>
        <w:t xml:space="preserve">the contact information for </w:t>
      </w:r>
      <w:r>
        <w:rPr>
          <w:szCs w:val="24"/>
        </w:rPr>
        <w:t>P</w:t>
      </w:r>
      <w:r w:rsidR="00FE085F">
        <w:rPr>
          <w:szCs w:val="24"/>
        </w:rPr>
        <w:t>oison Control</w:t>
      </w:r>
    </w:p>
    <w:p w14:paraId="1DA7D4BB" w14:textId="77777777" w:rsidR="00365D31" w:rsidRDefault="00365D31" w:rsidP="008F046D">
      <w:pPr>
        <w:numPr>
          <w:ilvl w:val="2"/>
          <w:numId w:val="27"/>
        </w:numPr>
        <w:rPr>
          <w:szCs w:val="24"/>
        </w:rPr>
      </w:pPr>
      <w:r>
        <w:rPr>
          <w:szCs w:val="24"/>
        </w:rPr>
        <w:t>A current CLIA waiver license</w:t>
      </w:r>
    </w:p>
    <w:p w14:paraId="4A98D3E3" w14:textId="77777777" w:rsidR="00365D31" w:rsidRDefault="00365D31" w:rsidP="00365D31">
      <w:pPr>
        <w:ind w:left="360"/>
        <w:rPr>
          <w:szCs w:val="24"/>
        </w:rPr>
      </w:pPr>
    </w:p>
    <w:p w14:paraId="64059004" w14:textId="77777777" w:rsidR="00365D31" w:rsidRDefault="000D2600" w:rsidP="008F046D">
      <w:pPr>
        <w:numPr>
          <w:ilvl w:val="0"/>
          <w:numId w:val="27"/>
        </w:numPr>
        <w:ind w:firstLine="0"/>
        <w:rPr>
          <w:szCs w:val="24"/>
        </w:rPr>
      </w:pPr>
      <w:r>
        <w:rPr>
          <w:szCs w:val="24"/>
        </w:rPr>
        <w:t xml:space="preserve">Quality control testing </w:t>
      </w:r>
      <w:r w:rsidR="00FE085F">
        <w:rPr>
          <w:szCs w:val="24"/>
        </w:rPr>
        <w:t>shall be performed</w:t>
      </w:r>
      <w:r>
        <w:rPr>
          <w:szCs w:val="24"/>
        </w:rPr>
        <w:t xml:space="preserve"> on point of care tests</w:t>
      </w:r>
    </w:p>
    <w:p w14:paraId="4472E084" w14:textId="77777777" w:rsidR="00365D31" w:rsidRDefault="00365D31" w:rsidP="00365D31">
      <w:pPr>
        <w:rPr>
          <w:szCs w:val="24"/>
        </w:rPr>
      </w:pPr>
    </w:p>
    <w:p w14:paraId="061BF37C" w14:textId="77777777" w:rsidR="00DE0F4F" w:rsidRDefault="00DE0F4F" w:rsidP="009921B6">
      <w:pPr>
        <w:numPr>
          <w:ilvl w:val="3"/>
          <w:numId w:val="27"/>
        </w:numPr>
        <w:ind w:left="2340"/>
        <w:rPr>
          <w:szCs w:val="24"/>
        </w:rPr>
      </w:pPr>
      <w:r w:rsidRPr="00895A2B">
        <w:rPr>
          <w:szCs w:val="24"/>
        </w:rPr>
        <w:t xml:space="preserve">Quality control is </w:t>
      </w:r>
      <w:r>
        <w:rPr>
          <w:szCs w:val="24"/>
        </w:rPr>
        <w:t>performed</w:t>
      </w:r>
      <w:r w:rsidRPr="00895A2B">
        <w:rPr>
          <w:szCs w:val="24"/>
        </w:rPr>
        <w:t xml:space="preserve"> on urine pregnancy test</w:t>
      </w:r>
      <w:r>
        <w:rPr>
          <w:szCs w:val="24"/>
        </w:rPr>
        <w:t xml:space="preserve"> </w:t>
      </w:r>
      <w:r w:rsidRPr="00895A2B">
        <w:rPr>
          <w:szCs w:val="24"/>
        </w:rPr>
        <w:t>when box is opened</w:t>
      </w:r>
      <w:r>
        <w:rPr>
          <w:szCs w:val="24"/>
        </w:rPr>
        <w:t xml:space="preserve"> monthly.</w:t>
      </w:r>
    </w:p>
    <w:p w14:paraId="7958931E" w14:textId="77777777" w:rsidR="00365D31" w:rsidRPr="00895A2B" w:rsidRDefault="00DE0F4F" w:rsidP="009921B6">
      <w:pPr>
        <w:numPr>
          <w:ilvl w:val="3"/>
          <w:numId w:val="27"/>
        </w:numPr>
        <w:ind w:left="2340"/>
        <w:rPr>
          <w:szCs w:val="24"/>
        </w:rPr>
      </w:pPr>
      <w:r w:rsidRPr="00895A2B">
        <w:rPr>
          <w:szCs w:val="24"/>
        </w:rPr>
        <w:t xml:space="preserve">Quality control is </w:t>
      </w:r>
      <w:r>
        <w:rPr>
          <w:szCs w:val="24"/>
        </w:rPr>
        <w:t>performed</w:t>
      </w:r>
      <w:r w:rsidRPr="00895A2B">
        <w:rPr>
          <w:szCs w:val="24"/>
        </w:rPr>
        <w:t xml:space="preserve"> on </w:t>
      </w:r>
      <w:r w:rsidR="00365D31" w:rsidRPr="00895A2B">
        <w:rPr>
          <w:szCs w:val="24"/>
        </w:rPr>
        <w:t>rapid strep</w:t>
      </w:r>
      <w:r w:rsidR="00895A2B" w:rsidRPr="00895A2B">
        <w:rPr>
          <w:szCs w:val="24"/>
        </w:rPr>
        <w:t xml:space="preserve"> </w:t>
      </w:r>
      <w:r w:rsidR="00365D31" w:rsidRPr="00895A2B">
        <w:rPr>
          <w:szCs w:val="24"/>
        </w:rPr>
        <w:t>when box is opened.</w:t>
      </w:r>
      <w:r w:rsidR="003952B0">
        <w:rPr>
          <w:szCs w:val="24"/>
        </w:rPr>
        <w:t xml:space="preserve">  QA log for rapid strep is faxed to the POCT lab.</w:t>
      </w:r>
    </w:p>
    <w:p w14:paraId="5610D325" w14:textId="77777777" w:rsidR="00365D31" w:rsidRDefault="00365D31" w:rsidP="009921B6">
      <w:pPr>
        <w:numPr>
          <w:ilvl w:val="3"/>
          <w:numId w:val="27"/>
        </w:numPr>
        <w:tabs>
          <w:tab w:val="left" w:pos="2700"/>
          <w:tab w:val="left" w:pos="3510"/>
        </w:tabs>
        <w:ind w:left="2340"/>
        <w:rPr>
          <w:szCs w:val="24"/>
        </w:rPr>
      </w:pPr>
      <w:r>
        <w:rPr>
          <w:szCs w:val="24"/>
        </w:rPr>
        <w:t xml:space="preserve">Quality control testing </w:t>
      </w:r>
      <w:r w:rsidR="00910557">
        <w:rPr>
          <w:szCs w:val="24"/>
        </w:rPr>
        <w:t>is performed</w:t>
      </w:r>
      <w:r>
        <w:rPr>
          <w:szCs w:val="24"/>
        </w:rPr>
        <w:t xml:space="preserve"> on urine strips with each</w:t>
      </w:r>
    </w:p>
    <w:p w14:paraId="5E8105FC" w14:textId="77777777" w:rsidR="00365D31" w:rsidRDefault="009921B6" w:rsidP="009921B6">
      <w:pPr>
        <w:ind w:left="2340" w:hanging="360"/>
        <w:rPr>
          <w:szCs w:val="24"/>
        </w:rPr>
      </w:pPr>
      <w:r>
        <w:rPr>
          <w:szCs w:val="24"/>
        </w:rPr>
        <w:t xml:space="preserve">      </w:t>
      </w:r>
      <w:r w:rsidR="00365D31">
        <w:rPr>
          <w:szCs w:val="24"/>
        </w:rPr>
        <w:t>patient testing</w:t>
      </w:r>
      <w:r w:rsidR="00612983">
        <w:rPr>
          <w:szCs w:val="24"/>
        </w:rPr>
        <w:t xml:space="preserve"> or monthly</w:t>
      </w:r>
      <w:r w:rsidR="00365D31">
        <w:rPr>
          <w:szCs w:val="24"/>
        </w:rPr>
        <w:t>.</w:t>
      </w:r>
      <w:r w:rsidR="003952B0">
        <w:rPr>
          <w:szCs w:val="24"/>
        </w:rPr>
        <w:t xml:space="preserve">  The QA log</w:t>
      </w:r>
      <w:r w:rsidR="00DE0F4F">
        <w:rPr>
          <w:szCs w:val="24"/>
        </w:rPr>
        <w:t>s</w:t>
      </w:r>
      <w:r w:rsidR="003952B0">
        <w:rPr>
          <w:szCs w:val="24"/>
        </w:rPr>
        <w:t xml:space="preserve"> </w:t>
      </w:r>
      <w:r w:rsidR="00DE0F4F">
        <w:rPr>
          <w:szCs w:val="24"/>
        </w:rPr>
        <w:t>are</w:t>
      </w:r>
      <w:r w:rsidR="003952B0">
        <w:rPr>
          <w:szCs w:val="24"/>
        </w:rPr>
        <w:t xml:space="preserve"> maintained and faxed monthly</w:t>
      </w:r>
      <w:r w:rsidR="00612983">
        <w:rPr>
          <w:szCs w:val="24"/>
        </w:rPr>
        <w:t xml:space="preserve"> </w:t>
      </w:r>
      <w:r w:rsidR="003952B0">
        <w:rPr>
          <w:szCs w:val="24"/>
        </w:rPr>
        <w:t>to the POCT lab.</w:t>
      </w:r>
    </w:p>
    <w:p w14:paraId="16CF82B2" w14:textId="77777777" w:rsidR="005E79A0" w:rsidRPr="005E79A0" w:rsidRDefault="000B4611" w:rsidP="005E79A0">
      <w:pPr>
        <w:pStyle w:val="ListParagraph"/>
        <w:numPr>
          <w:ilvl w:val="3"/>
          <w:numId w:val="27"/>
        </w:numPr>
        <w:ind w:left="2340"/>
        <w:contextualSpacing/>
        <w:rPr>
          <w:rFonts w:eastAsiaTheme="minorHAnsi"/>
          <w:bCs/>
          <w:szCs w:val="24"/>
        </w:rPr>
      </w:pPr>
      <w:r w:rsidRPr="005E79A0">
        <w:rPr>
          <w:szCs w:val="24"/>
        </w:rPr>
        <w:t xml:space="preserve">Humidity and temperature shall be monitored in the storage and testing areas of point of care devices. A certified min/max combination thermometer / hygrometer shall be placed in a strategic location of devices. Temperature and humidity shall be checked daily when the SBHC is open.  If the temperature and humidity are out of range, staff shall perform quality control testing on the devices are performed. </w:t>
      </w:r>
    </w:p>
    <w:p w14:paraId="31D59A97" w14:textId="77777777" w:rsidR="005E79A0" w:rsidRPr="005E79A0" w:rsidRDefault="005E79A0" w:rsidP="005E79A0">
      <w:pPr>
        <w:ind w:left="2340" w:hanging="360"/>
        <w:contextualSpacing/>
        <w:rPr>
          <w:rFonts w:eastAsiaTheme="minorHAnsi"/>
          <w:bCs/>
          <w:szCs w:val="24"/>
        </w:rPr>
      </w:pPr>
      <w:r>
        <w:rPr>
          <w:rFonts w:eastAsiaTheme="minorHAnsi"/>
          <w:bCs/>
          <w:szCs w:val="24"/>
        </w:rPr>
        <w:t xml:space="preserve">      </w:t>
      </w:r>
      <w:r w:rsidRPr="005E79A0">
        <w:rPr>
          <w:rFonts w:eastAsiaTheme="minorHAnsi"/>
          <w:bCs/>
          <w:szCs w:val="24"/>
        </w:rPr>
        <w:t>The following parameters are acceptable range for each POCT:</w:t>
      </w:r>
    </w:p>
    <w:p w14:paraId="6A9867F9" w14:textId="77777777" w:rsidR="005E79A0" w:rsidRPr="005A479F" w:rsidRDefault="005E79A0" w:rsidP="00255EED">
      <w:pPr>
        <w:numPr>
          <w:ilvl w:val="1"/>
          <w:numId w:val="77"/>
        </w:numPr>
        <w:ind w:firstLine="1890"/>
        <w:contextualSpacing/>
        <w:rPr>
          <w:rFonts w:eastAsiaTheme="minorHAnsi"/>
          <w:bCs/>
          <w:szCs w:val="24"/>
        </w:rPr>
      </w:pPr>
      <w:r w:rsidRPr="005A479F">
        <w:rPr>
          <w:rFonts w:eastAsiaTheme="minorHAnsi"/>
          <w:bCs/>
          <w:szCs w:val="24"/>
        </w:rPr>
        <w:t>Urine hCG – temp 59 – 86F and humidity up to 80%</w:t>
      </w:r>
    </w:p>
    <w:p w14:paraId="73D9A27B" w14:textId="77777777" w:rsidR="005E79A0" w:rsidRPr="005A479F" w:rsidRDefault="005E79A0" w:rsidP="00255EED">
      <w:pPr>
        <w:numPr>
          <w:ilvl w:val="1"/>
          <w:numId w:val="77"/>
        </w:numPr>
        <w:ind w:firstLine="1890"/>
        <w:contextualSpacing/>
        <w:rPr>
          <w:rFonts w:eastAsiaTheme="minorHAnsi"/>
          <w:bCs/>
          <w:szCs w:val="24"/>
        </w:rPr>
      </w:pPr>
      <w:r w:rsidRPr="005A479F">
        <w:rPr>
          <w:rFonts w:eastAsiaTheme="minorHAnsi"/>
          <w:bCs/>
          <w:szCs w:val="24"/>
        </w:rPr>
        <w:t xml:space="preserve"> HIV rapids – </w:t>
      </w:r>
      <w:proofErr w:type="spellStart"/>
      <w:r w:rsidRPr="005A479F">
        <w:rPr>
          <w:rFonts w:eastAsiaTheme="minorHAnsi"/>
          <w:bCs/>
          <w:szCs w:val="24"/>
        </w:rPr>
        <w:t>Unigold</w:t>
      </w:r>
      <w:proofErr w:type="spellEnd"/>
      <w:r w:rsidRPr="005A479F">
        <w:rPr>
          <w:rFonts w:eastAsiaTheme="minorHAnsi"/>
          <w:bCs/>
          <w:szCs w:val="24"/>
        </w:rPr>
        <w:t xml:space="preserve"> temp 35.6 – 80.6 F</w:t>
      </w:r>
    </w:p>
    <w:p w14:paraId="7F3B3F84" w14:textId="77777777" w:rsidR="005E79A0" w:rsidRPr="005A479F" w:rsidRDefault="005E79A0" w:rsidP="005E79A0">
      <w:pPr>
        <w:ind w:left="2880" w:firstLine="1890"/>
        <w:contextualSpacing/>
        <w:rPr>
          <w:rFonts w:eastAsiaTheme="minorHAnsi"/>
          <w:bCs/>
          <w:szCs w:val="24"/>
        </w:rPr>
      </w:pPr>
      <w:r>
        <w:rPr>
          <w:rFonts w:eastAsiaTheme="minorHAnsi"/>
          <w:bCs/>
          <w:szCs w:val="24"/>
        </w:rPr>
        <w:t xml:space="preserve">   </w:t>
      </w:r>
      <w:proofErr w:type="spellStart"/>
      <w:r w:rsidRPr="005A479F">
        <w:rPr>
          <w:rFonts w:eastAsiaTheme="minorHAnsi"/>
          <w:bCs/>
          <w:szCs w:val="24"/>
        </w:rPr>
        <w:t>Chembo</w:t>
      </w:r>
      <w:proofErr w:type="spellEnd"/>
      <w:r w:rsidRPr="005A479F">
        <w:rPr>
          <w:rFonts w:eastAsiaTheme="minorHAnsi"/>
          <w:bCs/>
          <w:szCs w:val="24"/>
        </w:rPr>
        <w:t xml:space="preserve"> </w:t>
      </w:r>
      <w:proofErr w:type="spellStart"/>
      <w:r w:rsidRPr="005A479F">
        <w:rPr>
          <w:rFonts w:eastAsiaTheme="minorHAnsi"/>
          <w:bCs/>
          <w:szCs w:val="24"/>
        </w:rPr>
        <w:t>Surecheck</w:t>
      </w:r>
      <w:proofErr w:type="spellEnd"/>
      <w:r w:rsidRPr="005A479F">
        <w:rPr>
          <w:rFonts w:eastAsiaTheme="minorHAnsi"/>
          <w:bCs/>
          <w:szCs w:val="24"/>
        </w:rPr>
        <w:t xml:space="preserve"> 46 – 86 F</w:t>
      </w:r>
    </w:p>
    <w:p w14:paraId="1F00AE74" w14:textId="77777777" w:rsidR="005E79A0" w:rsidRPr="005A479F" w:rsidRDefault="005E79A0" w:rsidP="00255EED">
      <w:pPr>
        <w:numPr>
          <w:ilvl w:val="1"/>
          <w:numId w:val="77"/>
        </w:numPr>
        <w:ind w:firstLine="1890"/>
        <w:contextualSpacing/>
        <w:rPr>
          <w:rFonts w:eastAsiaTheme="minorHAnsi"/>
          <w:bCs/>
          <w:szCs w:val="24"/>
        </w:rPr>
      </w:pPr>
      <w:r w:rsidRPr="005A479F">
        <w:rPr>
          <w:rFonts w:eastAsiaTheme="minorHAnsi"/>
          <w:bCs/>
          <w:szCs w:val="24"/>
        </w:rPr>
        <w:t>UA strips -  temp 59 – 86F and Humidity 20-65%</w:t>
      </w:r>
    </w:p>
    <w:p w14:paraId="78316996" w14:textId="77777777" w:rsidR="005E79A0" w:rsidRDefault="005E79A0" w:rsidP="00255EED">
      <w:pPr>
        <w:numPr>
          <w:ilvl w:val="1"/>
          <w:numId w:val="77"/>
        </w:numPr>
        <w:ind w:firstLine="1890"/>
        <w:contextualSpacing/>
        <w:rPr>
          <w:rFonts w:eastAsiaTheme="minorHAnsi"/>
          <w:bCs/>
          <w:szCs w:val="24"/>
        </w:rPr>
      </w:pPr>
      <w:r w:rsidRPr="005A479F">
        <w:rPr>
          <w:rFonts w:eastAsiaTheme="minorHAnsi"/>
          <w:bCs/>
          <w:szCs w:val="24"/>
        </w:rPr>
        <w:t>Rapid strep – temp 59 -86 F</w:t>
      </w:r>
    </w:p>
    <w:p w14:paraId="1AAC8A58" w14:textId="77777777" w:rsidR="005E79A0" w:rsidRDefault="00255EED" w:rsidP="00255EED">
      <w:pPr>
        <w:pStyle w:val="ListParagraph"/>
        <w:numPr>
          <w:ilvl w:val="3"/>
          <w:numId w:val="27"/>
        </w:numPr>
        <w:ind w:left="2340"/>
        <w:contextualSpacing/>
        <w:rPr>
          <w:rFonts w:eastAsiaTheme="minorHAnsi"/>
          <w:bCs/>
          <w:szCs w:val="24"/>
        </w:rPr>
      </w:pPr>
      <w:r w:rsidRPr="00255EED">
        <w:rPr>
          <w:rFonts w:eastAsiaTheme="minorHAnsi"/>
          <w:bCs/>
          <w:szCs w:val="24"/>
        </w:rPr>
        <w:t>Follow the below guidelines for out-of-range readings:</w:t>
      </w:r>
    </w:p>
    <w:p w14:paraId="68440657" w14:textId="77777777" w:rsidR="00255EED" w:rsidRPr="00B05AFB" w:rsidRDefault="00255EED" w:rsidP="00255EED">
      <w:pPr>
        <w:pStyle w:val="ListParagraph"/>
        <w:numPr>
          <w:ilvl w:val="0"/>
          <w:numId w:val="78"/>
        </w:numPr>
        <w:spacing w:before="100" w:beforeAutospacing="1" w:after="100" w:afterAutospacing="1"/>
        <w:ind w:left="3600" w:hanging="630"/>
        <w:contextualSpacing/>
        <w:rPr>
          <w:rFonts w:eastAsiaTheme="minorHAnsi"/>
          <w:bCs/>
          <w:szCs w:val="24"/>
        </w:rPr>
      </w:pPr>
      <w:r w:rsidRPr="00B05AFB">
        <w:rPr>
          <w:rFonts w:eastAsiaTheme="minorHAnsi"/>
          <w:bCs/>
          <w:szCs w:val="24"/>
        </w:rPr>
        <w:t xml:space="preserve">POCT supplies that are packaged individually (HIV rapids and Strep) do not have manufacture set acceptable humidity ranges. It is recommended to take the testing kit out of the package immediately prior to patient testing. </w:t>
      </w:r>
    </w:p>
    <w:p w14:paraId="14B43689" w14:textId="77777777" w:rsidR="00255EED" w:rsidRPr="00B05AFB" w:rsidRDefault="00255EED" w:rsidP="00255EED">
      <w:pPr>
        <w:pStyle w:val="ListParagraph"/>
        <w:numPr>
          <w:ilvl w:val="0"/>
          <w:numId w:val="78"/>
        </w:numPr>
        <w:spacing w:before="100" w:beforeAutospacing="1" w:after="100" w:afterAutospacing="1"/>
        <w:ind w:left="3600" w:hanging="630"/>
        <w:contextualSpacing/>
        <w:rPr>
          <w:rFonts w:eastAsiaTheme="minorHAnsi"/>
          <w:bCs/>
          <w:szCs w:val="24"/>
        </w:rPr>
      </w:pPr>
      <w:r w:rsidRPr="00B05AFB">
        <w:rPr>
          <w:rFonts w:eastAsiaTheme="minorHAnsi"/>
          <w:bCs/>
          <w:szCs w:val="24"/>
        </w:rPr>
        <w:t xml:space="preserve">If temperature or humidity readings are noted to be out-of-range, it is recommended to perform an additional quality control and if acceptable, continue with patient testing. Out-of-range actions, date, and time should be documented on the back of the Record of Room Temperature and Humidity form. </w:t>
      </w:r>
    </w:p>
    <w:p w14:paraId="609CF411" w14:textId="77777777" w:rsidR="00255EED" w:rsidRPr="00B05AFB" w:rsidRDefault="00255EED" w:rsidP="00255EED">
      <w:pPr>
        <w:pStyle w:val="ListParagraph"/>
        <w:numPr>
          <w:ilvl w:val="0"/>
          <w:numId w:val="78"/>
        </w:numPr>
        <w:ind w:left="3600" w:hanging="630"/>
        <w:rPr>
          <w:rFonts w:eastAsiaTheme="minorHAnsi"/>
          <w:szCs w:val="24"/>
        </w:rPr>
      </w:pPr>
      <w:r w:rsidRPr="00B05AFB">
        <w:rPr>
          <w:rFonts w:eastAsiaTheme="minorHAnsi"/>
          <w:szCs w:val="24"/>
        </w:rPr>
        <w:t xml:space="preserve">For the Siemens UA </w:t>
      </w:r>
      <w:proofErr w:type="spellStart"/>
      <w:r w:rsidRPr="00B05AFB">
        <w:rPr>
          <w:rFonts w:eastAsiaTheme="minorHAnsi"/>
          <w:szCs w:val="24"/>
        </w:rPr>
        <w:t>MultiStix</w:t>
      </w:r>
      <w:proofErr w:type="spellEnd"/>
      <w:r w:rsidRPr="00B05AFB">
        <w:rPr>
          <w:rFonts w:eastAsiaTheme="minorHAnsi"/>
          <w:szCs w:val="24"/>
        </w:rPr>
        <w:t>, keep tightly capped with desiccant in the vial.  Perform quality control checks when the humidity exceeds 65%.</w:t>
      </w:r>
    </w:p>
    <w:p w14:paraId="004C2944" w14:textId="77777777" w:rsidR="00255EED" w:rsidRPr="00B05AFB" w:rsidRDefault="00255EED" w:rsidP="00255EED">
      <w:pPr>
        <w:numPr>
          <w:ilvl w:val="0"/>
          <w:numId w:val="78"/>
        </w:numPr>
        <w:ind w:left="3600" w:hanging="630"/>
        <w:rPr>
          <w:szCs w:val="24"/>
        </w:rPr>
      </w:pPr>
      <w:r w:rsidRPr="00B05AFB">
        <w:rPr>
          <w:szCs w:val="24"/>
        </w:rPr>
        <w:t>If quality control results are acceptable, resume patient testing.</w:t>
      </w:r>
    </w:p>
    <w:p w14:paraId="04D7B733" w14:textId="77777777" w:rsidR="00255EED" w:rsidRPr="00B05AFB" w:rsidRDefault="00255EED" w:rsidP="00255EED">
      <w:pPr>
        <w:numPr>
          <w:ilvl w:val="0"/>
          <w:numId w:val="78"/>
        </w:numPr>
        <w:ind w:left="3600" w:hanging="630"/>
        <w:rPr>
          <w:szCs w:val="24"/>
        </w:rPr>
      </w:pPr>
      <w:r w:rsidRPr="00B05AFB">
        <w:rPr>
          <w:szCs w:val="24"/>
        </w:rPr>
        <w:t>If quality control results are not acceptable, obtain new testing supplies and re-run quality controls.  If the new supplies pass the QC check, discard compromised supplies and proceed with using the new supplies.</w:t>
      </w:r>
    </w:p>
    <w:p w14:paraId="629BDA6C" w14:textId="77777777" w:rsidR="00255EED" w:rsidRDefault="00255EED" w:rsidP="00255EED">
      <w:pPr>
        <w:numPr>
          <w:ilvl w:val="0"/>
          <w:numId w:val="78"/>
        </w:numPr>
        <w:ind w:left="3600" w:hanging="630"/>
        <w:rPr>
          <w:szCs w:val="24"/>
        </w:rPr>
      </w:pPr>
      <w:r w:rsidRPr="00B05AFB">
        <w:rPr>
          <w:szCs w:val="24"/>
        </w:rPr>
        <w:lastRenderedPageBreak/>
        <w:t>Record all corrective actions taken on the back of the Temp/Humidity and QC log sheets.  Include the date, specific actions taken and your name.</w:t>
      </w:r>
    </w:p>
    <w:p w14:paraId="1017409B" w14:textId="77777777" w:rsidR="00255EED" w:rsidRPr="00B05AFB" w:rsidRDefault="00255EED" w:rsidP="00255EED">
      <w:pPr>
        <w:numPr>
          <w:ilvl w:val="0"/>
          <w:numId w:val="78"/>
        </w:numPr>
        <w:ind w:left="3600" w:hanging="630"/>
        <w:rPr>
          <w:szCs w:val="24"/>
        </w:rPr>
      </w:pPr>
      <w:r w:rsidRPr="00255EED">
        <w:rPr>
          <w:szCs w:val="24"/>
        </w:rPr>
        <w:t>Lab supplies may be stored in the Health Center over breaks. Temperature and humidity monitoring devices should remain in-place over the period of center closure. Follow the above protocol when center reopens.</w:t>
      </w:r>
    </w:p>
    <w:p w14:paraId="6716460F" w14:textId="77777777" w:rsidR="00255EED" w:rsidRPr="00255EED" w:rsidRDefault="00255EED" w:rsidP="00255EED">
      <w:pPr>
        <w:ind w:left="1980"/>
        <w:contextualSpacing/>
        <w:rPr>
          <w:rFonts w:eastAsiaTheme="minorHAnsi"/>
          <w:bCs/>
          <w:szCs w:val="24"/>
        </w:rPr>
      </w:pPr>
    </w:p>
    <w:p w14:paraId="5C8A9FCA" w14:textId="77777777" w:rsidR="00BD24D3" w:rsidRDefault="00BD24D3" w:rsidP="00BD24D3">
      <w:pPr>
        <w:tabs>
          <w:tab w:val="left" w:pos="1080"/>
          <w:tab w:val="left" w:pos="1440"/>
        </w:tabs>
        <w:rPr>
          <w:szCs w:val="24"/>
        </w:rPr>
      </w:pPr>
      <w:r>
        <w:rPr>
          <w:szCs w:val="24"/>
        </w:rPr>
        <w:t xml:space="preserve">                  c.   Safety Data Sheets (information on chemicals to staff) are available from</w:t>
      </w:r>
    </w:p>
    <w:p w14:paraId="4D20E944" w14:textId="77777777" w:rsidR="00BD24D3" w:rsidRDefault="00BD24D3" w:rsidP="00BD24D3">
      <w:pPr>
        <w:tabs>
          <w:tab w:val="left" w:pos="1080"/>
          <w:tab w:val="left" w:pos="1440"/>
        </w:tabs>
        <w:rPr>
          <w:szCs w:val="24"/>
        </w:rPr>
      </w:pPr>
      <w:r>
        <w:rPr>
          <w:szCs w:val="24"/>
        </w:rPr>
        <w:t xml:space="preserve">                        the employee Portal, Systemwide, Workplace Chemical List (WPCL). </w:t>
      </w:r>
    </w:p>
    <w:p w14:paraId="02A1AA3A" w14:textId="77777777" w:rsidR="00BD24D3" w:rsidRDefault="00BD24D3" w:rsidP="00BD24D3">
      <w:pPr>
        <w:tabs>
          <w:tab w:val="left" w:pos="1080"/>
          <w:tab w:val="left" w:pos="1440"/>
        </w:tabs>
        <w:rPr>
          <w:szCs w:val="24"/>
        </w:rPr>
      </w:pPr>
      <w:r>
        <w:rPr>
          <w:szCs w:val="24"/>
        </w:rPr>
        <w:t xml:space="preserve">                        If unable to access the employee portal call dispatch at 733-1080.</w:t>
      </w:r>
    </w:p>
    <w:p w14:paraId="0F0C225A" w14:textId="77777777" w:rsidR="00365D31" w:rsidRPr="00A85359" w:rsidRDefault="00365D31" w:rsidP="00365D31">
      <w:pPr>
        <w:ind w:left="360"/>
        <w:rPr>
          <w:szCs w:val="24"/>
        </w:rPr>
      </w:pPr>
      <w:r>
        <w:rPr>
          <w:szCs w:val="24"/>
        </w:rPr>
        <w:t xml:space="preserve">               </w:t>
      </w:r>
    </w:p>
    <w:p w14:paraId="5F8EA1C6" w14:textId="77777777" w:rsidR="00365D31" w:rsidRDefault="00365D31" w:rsidP="00605526">
      <w:pPr>
        <w:ind w:firstLine="360"/>
        <w:rPr>
          <w:szCs w:val="24"/>
        </w:rPr>
      </w:pPr>
      <w:r>
        <w:rPr>
          <w:szCs w:val="24"/>
        </w:rPr>
        <w:t>3.</w:t>
      </w:r>
      <w:r>
        <w:rPr>
          <w:szCs w:val="24"/>
        </w:rPr>
        <w:tab/>
        <w:t>Care of the Refrigerator</w:t>
      </w:r>
    </w:p>
    <w:p w14:paraId="7DE119EB" w14:textId="77777777" w:rsidR="00365D31" w:rsidRDefault="00365D31" w:rsidP="00365D31">
      <w:pPr>
        <w:rPr>
          <w:szCs w:val="24"/>
        </w:rPr>
      </w:pPr>
      <w:r>
        <w:rPr>
          <w:szCs w:val="24"/>
        </w:rPr>
        <w:tab/>
      </w:r>
    </w:p>
    <w:p w14:paraId="3FAC4947" w14:textId="77777777" w:rsidR="00365D31" w:rsidRPr="007E5D10" w:rsidRDefault="00910557" w:rsidP="006F5E9C">
      <w:pPr>
        <w:numPr>
          <w:ilvl w:val="0"/>
          <w:numId w:val="61"/>
        </w:numPr>
        <w:rPr>
          <w:szCs w:val="24"/>
        </w:rPr>
      </w:pPr>
      <w:r>
        <w:rPr>
          <w:szCs w:val="24"/>
        </w:rPr>
        <w:t>Laboratory devices/specimens/tests</w:t>
      </w:r>
      <w:r w:rsidR="00365D31">
        <w:rPr>
          <w:szCs w:val="24"/>
        </w:rPr>
        <w:t xml:space="preserve"> and vaccines/medications should be maintained in separate refrigerat</w:t>
      </w:r>
      <w:r w:rsidR="00365D31" w:rsidRPr="007E5D10">
        <w:rPr>
          <w:szCs w:val="24"/>
        </w:rPr>
        <w:t>o</w:t>
      </w:r>
      <w:r w:rsidR="00365D31">
        <w:rPr>
          <w:szCs w:val="24"/>
        </w:rPr>
        <w:t>rs</w:t>
      </w:r>
      <w:r w:rsidR="00365D31" w:rsidRPr="007E5D10">
        <w:rPr>
          <w:szCs w:val="24"/>
        </w:rPr>
        <w:t>.</w:t>
      </w:r>
    </w:p>
    <w:p w14:paraId="4F83FAD7" w14:textId="77777777" w:rsidR="00365D31" w:rsidRDefault="00365D31" w:rsidP="00365D31">
      <w:pPr>
        <w:rPr>
          <w:szCs w:val="24"/>
        </w:rPr>
      </w:pPr>
    </w:p>
    <w:p w14:paraId="153ADFFA" w14:textId="77777777" w:rsidR="00910557" w:rsidRPr="00910557" w:rsidRDefault="00365D31" w:rsidP="006F5E9C">
      <w:pPr>
        <w:numPr>
          <w:ilvl w:val="0"/>
          <w:numId w:val="61"/>
        </w:numPr>
        <w:rPr>
          <w:szCs w:val="24"/>
        </w:rPr>
      </w:pPr>
      <w:r>
        <w:rPr>
          <w:szCs w:val="24"/>
        </w:rPr>
        <w:t>Temperatures</w:t>
      </w:r>
      <w:r w:rsidR="00910557">
        <w:rPr>
          <w:szCs w:val="24"/>
        </w:rPr>
        <w:t xml:space="preserve"> of refrigerators</w:t>
      </w:r>
      <w:r>
        <w:rPr>
          <w:szCs w:val="24"/>
        </w:rPr>
        <w:t xml:space="preserve"> need to be maintained between 36</w:t>
      </w:r>
      <w:r>
        <w:rPr>
          <w:rFonts w:ascii="Courier New" w:hAnsi="Courier New" w:cs="Courier New"/>
          <w:szCs w:val="24"/>
        </w:rPr>
        <w:t>º</w:t>
      </w:r>
      <w:r>
        <w:rPr>
          <w:szCs w:val="24"/>
        </w:rPr>
        <w:t>-46</w:t>
      </w:r>
      <w:r>
        <w:rPr>
          <w:rFonts w:ascii="Courier New" w:hAnsi="Courier New" w:cs="Courier New"/>
          <w:szCs w:val="24"/>
        </w:rPr>
        <w:t xml:space="preserve">ºF </w:t>
      </w:r>
    </w:p>
    <w:p w14:paraId="0EAF3372" w14:textId="77777777" w:rsidR="00365D31" w:rsidRDefault="00910557" w:rsidP="00910557">
      <w:pPr>
        <w:ind w:left="1080"/>
        <w:rPr>
          <w:szCs w:val="24"/>
        </w:rPr>
      </w:pPr>
      <w:r>
        <w:rPr>
          <w:szCs w:val="24"/>
        </w:rPr>
        <w:t xml:space="preserve">      </w:t>
      </w:r>
      <w:r w:rsidR="00365D31" w:rsidRPr="00D56108">
        <w:rPr>
          <w:szCs w:val="24"/>
        </w:rPr>
        <w:t>(2</w:t>
      </w:r>
      <w:r w:rsidR="00365D31">
        <w:rPr>
          <w:rFonts w:ascii="Courier New" w:hAnsi="Courier New" w:cs="Courier New"/>
          <w:szCs w:val="24"/>
        </w:rPr>
        <w:t>º</w:t>
      </w:r>
      <w:r w:rsidR="00365D31" w:rsidRPr="00D56108">
        <w:rPr>
          <w:szCs w:val="24"/>
        </w:rPr>
        <w:t>-8</w:t>
      </w:r>
      <w:r w:rsidR="00365D31">
        <w:rPr>
          <w:rFonts w:ascii="Courier New" w:hAnsi="Courier New" w:cs="Courier New"/>
          <w:szCs w:val="24"/>
        </w:rPr>
        <w:t>º</w:t>
      </w:r>
      <w:r w:rsidR="00365D31" w:rsidRPr="00D56108">
        <w:rPr>
          <w:szCs w:val="24"/>
        </w:rPr>
        <w:t xml:space="preserve"> C)</w:t>
      </w:r>
    </w:p>
    <w:p w14:paraId="725543AC" w14:textId="77777777" w:rsidR="00365D31" w:rsidRDefault="00365D31" w:rsidP="00365D31">
      <w:pPr>
        <w:rPr>
          <w:szCs w:val="24"/>
        </w:rPr>
      </w:pPr>
    </w:p>
    <w:p w14:paraId="4C122494" w14:textId="77777777" w:rsidR="00365D31" w:rsidRDefault="00910557" w:rsidP="008F046D">
      <w:pPr>
        <w:numPr>
          <w:ilvl w:val="0"/>
          <w:numId w:val="27"/>
        </w:numPr>
        <w:tabs>
          <w:tab w:val="clear" w:pos="1080"/>
          <w:tab w:val="num" w:pos="1440"/>
        </w:tabs>
        <w:ind w:left="1440" w:hanging="360"/>
        <w:rPr>
          <w:szCs w:val="24"/>
        </w:rPr>
      </w:pPr>
      <w:r>
        <w:rPr>
          <w:szCs w:val="24"/>
        </w:rPr>
        <w:t>A</w:t>
      </w:r>
      <w:r w:rsidR="00365D31">
        <w:rPr>
          <w:szCs w:val="24"/>
        </w:rPr>
        <w:t xml:space="preserve"> sign that says “DO NOT UNPLUG”</w:t>
      </w:r>
      <w:r>
        <w:rPr>
          <w:szCs w:val="24"/>
        </w:rPr>
        <w:t xml:space="preserve"> shall be placed</w:t>
      </w:r>
      <w:r w:rsidR="00365D31">
        <w:rPr>
          <w:szCs w:val="24"/>
        </w:rPr>
        <w:t xml:space="preserve"> next to the refrigerator’s electrical outlet or on the refrigerator.</w:t>
      </w:r>
    </w:p>
    <w:p w14:paraId="6F122EC9" w14:textId="77777777" w:rsidR="00365D31" w:rsidRDefault="00365D31" w:rsidP="00365D31">
      <w:pPr>
        <w:rPr>
          <w:szCs w:val="24"/>
        </w:rPr>
      </w:pPr>
    </w:p>
    <w:p w14:paraId="2799B9E0" w14:textId="77777777" w:rsidR="00365D31" w:rsidRDefault="00365D31" w:rsidP="00365D31">
      <w:pPr>
        <w:numPr>
          <w:ilvl w:val="0"/>
          <w:numId w:val="27"/>
        </w:numPr>
        <w:tabs>
          <w:tab w:val="clear" w:pos="1080"/>
          <w:tab w:val="num" w:pos="1440"/>
        </w:tabs>
        <w:ind w:left="1440" w:hanging="360"/>
        <w:rPr>
          <w:szCs w:val="24"/>
        </w:rPr>
      </w:pPr>
      <w:r w:rsidRPr="00910557">
        <w:rPr>
          <w:szCs w:val="24"/>
        </w:rPr>
        <w:t>Documentation of</w:t>
      </w:r>
      <w:r w:rsidR="00C65349" w:rsidRPr="00910557">
        <w:rPr>
          <w:szCs w:val="24"/>
        </w:rPr>
        <w:t xml:space="preserve"> medication </w:t>
      </w:r>
      <w:r w:rsidRPr="00910557">
        <w:rPr>
          <w:szCs w:val="24"/>
        </w:rPr>
        <w:t xml:space="preserve">refrigerator temperatures </w:t>
      </w:r>
      <w:r w:rsidR="00824162" w:rsidRPr="00910557">
        <w:rPr>
          <w:szCs w:val="24"/>
        </w:rPr>
        <w:t>need</w:t>
      </w:r>
      <w:r w:rsidR="00337703" w:rsidRPr="00910557">
        <w:rPr>
          <w:szCs w:val="24"/>
        </w:rPr>
        <w:t>s</w:t>
      </w:r>
      <w:r w:rsidRPr="00910557">
        <w:rPr>
          <w:szCs w:val="24"/>
        </w:rPr>
        <w:t xml:space="preserve"> to be done twice daily when SBHC staff is present.</w:t>
      </w:r>
      <w:r w:rsidR="00C65349" w:rsidRPr="00910557">
        <w:rPr>
          <w:szCs w:val="24"/>
        </w:rPr>
        <w:t xml:space="preserve">  </w:t>
      </w:r>
      <w:r w:rsidR="00910557" w:rsidRPr="00910557">
        <w:rPr>
          <w:szCs w:val="24"/>
        </w:rPr>
        <w:t>Documentation of the t</w:t>
      </w:r>
      <w:r w:rsidR="00C65349" w:rsidRPr="00910557">
        <w:rPr>
          <w:szCs w:val="24"/>
        </w:rPr>
        <w:t xml:space="preserve">emperature </w:t>
      </w:r>
      <w:r w:rsidR="00910557" w:rsidRPr="00910557">
        <w:rPr>
          <w:szCs w:val="24"/>
        </w:rPr>
        <w:t xml:space="preserve">of the </w:t>
      </w:r>
      <w:r w:rsidR="00C65349" w:rsidRPr="00910557">
        <w:rPr>
          <w:szCs w:val="24"/>
        </w:rPr>
        <w:t xml:space="preserve"> lab specimen</w:t>
      </w:r>
      <w:r w:rsidR="00EB39FF" w:rsidRPr="00910557">
        <w:rPr>
          <w:szCs w:val="24"/>
        </w:rPr>
        <w:t xml:space="preserve"> </w:t>
      </w:r>
      <w:r w:rsidR="00C65349" w:rsidRPr="00910557">
        <w:rPr>
          <w:szCs w:val="24"/>
        </w:rPr>
        <w:t xml:space="preserve">refrigerator </w:t>
      </w:r>
      <w:r w:rsidR="00910557" w:rsidRPr="00910557">
        <w:rPr>
          <w:szCs w:val="24"/>
        </w:rPr>
        <w:t>shall be</w:t>
      </w:r>
      <w:r w:rsidR="00C65349" w:rsidRPr="00910557">
        <w:rPr>
          <w:szCs w:val="24"/>
        </w:rPr>
        <w:t xml:space="preserve"> checked once a day</w:t>
      </w:r>
      <w:r w:rsidR="00910557" w:rsidRPr="00910557">
        <w:rPr>
          <w:szCs w:val="24"/>
        </w:rPr>
        <w:t xml:space="preserve"> when SBHC staff is present</w:t>
      </w:r>
      <w:r w:rsidR="00C65349" w:rsidRPr="00910557">
        <w:rPr>
          <w:szCs w:val="24"/>
        </w:rPr>
        <w:t xml:space="preserve">. </w:t>
      </w:r>
    </w:p>
    <w:p w14:paraId="4F7C8CBB" w14:textId="77777777" w:rsidR="00910557" w:rsidRDefault="00910557" w:rsidP="00910557">
      <w:pPr>
        <w:pStyle w:val="ListParagraph"/>
        <w:rPr>
          <w:szCs w:val="24"/>
        </w:rPr>
      </w:pPr>
    </w:p>
    <w:p w14:paraId="782FD146" w14:textId="77777777" w:rsidR="00910557" w:rsidRDefault="00910557" w:rsidP="00910557">
      <w:pPr>
        <w:numPr>
          <w:ilvl w:val="0"/>
          <w:numId w:val="27"/>
        </w:numPr>
        <w:tabs>
          <w:tab w:val="clear" w:pos="1080"/>
          <w:tab w:val="num" w:pos="1440"/>
        </w:tabs>
        <w:ind w:firstLine="0"/>
        <w:rPr>
          <w:szCs w:val="24"/>
        </w:rPr>
      </w:pPr>
      <w:r w:rsidRPr="00910557">
        <w:rPr>
          <w:szCs w:val="24"/>
        </w:rPr>
        <w:t xml:space="preserve">A data logger is placed in the vaccine refrigerator for 24-hour monitoring. Data </w:t>
      </w:r>
    </w:p>
    <w:p w14:paraId="5D7C677C" w14:textId="77777777" w:rsidR="00910557" w:rsidRDefault="00910557" w:rsidP="00910557">
      <w:pPr>
        <w:ind w:left="1080"/>
        <w:rPr>
          <w:szCs w:val="24"/>
        </w:rPr>
      </w:pPr>
      <w:r>
        <w:rPr>
          <w:szCs w:val="24"/>
        </w:rPr>
        <w:t xml:space="preserve">      </w:t>
      </w:r>
      <w:r w:rsidRPr="00910557">
        <w:rPr>
          <w:szCs w:val="24"/>
        </w:rPr>
        <w:t>logger information</w:t>
      </w:r>
      <w:r>
        <w:rPr>
          <w:szCs w:val="24"/>
        </w:rPr>
        <w:t xml:space="preserve"> shall be downloaded at least every 30 days.</w:t>
      </w:r>
    </w:p>
    <w:p w14:paraId="089AE009" w14:textId="77777777" w:rsidR="005E79A0" w:rsidRDefault="005E79A0" w:rsidP="00910557">
      <w:pPr>
        <w:ind w:left="1080"/>
        <w:rPr>
          <w:szCs w:val="24"/>
        </w:rPr>
      </w:pPr>
    </w:p>
    <w:p w14:paraId="38916088" w14:textId="77777777" w:rsidR="005E79A0" w:rsidRPr="00910557" w:rsidRDefault="005E79A0" w:rsidP="00910557">
      <w:pPr>
        <w:ind w:left="1080"/>
        <w:rPr>
          <w:szCs w:val="24"/>
        </w:rPr>
      </w:pPr>
    </w:p>
    <w:p w14:paraId="3C312224" w14:textId="77777777" w:rsidR="00365D31" w:rsidRDefault="00365D31" w:rsidP="000D2600">
      <w:pPr>
        <w:tabs>
          <w:tab w:val="left" w:pos="1890"/>
        </w:tabs>
        <w:ind w:left="2160" w:hanging="1800"/>
        <w:rPr>
          <w:szCs w:val="24"/>
        </w:rPr>
      </w:pPr>
      <w:r>
        <w:rPr>
          <w:szCs w:val="24"/>
        </w:rPr>
        <w:t xml:space="preserve">      </w:t>
      </w:r>
      <w:r>
        <w:rPr>
          <w:szCs w:val="24"/>
        </w:rPr>
        <w:tab/>
      </w:r>
    </w:p>
    <w:p w14:paraId="43F785A9" w14:textId="77777777" w:rsidR="00255EED" w:rsidRDefault="00255EED" w:rsidP="00365D31">
      <w:pPr>
        <w:pStyle w:val="Title"/>
        <w:jc w:val="center"/>
      </w:pPr>
    </w:p>
    <w:p w14:paraId="09CF8249" w14:textId="77777777" w:rsidR="00255EED" w:rsidRDefault="00255EED" w:rsidP="00365D31">
      <w:pPr>
        <w:pStyle w:val="Title"/>
        <w:jc w:val="center"/>
      </w:pPr>
    </w:p>
    <w:p w14:paraId="78C5CE7B" w14:textId="77777777" w:rsidR="00255EED" w:rsidRDefault="00255EED" w:rsidP="00365D31">
      <w:pPr>
        <w:pStyle w:val="Title"/>
        <w:jc w:val="center"/>
      </w:pPr>
    </w:p>
    <w:p w14:paraId="578F4C14" w14:textId="77777777" w:rsidR="00255EED" w:rsidRDefault="00255EED" w:rsidP="00365D31">
      <w:pPr>
        <w:pStyle w:val="Title"/>
        <w:jc w:val="center"/>
      </w:pPr>
    </w:p>
    <w:p w14:paraId="2F667DCC" w14:textId="77777777" w:rsidR="00255EED" w:rsidRDefault="00255EED" w:rsidP="00365D31">
      <w:pPr>
        <w:pStyle w:val="Title"/>
        <w:jc w:val="center"/>
      </w:pPr>
    </w:p>
    <w:p w14:paraId="09F4CF7B" w14:textId="77777777" w:rsidR="00145E15" w:rsidRDefault="00145E15" w:rsidP="00365D31">
      <w:pPr>
        <w:pStyle w:val="Title"/>
        <w:jc w:val="center"/>
      </w:pPr>
    </w:p>
    <w:p w14:paraId="0FC86965" w14:textId="77777777" w:rsidR="00145E15" w:rsidRDefault="00145E15" w:rsidP="00365D31">
      <w:pPr>
        <w:pStyle w:val="Title"/>
        <w:jc w:val="center"/>
      </w:pPr>
    </w:p>
    <w:p w14:paraId="167FF4A7" w14:textId="77777777" w:rsidR="00145E15" w:rsidRDefault="00145E15" w:rsidP="00365D31">
      <w:pPr>
        <w:pStyle w:val="Title"/>
        <w:jc w:val="center"/>
      </w:pPr>
    </w:p>
    <w:p w14:paraId="45D95D8B" w14:textId="77777777" w:rsidR="00145E15" w:rsidRDefault="00145E15" w:rsidP="00365D31">
      <w:pPr>
        <w:pStyle w:val="Title"/>
        <w:jc w:val="center"/>
      </w:pPr>
    </w:p>
    <w:p w14:paraId="3EE68426" w14:textId="77777777" w:rsidR="00145E15" w:rsidRDefault="00145E15" w:rsidP="00365D31">
      <w:pPr>
        <w:pStyle w:val="Title"/>
        <w:jc w:val="center"/>
      </w:pPr>
    </w:p>
    <w:p w14:paraId="2C6879CD" w14:textId="77777777" w:rsidR="00145E15" w:rsidRDefault="00145E15" w:rsidP="00365D31">
      <w:pPr>
        <w:pStyle w:val="Title"/>
        <w:jc w:val="center"/>
      </w:pPr>
    </w:p>
    <w:p w14:paraId="3F1578B3" w14:textId="77777777" w:rsidR="00255EED" w:rsidRDefault="00255EED" w:rsidP="00365D31">
      <w:pPr>
        <w:pStyle w:val="Title"/>
        <w:jc w:val="center"/>
      </w:pPr>
    </w:p>
    <w:p w14:paraId="35C452F4" w14:textId="77777777" w:rsidR="00255EED" w:rsidRDefault="00255EED" w:rsidP="00365D31">
      <w:pPr>
        <w:pStyle w:val="Title"/>
        <w:jc w:val="center"/>
      </w:pPr>
    </w:p>
    <w:p w14:paraId="47AF3202" w14:textId="77777777" w:rsidR="00255EED" w:rsidRDefault="00255EED" w:rsidP="00365D31">
      <w:pPr>
        <w:pStyle w:val="Title"/>
        <w:jc w:val="center"/>
      </w:pPr>
    </w:p>
    <w:p w14:paraId="271E48A0" w14:textId="77777777" w:rsidR="00255EED" w:rsidRDefault="00255EED" w:rsidP="00365D31">
      <w:pPr>
        <w:pStyle w:val="Title"/>
        <w:jc w:val="center"/>
      </w:pPr>
    </w:p>
    <w:p w14:paraId="4FD4EA0E" w14:textId="77777777" w:rsidR="00365D31" w:rsidRPr="00A2165F" w:rsidRDefault="00365D31" w:rsidP="00365D31">
      <w:pPr>
        <w:pStyle w:val="Title"/>
        <w:jc w:val="center"/>
        <w:rPr>
          <w:b w:val="0"/>
        </w:rPr>
      </w:pPr>
      <w:r w:rsidRPr="00A2165F">
        <w:lastRenderedPageBreak/>
        <w:t>CHRISTIANA CARE HEALTH SERVICES POLICY</w:t>
      </w:r>
    </w:p>
    <w:p w14:paraId="36240350" w14:textId="77777777" w:rsidR="00365D31" w:rsidRPr="00A2165F" w:rsidRDefault="00365D31" w:rsidP="00365D31">
      <w:pPr>
        <w:jc w:val="center"/>
        <w:rPr>
          <w:b/>
          <w:sz w:val="28"/>
          <w:szCs w:val="28"/>
        </w:rPr>
      </w:pPr>
      <w:r w:rsidRPr="00A2165F">
        <w:rPr>
          <w:b/>
          <w:sz w:val="28"/>
          <w:szCs w:val="28"/>
        </w:rPr>
        <w:t>SCHOOL</w:t>
      </w:r>
      <w:r w:rsidR="00EF7603">
        <w:rPr>
          <w:b/>
          <w:sz w:val="28"/>
          <w:szCs w:val="28"/>
        </w:rPr>
        <w:t>-</w:t>
      </w:r>
      <w:r w:rsidRPr="00A2165F">
        <w:rPr>
          <w:b/>
          <w:sz w:val="28"/>
          <w:szCs w:val="28"/>
        </w:rPr>
        <w:t>BASED HEALTH CENTER</w:t>
      </w:r>
    </w:p>
    <w:p w14:paraId="1E9FE0F1" w14:textId="77777777" w:rsidR="00365D31" w:rsidRPr="00D21DFA" w:rsidRDefault="00365D31" w:rsidP="00365D31">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65D31" w14:paraId="0FFC2609" w14:textId="77777777" w:rsidTr="0086290E">
        <w:tc>
          <w:tcPr>
            <w:tcW w:w="4428" w:type="dxa"/>
          </w:tcPr>
          <w:p w14:paraId="76853EF6" w14:textId="77777777" w:rsidR="00365D31" w:rsidRPr="00A2165F" w:rsidRDefault="00365D31" w:rsidP="0086290E">
            <w:pPr>
              <w:rPr>
                <w:szCs w:val="24"/>
              </w:rPr>
            </w:pPr>
            <w:r w:rsidRPr="00A2165F">
              <w:rPr>
                <w:szCs w:val="24"/>
              </w:rPr>
              <w:t>POLICY TITLE:</w:t>
            </w:r>
          </w:p>
        </w:tc>
        <w:tc>
          <w:tcPr>
            <w:tcW w:w="4428" w:type="dxa"/>
          </w:tcPr>
          <w:p w14:paraId="70CD5328" w14:textId="77777777" w:rsidR="00365D31" w:rsidRPr="000729F4" w:rsidRDefault="00365D31" w:rsidP="0086290E">
            <w:pPr>
              <w:pStyle w:val="Heading1"/>
              <w:rPr>
                <w:szCs w:val="24"/>
                <w:highlight w:val="lightGray"/>
              </w:rPr>
            </w:pPr>
            <w:r w:rsidRPr="000729F4">
              <w:rPr>
                <w:szCs w:val="24"/>
              </w:rPr>
              <w:t>Media</w:t>
            </w:r>
          </w:p>
        </w:tc>
      </w:tr>
      <w:tr w:rsidR="00365D31" w14:paraId="090082FA" w14:textId="77777777" w:rsidTr="0086290E">
        <w:tc>
          <w:tcPr>
            <w:tcW w:w="4428" w:type="dxa"/>
          </w:tcPr>
          <w:p w14:paraId="574BEE86" w14:textId="77777777" w:rsidR="00365D31" w:rsidRPr="00A2165F" w:rsidRDefault="00365D31" w:rsidP="0086290E">
            <w:pPr>
              <w:rPr>
                <w:szCs w:val="24"/>
              </w:rPr>
            </w:pPr>
            <w:r>
              <w:rPr>
                <w:szCs w:val="24"/>
              </w:rPr>
              <w:t>SEC</w:t>
            </w:r>
            <w:r w:rsidRPr="00A2165F">
              <w:rPr>
                <w:szCs w:val="24"/>
              </w:rPr>
              <w:t>TION:</w:t>
            </w:r>
          </w:p>
        </w:tc>
        <w:tc>
          <w:tcPr>
            <w:tcW w:w="4428" w:type="dxa"/>
          </w:tcPr>
          <w:p w14:paraId="170A80EB" w14:textId="77777777" w:rsidR="00365D31" w:rsidRPr="00A2165F" w:rsidRDefault="00365D31" w:rsidP="0086290E">
            <w:pPr>
              <w:rPr>
                <w:szCs w:val="24"/>
              </w:rPr>
            </w:pPr>
            <w:r>
              <w:rPr>
                <w:szCs w:val="24"/>
              </w:rPr>
              <w:t>SBHC</w:t>
            </w:r>
          </w:p>
        </w:tc>
      </w:tr>
      <w:tr w:rsidR="00365D31" w14:paraId="3980BB34" w14:textId="77777777" w:rsidTr="0086290E">
        <w:tc>
          <w:tcPr>
            <w:tcW w:w="4428" w:type="dxa"/>
            <w:tcBorders>
              <w:bottom w:val="single" w:sz="4" w:space="0" w:color="auto"/>
            </w:tcBorders>
          </w:tcPr>
          <w:p w14:paraId="73AD6EDC" w14:textId="77777777" w:rsidR="00365D31" w:rsidRPr="00A2165F" w:rsidRDefault="00365D31" w:rsidP="0086290E">
            <w:pPr>
              <w:rPr>
                <w:szCs w:val="24"/>
              </w:rPr>
            </w:pPr>
            <w:r w:rsidRPr="00A2165F">
              <w:rPr>
                <w:szCs w:val="24"/>
              </w:rPr>
              <w:t>LAST REVISION/REVIEW DATE:</w:t>
            </w:r>
          </w:p>
        </w:tc>
        <w:tc>
          <w:tcPr>
            <w:tcW w:w="4428" w:type="dxa"/>
          </w:tcPr>
          <w:p w14:paraId="5F82D70B" w14:textId="77777777" w:rsidR="00365D31" w:rsidRPr="00A2165F" w:rsidRDefault="00195334" w:rsidP="0086290E">
            <w:pPr>
              <w:rPr>
                <w:szCs w:val="24"/>
              </w:rPr>
            </w:pPr>
            <w:r>
              <w:rPr>
                <w:szCs w:val="24"/>
              </w:rPr>
              <w:t>09/1</w:t>
            </w:r>
            <w:r w:rsidR="00EC7FA7">
              <w:rPr>
                <w:szCs w:val="24"/>
              </w:rPr>
              <w:t>9</w:t>
            </w:r>
          </w:p>
        </w:tc>
      </w:tr>
      <w:tr w:rsidR="00365D31" w14:paraId="25D0C960" w14:textId="77777777" w:rsidTr="0086290E">
        <w:tc>
          <w:tcPr>
            <w:tcW w:w="4428" w:type="dxa"/>
            <w:tcBorders>
              <w:bottom w:val="single" w:sz="4" w:space="0" w:color="auto"/>
            </w:tcBorders>
          </w:tcPr>
          <w:p w14:paraId="1A9A9D8C" w14:textId="77777777" w:rsidR="00365D31" w:rsidRPr="00A2165F" w:rsidRDefault="00365D31" w:rsidP="0086290E">
            <w:pPr>
              <w:rPr>
                <w:szCs w:val="24"/>
              </w:rPr>
            </w:pPr>
            <w:r w:rsidRPr="00A2165F">
              <w:rPr>
                <w:szCs w:val="24"/>
              </w:rPr>
              <w:t>DATE OF ORIGIN:</w:t>
            </w:r>
          </w:p>
        </w:tc>
        <w:tc>
          <w:tcPr>
            <w:tcW w:w="4428" w:type="dxa"/>
          </w:tcPr>
          <w:p w14:paraId="389ACDAA" w14:textId="77777777" w:rsidR="00365D31" w:rsidRPr="00A2165F" w:rsidRDefault="00365D31" w:rsidP="0086290E">
            <w:pPr>
              <w:rPr>
                <w:szCs w:val="24"/>
              </w:rPr>
            </w:pPr>
          </w:p>
        </w:tc>
      </w:tr>
    </w:tbl>
    <w:p w14:paraId="55CA40D0" w14:textId="77777777" w:rsidR="00365D31" w:rsidRDefault="00365D31" w:rsidP="00365D31">
      <w:pPr>
        <w:tabs>
          <w:tab w:val="left" w:pos="-720"/>
        </w:tabs>
        <w:spacing w:line="240" w:lineRule="atLeast"/>
        <w:jc w:val="both"/>
        <w:rPr>
          <w:sz w:val="28"/>
        </w:rPr>
      </w:pPr>
      <w:r>
        <w:rPr>
          <w:b/>
          <w:sz w:val="28"/>
        </w:rPr>
        <w:tab/>
      </w:r>
    </w:p>
    <w:p w14:paraId="4B255CB4" w14:textId="77777777" w:rsidR="00365D31" w:rsidRDefault="00365D31" w:rsidP="00365D31">
      <w:pPr>
        <w:ind w:left="1440" w:hanging="1440"/>
        <w:rPr>
          <w:b/>
          <w:szCs w:val="24"/>
        </w:rPr>
      </w:pPr>
      <w:r w:rsidRPr="00A2165F">
        <w:rPr>
          <w:b/>
          <w:szCs w:val="24"/>
        </w:rPr>
        <w:t>POLICY</w:t>
      </w:r>
      <w:r>
        <w:rPr>
          <w:b/>
          <w:szCs w:val="24"/>
        </w:rPr>
        <w:t>:</w:t>
      </w:r>
    </w:p>
    <w:p w14:paraId="736249DE" w14:textId="77777777" w:rsidR="002872DF" w:rsidRPr="00A2165F" w:rsidRDefault="002872DF" w:rsidP="00365D31">
      <w:pPr>
        <w:ind w:left="1440" w:hanging="1440"/>
        <w:rPr>
          <w:szCs w:val="24"/>
        </w:rPr>
      </w:pPr>
    </w:p>
    <w:p w14:paraId="1CB8B9BE" w14:textId="77777777" w:rsidR="00365D31" w:rsidRDefault="00365D31" w:rsidP="00365D31">
      <w:pPr>
        <w:rPr>
          <w:szCs w:val="24"/>
        </w:rPr>
      </w:pPr>
      <w:r>
        <w:rPr>
          <w:szCs w:val="24"/>
        </w:rPr>
        <w:t>In order to protect the privacy of students, no media contact will be permitted with students without parental/guardian permission.</w:t>
      </w:r>
    </w:p>
    <w:p w14:paraId="75BA7DAB" w14:textId="77777777" w:rsidR="002872DF" w:rsidRDefault="002872DF" w:rsidP="00365D31">
      <w:pPr>
        <w:rPr>
          <w:szCs w:val="24"/>
        </w:rPr>
      </w:pPr>
    </w:p>
    <w:p w14:paraId="0E740C8C" w14:textId="77777777" w:rsidR="00365D31" w:rsidRDefault="00365D31" w:rsidP="00365D31">
      <w:pPr>
        <w:rPr>
          <w:b/>
          <w:szCs w:val="24"/>
        </w:rPr>
      </w:pPr>
      <w:r w:rsidRPr="00A2165F">
        <w:rPr>
          <w:b/>
          <w:szCs w:val="24"/>
        </w:rPr>
        <w:t>PROCEDURE</w:t>
      </w:r>
      <w:r>
        <w:rPr>
          <w:b/>
          <w:szCs w:val="24"/>
        </w:rPr>
        <w:t>:</w:t>
      </w:r>
    </w:p>
    <w:p w14:paraId="1512216A" w14:textId="77777777" w:rsidR="002872DF" w:rsidRPr="00A2165F" w:rsidRDefault="002872DF" w:rsidP="00365D31">
      <w:pPr>
        <w:rPr>
          <w:b/>
          <w:szCs w:val="24"/>
        </w:rPr>
      </w:pPr>
    </w:p>
    <w:p w14:paraId="7398AF14" w14:textId="77777777" w:rsidR="00365D31" w:rsidRDefault="00365D31" w:rsidP="008F046D">
      <w:pPr>
        <w:numPr>
          <w:ilvl w:val="0"/>
          <w:numId w:val="29"/>
        </w:numPr>
        <w:rPr>
          <w:szCs w:val="24"/>
        </w:rPr>
      </w:pPr>
      <w:r>
        <w:rPr>
          <w:szCs w:val="24"/>
        </w:rPr>
        <w:t xml:space="preserve">All media personnel who request an interview or want to film students regarding the SBHC shall contact </w:t>
      </w:r>
      <w:r w:rsidR="00BB7D92">
        <w:rPr>
          <w:szCs w:val="24"/>
        </w:rPr>
        <w:t>External Affairs</w:t>
      </w:r>
      <w:r>
        <w:rPr>
          <w:szCs w:val="24"/>
        </w:rPr>
        <w:t xml:space="preserve">.  </w:t>
      </w:r>
      <w:r w:rsidR="008A5732">
        <w:rPr>
          <w:szCs w:val="24"/>
        </w:rPr>
        <w:t>All media requests are the responsibility of</w:t>
      </w:r>
      <w:r w:rsidR="00BB7D92">
        <w:rPr>
          <w:szCs w:val="24"/>
        </w:rPr>
        <w:t xml:space="preserve"> E</w:t>
      </w:r>
      <w:r w:rsidR="008A5732">
        <w:rPr>
          <w:szCs w:val="24"/>
        </w:rPr>
        <w:t xml:space="preserve">xternal </w:t>
      </w:r>
      <w:r w:rsidR="00BB7D92">
        <w:rPr>
          <w:szCs w:val="24"/>
        </w:rPr>
        <w:t>A</w:t>
      </w:r>
      <w:r w:rsidR="008A5732">
        <w:rPr>
          <w:szCs w:val="24"/>
        </w:rPr>
        <w:t xml:space="preserve">ffairs.  During business hours </w:t>
      </w:r>
      <w:r w:rsidR="00EF7603">
        <w:rPr>
          <w:szCs w:val="24"/>
        </w:rPr>
        <w:t>E</w:t>
      </w:r>
      <w:r w:rsidR="00390C6B">
        <w:rPr>
          <w:szCs w:val="24"/>
        </w:rPr>
        <w:t xml:space="preserve">xternal </w:t>
      </w:r>
      <w:r w:rsidR="00EF7603">
        <w:rPr>
          <w:szCs w:val="24"/>
        </w:rPr>
        <w:t>A</w:t>
      </w:r>
      <w:r w:rsidR="00390C6B">
        <w:rPr>
          <w:szCs w:val="24"/>
        </w:rPr>
        <w:t xml:space="preserve">ffairs can be </w:t>
      </w:r>
      <w:r w:rsidR="008A5732">
        <w:rPr>
          <w:szCs w:val="24"/>
        </w:rPr>
        <w:t>contacted at 327-3300.</w:t>
      </w:r>
    </w:p>
    <w:p w14:paraId="43818EB9" w14:textId="77777777" w:rsidR="00365D31" w:rsidRDefault="00365D31" w:rsidP="00365D31">
      <w:pPr>
        <w:ind w:left="360"/>
        <w:rPr>
          <w:szCs w:val="24"/>
        </w:rPr>
      </w:pPr>
    </w:p>
    <w:p w14:paraId="5C4D1DCE" w14:textId="77777777" w:rsidR="00BB7D92" w:rsidRPr="000D69A5" w:rsidRDefault="00BB7D92" w:rsidP="00BB7D92">
      <w:pPr>
        <w:numPr>
          <w:ilvl w:val="0"/>
          <w:numId w:val="29"/>
        </w:numPr>
        <w:rPr>
          <w:szCs w:val="24"/>
        </w:rPr>
      </w:pPr>
      <w:r>
        <w:rPr>
          <w:szCs w:val="24"/>
        </w:rPr>
        <w:t xml:space="preserve">The program manager or coordinator should also notify </w:t>
      </w:r>
      <w:r w:rsidR="00612983">
        <w:rPr>
          <w:szCs w:val="24"/>
        </w:rPr>
        <w:t>the Lead NP</w:t>
      </w:r>
      <w:r>
        <w:rPr>
          <w:szCs w:val="24"/>
        </w:rPr>
        <w:t>.</w:t>
      </w:r>
    </w:p>
    <w:p w14:paraId="157D566F" w14:textId="77777777" w:rsidR="00BB7D92" w:rsidRDefault="00BB7D92" w:rsidP="00BB7D92">
      <w:pPr>
        <w:ind w:left="360"/>
        <w:rPr>
          <w:szCs w:val="24"/>
        </w:rPr>
      </w:pPr>
    </w:p>
    <w:p w14:paraId="046997B3" w14:textId="77777777" w:rsidR="00365D31" w:rsidRDefault="00365D31" w:rsidP="008F046D">
      <w:pPr>
        <w:numPr>
          <w:ilvl w:val="0"/>
          <w:numId w:val="29"/>
        </w:numPr>
        <w:rPr>
          <w:szCs w:val="24"/>
        </w:rPr>
      </w:pPr>
      <w:r>
        <w:rPr>
          <w:szCs w:val="24"/>
        </w:rPr>
        <w:t>A CCHS Media Consent Form will be obtained with parental signature.</w:t>
      </w:r>
    </w:p>
    <w:p w14:paraId="61ED6A6B" w14:textId="77777777" w:rsidR="00365D31" w:rsidRDefault="00365D31" w:rsidP="00365D31">
      <w:pPr>
        <w:rPr>
          <w:szCs w:val="24"/>
        </w:rPr>
      </w:pPr>
    </w:p>
    <w:p w14:paraId="6C187425" w14:textId="77777777" w:rsidR="00365D31" w:rsidRDefault="00365D31" w:rsidP="008F046D">
      <w:pPr>
        <w:numPr>
          <w:ilvl w:val="0"/>
          <w:numId w:val="29"/>
        </w:numPr>
        <w:rPr>
          <w:szCs w:val="24"/>
        </w:rPr>
      </w:pPr>
      <w:r>
        <w:rPr>
          <w:szCs w:val="24"/>
        </w:rPr>
        <w:t>If a student is 18 or older, he/she can sign his/her own media release.</w:t>
      </w:r>
    </w:p>
    <w:p w14:paraId="012C9127" w14:textId="77777777" w:rsidR="00365D31" w:rsidRDefault="00365D31" w:rsidP="00365D31">
      <w:pPr>
        <w:rPr>
          <w:szCs w:val="24"/>
        </w:rPr>
      </w:pPr>
    </w:p>
    <w:p w14:paraId="25C93340" w14:textId="77777777" w:rsidR="00365D31" w:rsidRDefault="00365D31" w:rsidP="008F046D">
      <w:pPr>
        <w:numPr>
          <w:ilvl w:val="0"/>
          <w:numId w:val="29"/>
        </w:numPr>
        <w:rPr>
          <w:szCs w:val="24"/>
        </w:rPr>
      </w:pPr>
      <w:r>
        <w:rPr>
          <w:szCs w:val="24"/>
        </w:rPr>
        <w:t>Verbal permission from a parent/guardian is acceptable if the delay of written consent interferes with the timely reporting of a media event.</w:t>
      </w:r>
    </w:p>
    <w:p w14:paraId="32BFECED" w14:textId="77777777" w:rsidR="008A5732" w:rsidRDefault="008A5732" w:rsidP="008A5732">
      <w:pPr>
        <w:rPr>
          <w:szCs w:val="24"/>
        </w:rPr>
      </w:pPr>
    </w:p>
    <w:p w14:paraId="07F11ACD" w14:textId="77777777" w:rsidR="00770DB0" w:rsidRDefault="00770DB0" w:rsidP="006962BA">
      <w:pPr>
        <w:tabs>
          <w:tab w:val="left" w:pos="-720"/>
          <w:tab w:val="left" w:pos="0"/>
        </w:tabs>
        <w:spacing w:line="240" w:lineRule="atLeast"/>
        <w:ind w:left="720" w:hanging="720"/>
      </w:pPr>
    </w:p>
    <w:p w14:paraId="479DEC5F" w14:textId="77777777" w:rsidR="00365D31" w:rsidRDefault="00365D31" w:rsidP="006962BA">
      <w:pPr>
        <w:tabs>
          <w:tab w:val="left" w:pos="-720"/>
          <w:tab w:val="left" w:pos="0"/>
        </w:tabs>
        <w:spacing w:line="240" w:lineRule="atLeast"/>
        <w:ind w:left="720" w:hanging="720"/>
      </w:pPr>
    </w:p>
    <w:p w14:paraId="1081DC0F" w14:textId="77777777" w:rsidR="00365D31" w:rsidRDefault="00365D31" w:rsidP="006962BA">
      <w:pPr>
        <w:tabs>
          <w:tab w:val="left" w:pos="-720"/>
          <w:tab w:val="left" w:pos="0"/>
        </w:tabs>
        <w:spacing w:line="240" w:lineRule="atLeast"/>
        <w:ind w:left="720" w:hanging="720"/>
      </w:pPr>
    </w:p>
    <w:p w14:paraId="60E3D7A8" w14:textId="77777777" w:rsidR="00365D31" w:rsidRDefault="00365D31" w:rsidP="006962BA">
      <w:pPr>
        <w:tabs>
          <w:tab w:val="left" w:pos="-720"/>
          <w:tab w:val="left" w:pos="0"/>
        </w:tabs>
        <w:spacing w:line="240" w:lineRule="atLeast"/>
        <w:ind w:left="720" w:hanging="720"/>
      </w:pPr>
    </w:p>
    <w:p w14:paraId="1FD52851" w14:textId="77777777" w:rsidR="00365D31" w:rsidRDefault="00365D31" w:rsidP="006962BA">
      <w:pPr>
        <w:tabs>
          <w:tab w:val="left" w:pos="-720"/>
          <w:tab w:val="left" w:pos="0"/>
        </w:tabs>
        <w:spacing w:line="240" w:lineRule="atLeast"/>
        <w:ind w:left="720" w:hanging="720"/>
      </w:pPr>
    </w:p>
    <w:p w14:paraId="4F786E90" w14:textId="77777777" w:rsidR="00365D31" w:rsidRDefault="00365D31" w:rsidP="006962BA">
      <w:pPr>
        <w:tabs>
          <w:tab w:val="left" w:pos="-720"/>
          <w:tab w:val="left" w:pos="0"/>
        </w:tabs>
        <w:spacing w:line="240" w:lineRule="atLeast"/>
        <w:ind w:left="720" w:hanging="720"/>
      </w:pPr>
    </w:p>
    <w:p w14:paraId="5A365A8F" w14:textId="77777777" w:rsidR="00B44CDB" w:rsidRDefault="00B44CDB" w:rsidP="006962BA">
      <w:pPr>
        <w:tabs>
          <w:tab w:val="left" w:pos="-720"/>
          <w:tab w:val="left" w:pos="0"/>
        </w:tabs>
        <w:spacing w:line="240" w:lineRule="atLeast"/>
        <w:ind w:left="720" w:hanging="720"/>
      </w:pPr>
    </w:p>
    <w:p w14:paraId="723D0E64" w14:textId="77777777" w:rsidR="00B44CDB" w:rsidRDefault="00B44CDB" w:rsidP="006962BA">
      <w:pPr>
        <w:tabs>
          <w:tab w:val="left" w:pos="-720"/>
          <w:tab w:val="left" w:pos="0"/>
        </w:tabs>
        <w:spacing w:line="240" w:lineRule="atLeast"/>
        <w:ind w:left="720" w:hanging="720"/>
      </w:pPr>
    </w:p>
    <w:p w14:paraId="2B5E087E" w14:textId="77777777" w:rsidR="00B44CDB" w:rsidRDefault="00B44CDB" w:rsidP="006962BA">
      <w:pPr>
        <w:tabs>
          <w:tab w:val="left" w:pos="-720"/>
          <w:tab w:val="left" w:pos="0"/>
        </w:tabs>
        <w:spacing w:line="240" w:lineRule="atLeast"/>
        <w:ind w:left="720" w:hanging="720"/>
      </w:pPr>
    </w:p>
    <w:p w14:paraId="51788E7B" w14:textId="77777777" w:rsidR="00B44CDB" w:rsidRDefault="00B44CDB" w:rsidP="006962BA">
      <w:pPr>
        <w:tabs>
          <w:tab w:val="left" w:pos="-720"/>
          <w:tab w:val="left" w:pos="0"/>
        </w:tabs>
        <w:spacing w:line="240" w:lineRule="atLeast"/>
        <w:ind w:left="720" w:hanging="720"/>
      </w:pPr>
    </w:p>
    <w:p w14:paraId="18FEF42E" w14:textId="77777777" w:rsidR="00145E15" w:rsidRDefault="00145E15" w:rsidP="006962BA">
      <w:pPr>
        <w:tabs>
          <w:tab w:val="left" w:pos="-720"/>
          <w:tab w:val="left" w:pos="0"/>
        </w:tabs>
        <w:spacing w:line="240" w:lineRule="atLeast"/>
        <w:ind w:left="720" w:hanging="720"/>
      </w:pPr>
    </w:p>
    <w:p w14:paraId="07EA46FB" w14:textId="77777777" w:rsidR="00145E15" w:rsidRDefault="00145E15" w:rsidP="006962BA">
      <w:pPr>
        <w:tabs>
          <w:tab w:val="left" w:pos="-720"/>
          <w:tab w:val="left" w:pos="0"/>
        </w:tabs>
        <w:spacing w:line="240" w:lineRule="atLeast"/>
        <w:ind w:left="720" w:hanging="720"/>
      </w:pPr>
    </w:p>
    <w:p w14:paraId="41B1BC7D" w14:textId="77777777" w:rsidR="00145E15" w:rsidRDefault="00145E15" w:rsidP="006962BA">
      <w:pPr>
        <w:tabs>
          <w:tab w:val="left" w:pos="-720"/>
          <w:tab w:val="left" w:pos="0"/>
        </w:tabs>
        <w:spacing w:line="240" w:lineRule="atLeast"/>
        <w:ind w:left="720" w:hanging="720"/>
      </w:pPr>
    </w:p>
    <w:p w14:paraId="5A98CED1" w14:textId="77777777" w:rsidR="00145E15" w:rsidRDefault="00145E15" w:rsidP="006962BA">
      <w:pPr>
        <w:tabs>
          <w:tab w:val="left" w:pos="-720"/>
          <w:tab w:val="left" w:pos="0"/>
        </w:tabs>
        <w:spacing w:line="240" w:lineRule="atLeast"/>
        <w:ind w:left="720" w:hanging="720"/>
      </w:pPr>
    </w:p>
    <w:p w14:paraId="334305BD" w14:textId="77777777" w:rsidR="00B44CDB" w:rsidRDefault="00B44CDB" w:rsidP="006962BA">
      <w:pPr>
        <w:tabs>
          <w:tab w:val="left" w:pos="-720"/>
          <w:tab w:val="left" w:pos="0"/>
        </w:tabs>
        <w:spacing w:line="240" w:lineRule="atLeast"/>
        <w:ind w:left="720" w:hanging="720"/>
      </w:pPr>
    </w:p>
    <w:p w14:paraId="2D3FE706" w14:textId="77777777" w:rsidR="00B44CDB" w:rsidRDefault="00B44CDB" w:rsidP="006962BA">
      <w:pPr>
        <w:tabs>
          <w:tab w:val="left" w:pos="-720"/>
          <w:tab w:val="left" w:pos="0"/>
        </w:tabs>
        <w:spacing w:line="240" w:lineRule="atLeast"/>
        <w:ind w:left="720" w:hanging="720"/>
      </w:pPr>
    </w:p>
    <w:p w14:paraId="078E8FF9" w14:textId="77777777" w:rsidR="00BF6D79" w:rsidRDefault="00BF6D79" w:rsidP="006962BA">
      <w:pPr>
        <w:tabs>
          <w:tab w:val="left" w:pos="-720"/>
          <w:tab w:val="left" w:pos="0"/>
        </w:tabs>
        <w:spacing w:line="240" w:lineRule="atLeast"/>
        <w:ind w:left="720" w:hanging="720"/>
      </w:pPr>
    </w:p>
    <w:p w14:paraId="0335FF2E" w14:textId="77777777" w:rsidR="00BF6D79" w:rsidRDefault="00BF6D79" w:rsidP="006962BA">
      <w:pPr>
        <w:tabs>
          <w:tab w:val="left" w:pos="-720"/>
          <w:tab w:val="left" w:pos="0"/>
        </w:tabs>
        <w:spacing w:line="240" w:lineRule="atLeast"/>
        <w:ind w:left="720" w:hanging="720"/>
      </w:pPr>
    </w:p>
    <w:p w14:paraId="498B3245" w14:textId="77777777" w:rsidR="00BF6D79" w:rsidRDefault="00BF6D79" w:rsidP="006962BA">
      <w:pPr>
        <w:tabs>
          <w:tab w:val="left" w:pos="-720"/>
          <w:tab w:val="left" w:pos="0"/>
        </w:tabs>
        <w:spacing w:line="240" w:lineRule="atLeast"/>
        <w:ind w:left="720" w:hanging="720"/>
      </w:pPr>
    </w:p>
    <w:p w14:paraId="7C146180" w14:textId="77777777" w:rsidR="00BF6D79" w:rsidRDefault="00BF6D79" w:rsidP="006962BA">
      <w:pPr>
        <w:tabs>
          <w:tab w:val="left" w:pos="-720"/>
          <w:tab w:val="left" w:pos="0"/>
        </w:tabs>
        <w:spacing w:line="240" w:lineRule="atLeast"/>
        <w:ind w:left="720" w:hanging="720"/>
      </w:pPr>
    </w:p>
    <w:p w14:paraId="34ED5394" w14:textId="77777777" w:rsidR="00BF6D79" w:rsidRDefault="00BF6D79" w:rsidP="006962BA">
      <w:pPr>
        <w:tabs>
          <w:tab w:val="left" w:pos="-720"/>
          <w:tab w:val="left" w:pos="0"/>
        </w:tabs>
        <w:spacing w:line="240" w:lineRule="atLeast"/>
        <w:ind w:left="720" w:hanging="720"/>
      </w:pPr>
    </w:p>
    <w:p w14:paraId="0FAC13C9" w14:textId="77777777" w:rsidR="00BF6D79" w:rsidRDefault="00BF6D79" w:rsidP="00BF6D79">
      <w:pPr>
        <w:pStyle w:val="Title"/>
        <w:jc w:val="center"/>
      </w:pPr>
      <w:r>
        <w:lastRenderedPageBreak/>
        <w:t>CHRISTIANA CARE HEALTH SERVICES POLICY</w:t>
      </w:r>
    </w:p>
    <w:p w14:paraId="577FB047" w14:textId="77777777" w:rsidR="00BF6D79" w:rsidRPr="000F71FD" w:rsidRDefault="00BF6D79" w:rsidP="00BF6D79">
      <w:pPr>
        <w:pStyle w:val="Title"/>
        <w:jc w:val="center"/>
      </w:pPr>
      <w:r>
        <w:t>SCHOOL</w:t>
      </w:r>
      <w:r w:rsidR="00EF7603">
        <w:t>-</w:t>
      </w:r>
      <w:r>
        <w:t>BASED HEALTH CENTER</w:t>
      </w:r>
    </w:p>
    <w:p w14:paraId="589A7EB7" w14:textId="77777777" w:rsidR="00BF6D79" w:rsidRDefault="00BF6D79" w:rsidP="00BF6D7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BF6D79" w14:paraId="1B555DFF" w14:textId="77777777" w:rsidTr="0086290E">
        <w:tc>
          <w:tcPr>
            <w:tcW w:w="4428" w:type="dxa"/>
          </w:tcPr>
          <w:p w14:paraId="39FC140A" w14:textId="77777777" w:rsidR="00BF6D79" w:rsidRDefault="00BF6D79" w:rsidP="0086290E">
            <w:r>
              <w:t>POLICY TITLE:</w:t>
            </w:r>
          </w:p>
        </w:tc>
        <w:tc>
          <w:tcPr>
            <w:tcW w:w="4428" w:type="dxa"/>
          </w:tcPr>
          <w:p w14:paraId="16998A25" w14:textId="77777777" w:rsidR="00BF6D79" w:rsidRPr="00BD1F33" w:rsidRDefault="00BF6D79" w:rsidP="0086290E">
            <w:r w:rsidRPr="00BD1F33">
              <w:t>Medical Emergency</w:t>
            </w:r>
          </w:p>
        </w:tc>
      </w:tr>
      <w:tr w:rsidR="00BF6D79" w14:paraId="77A08047" w14:textId="77777777" w:rsidTr="0086290E">
        <w:tc>
          <w:tcPr>
            <w:tcW w:w="4428" w:type="dxa"/>
          </w:tcPr>
          <w:p w14:paraId="3503CE16" w14:textId="77777777" w:rsidR="00BF6D79" w:rsidRDefault="00BF6D79" w:rsidP="0086290E">
            <w:r>
              <w:t>SECTION:</w:t>
            </w:r>
          </w:p>
        </w:tc>
        <w:tc>
          <w:tcPr>
            <w:tcW w:w="4428" w:type="dxa"/>
          </w:tcPr>
          <w:p w14:paraId="6E0602A6" w14:textId="77777777" w:rsidR="00BF6D79" w:rsidRPr="00BD1F33" w:rsidRDefault="00BF6D79" w:rsidP="007464E9">
            <w:r>
              <w:t>SBHC</w:t>
            </w:r>
          </w:p>
        </w:tc>
      </w:tr>
      <w:tr w:rsidR="00BF6D79" w14:paraId="021F72F0" w14:textId="77777777" w:rsidTr="0086290E">
        <w:tc>
          <w:tcPr>
            <w:tcW w:w="4428" w:type="dxa"/>
          </w:tcPr>
          <w:p w14:paraId="63662C3C" w14:textId="77777777" w:rsidR="00BF6D79" w:rsidRDefault="00BF6D79" w:rsidP="0086290E">
            <w:r>
              <w:t xml:space="preserve">LAST </w:t>
            </w:r>
            <w:r w:rsidRPr="000F71FD">
              <w:t>REVISION/REVIEW</w:t>
            </w:r>
            <w:r>
              <w:t xml:space="preserve"> DATE:</w:t>
            </w:r>
          </w:p>
        </w:tc>
        <w:tc>
          <w:tcPr>
            <w:tcW w:w="4428" w:type="dxa"/>
          </w:tcPr>
          <w:p w14:paraId="61BBF128" w14:textId="77777777" w:rsidR="00BF6D79" w:rsidRPr="00BD1F33" w:rsidRDefault="00195334" w:rsidP="0086290E">
            <w:r>
              <w:t>09/1</w:t>
            </w:r>
            <w:r w:rsidR="009241EA">
              <w:t>9</w:t>
            </w:r>
          </w:p>
        </w:tc>
      </w:tr>
      <w:tr w:rsidR="00BF6D79" w14:paraId="3E3E3A26" w14:textId="77777777" w:rsidTr="0086290E">
        <w:tc>
          <w:tcPr>
            <w:tcW w:w="4428" w:type="dxa"/>
          </w:tcPr>
          <w:p w14:paraId="0B8907C7" w14:textId="77777777" w:rsidR="00BF6D79" w:rsidRDefault="00BF6D79" w:rsidP="0086290E">
            <w:r>
              <w:t>DATE OF ORIGIN:</w:t>
            </w:r>
          </w:p>
        </w:tc>
        <w:tc>
          <w:tcPr>
            <w:tcW w:w="4428" w:type="dxa"/>
          </w:tcPr>
          <w:p w14:paraId="22FC25AE" w14:textId="77777777" w:rsidR="00BF6D79" w:rsidRDefault="00BF6D79" w:rsidP="0086290E"/>
        </w:tc>
      </w:tr>
    </w:tbl>
    <w:p w14:paraId="7449AC5D" w14:textId="77777777" w:rsidR="00BF6D79" w:rsidRDefault="00BF6D79" w:rsidP="00BF6D79"/>
    <w:p w14:paraId="49666B2A" w14:textId="77777777" w:rsidR="00BF6D79" w:rsidRDefault="00BF6D79" w:rsidP="002872DF">
      <w:pPr>
        <w:pStyle w:val="Heading2"/>
        <w:rPr>
          <w:rFonts w:ascii="Times New Roman" w:hAnsi="Times New Roman"/>
          <w:i w:val="0"/>
        </w:rPr>
      </w:pPr>
      <w:r w:rsidRPr="00FA0B2D">
        <w:rPr>
          <w:rFonts w:ascii="Times New Roman" w:hAnsi="Times New Roman"/>
          <w:i w:val="0"/>
        </w:rPr>
        <w:t>POLICY:</w:t>
      </w:r>
    </w:p>
    <w:p w14:paraId="7929FC00" w14:textId="77777777" w:rsidR="00BF6D79" w:rsidRDefault="00BF6D79" w:rsidP="002872DF">
      <w:r>
        <w:t>In the event of an accident or medical emergency within the SBHC</w:t>
      </w:r>
      <w:r w:rsidR="00E50A0C">
        <w:t>,</w:t>
      </w:r>
      <w:r>
        <w:t xml:space="preserve"> emergency procedures will be followed to ensure the safety of the individual involved.</w:t>
      </w:r>
    </w:p>
    <w:p w14:paraId="5AB592B8" w14:textId="77777777" w:rsidR="00BF6D79" w:rsidRDefault="00BF6D79" w:rsidP="00BF6D79"/>
    <w:p w14:paraId="02CA8D77" w14:textId="77777777" w:rsidR="00BF6D79" w:rsidRDefault="00BF6D79" w:rsidP="00BF6D79">
      <w:pPr>
        <w:pStyle w:val="Heading2"/>
        <w:rPr>
          <w:rFonts w:ascii="Times New Roman" w:hAnsi="Times New Roman"/>
          <w:i w:val="0"/>
        </w:rPr>
      </w:pPr>
      <w:r w:rsidRPr="00FA0B2D">
        <w:rPr>
          <w:rFonts w:ascii="Times New Roman" w:hAnsi="Times New Roman"/>
          <w:i w:val="0"/>
        </w:rPr>
        <w:t>PROCEDURE:</w:t>
      </w:r>
    </w:p>
    <w:p w14:paraId="2FA1C1EF" w14:textId="77777777" w:rsidR="002872DF" w:rsidRPr="002872DF" w:rsidRDefault="002872DF" w:rsidP="002872DF"/>
    <w:p w14:paraId="6B99AE0A" w14:textId="77777777" w:rsidR="00BF6D79" w:rsidRDefault="00BF6D79" w:rsidP="008F046D">
      <w:pPr>
        <w:numPr>
          <w:ilvl w:val="0"/>
          <w:numId w:val="35"/>
        </w:numPr>
        <w:tabs>
          <w:tab w:val="left" w:pos="360"/>
        </w:tabs>
        <w:ind w:hanging="720"/>
      </w:pPr>
      <w:r>
        <w:t>Qualified SBHC staff will assess and administer appropriate emergency care.</w:t>
      </w:r>
    </w:p>
    <w:p w14:paraId="01B699AB" w14:textId="77777777" w:rsidR="00BF6D79" w:rsidRDefault="00BF6D79" w:rsidP="00BF6D79">
      <w:pPr>
        <w:ind w:left="360"/>
      </w:pPr>
    </w:p>
    <w:p w14:paraId="5531D51D" w14:textId="77777777" w:rsidR="00BF6D79" w:rsidRDefault="00BF6D79" w:rsidP="00195334">
      <w:pPr>
        <w:numPr>
          <w:ilvl w:val="2"/>
          <w:numId w:val="26"/>
        </w:numPr>
        <w:ind w:left="2160" w:hanging="720"/>
      </w:pPr>
      <w:r w:rsidRPr="00BF6D79">
        <w:rPr>
          <w:b/>
        </w:rPr>
        <w:t>In</w:t>
      </w:r>
      <w:r>
        <w:rPr>
          <w:b/>
        </w:rPr>
        <w:t xml:space="preserve"> the event of cardiac arrest:</w:t>
      </w:r>
    </w:p>
    <w:p w14:paraId="73C9A8E1" w14:textId="77777777" w:rsidR="00BF6D79" w:rsidRDefault="00BF6D79" w:rsidP="008F046D">
      <w:pPr>
        <w:numPr>
          <w:ilvl w:val="0"/>
          <w:numId w:val="32"/>
        </w:numPr>
        <w:ind w:left="2790" w:hanging="90"/>
      </w:pPr>
      <w:r>
        <w:t xml:space="preserve">All SBHC staff are CPR certified.  </w:t>
      </w:r>
    </w:p>
    <w:p w14:paraId="1A60AD70" w14:textId="77777777" w:rsidR="00BF6D79" w:rsidRDefault="00BF6D79" w:rsidP="008F046D">
      <w:pPr>
        <w:numPr>
          <w:ilvl w:val="0"/>
          <w:numId w:val="32"/>
        </w:numPr>
        <w:ind w:left="2790" w:hanging="90"/>
      </w:pPr>
      <w:r>
        <w:t xml:space="preserve">CPR will be initiated. </w:t>
      </w:r>
    </w:p>
    <w:p w14:paraId="09EA522B" w14:textId="77777777" w:rsidR="00BF6D79" w:rsidRDefault="00BF6D79" w:rsidP="008F046D">
      <w:pPr>
        <w:numPr>
          <w:ilvl w:val="0"/>
          <w:numId w:val="32"/>
        </w:numPr>
        <w:ind w:hanging="165"/>
      </w:pPr>
      <w:r>
        <w:t>SBHC</w:t>
      </w:r>
      <w:r w:rsidR="00962AA8">
        <w:t xml:space="preserve"> staff</w:t>
      </w:r>
      <w:r>
        <w:t xml:space="preserve"> will retrieve AED fr</w:t>
      </w:r>
      <w:r w:rsidR="00022A62">
        <w:t>o</w:t>
      </w:r>
      <w:r>
        <w:t>m school to be used if indicated</w:t>
      </w:r>
    </w:p>
    <w:p w14:paraId="7D5F0319" w14:textId="77777777" w:rsidR="002872DF" w:rsidRDefault="002872DF" w:rsidP="008F046D">
      <w:pPr>
        <w:numPr>
          <w:ilvl w:val="0"/>
          <w:numId w:val="32"/>
        </w:numPr>
        <w:ind w:hanging="165"/>
      </w:pPr>
      <w:r>
        <w:t>Initiate EMS</w:t>
      </w:r>
    </w:p>
    <w:p w14:paraId="4106E139" w14:textId="77777777" w:rsidR="00BF6D79" w:rsidRDefault="00BF6D79" w:rsidP="00195334">
      <w:pPr>
        <w:numPr>
          <w:ilvl w:val="2"/>
          <w:numId w:val="26"/>
        </w:numPr>
        <w:ind w:left="2160" w:hanging="720"/>
      </w:pPr>
      <w:r>
        <w:rPr>
          <w:b/>
        </w:rPr>
        <w:t xml:space="preserve">In the event of anaphylaxis or </w:t>
      </w:r>
      <w:r w:rsidR="00022A62">
        <w:rPr>
          <w:b/>
        </w:rPr>
        <w:t>syncopal episode</w:t>
      </w:r>
      <w:r>
        <w:rPr>
          <w:b/>
        </w:rPr>
        <w:t>:</w:t>
      </w:r>
    </w:p>
    <w:p w14:paraId="3FFB2D63" w14:textId="77777777" w:rsidR="00BF6D79" w:rsidRDefault="00BF6D79" w:rsidP="008F046D">
      <w:pPr>
        <w:numPr>
          <w:ilvl w:val="0"/>
          <w:numId w:val="33"/>
        </w:numPr>
        <w:ind w:left="2880" w:hanging="180"/>
      </w:pPr>
      <w:r>
        <w:t xml:space="preserve">Medical Providers in the SBHC will follow the </w:t>
      </w:r>
      <w:r w:rsidR="00E50A0C">
        <w:t>I</w:t>
      </w:r>
      <w:r>
        <w:t xml:space="preserve">mmunization Action Coalition “Medical Management of Vaccine Reactions in </w:t>
      </w:r>
      <w:r w:rsidR="00022A62">
        <w:t>C</w:t>
      </w:r>
      <w:r>
        <w:t>hildren and Teens” for Anaphylaxis    and Syncopal episodes.</w:t>
      </w:r>
    </w:p>
    <w:p w14:paraId="2208F51A" w14:textId="77777777" w:rsidR="00962AA8" w:rsidRDefault="00962AA8" w:rsidP="008F046D">
      <w:pPr>
        <w:numPr>
          <w:ilvl w:val="0"/>
          <w:numId w:val="33"/>
        </w:numPr>
        <w:ind w:left="2880" w:hanging="180"/>
      </w:pPr>
      <w:r>
        <w:t>Initiate EMS</w:t>
      </w:r>
    </w:p>
    <w:p w14:paraId="4CAF9A85" w14:textId="77777777" w:rsidR="00BF6D79" w:rsidRPr="008C5E01" w:rsidRDefault="00962AA8" w:rsidP="00962AA8">
      <w:pPr>
        <w:tabs>
          <w:tab w:val="left" w:pos="1440"/>
        </w:tabs>
        <w:ind w:left="1080"/>
        <w:rPr>
          <w:b/>
        </w:rPr>
      </w:pPr>
      <w:r>
        <w:t xml:space="preserve">      c.         </w:t>
      </w:r>
      <w:r w:rsidR="00BF6D79" w:rsidRPr="008C5E01">
        <w:rPr>
          <w:b/>
        </w:rPr>
        <w:t>In the event of hemorrhage:</w:t>
      </w:r>
    </w:p>
    <w:p w14:paraId="07C7C360" w14:textId="77777777" w:rsidR="00BF6D79" w:rsidRDefault="00BF6D79" w:rsidP="008F046D">
      <w:pPr>
        <w:numPr>
          <w:ilvl w:val="0"/>
          <w:numId w:val="30"/>
        </w:numPr>
        <w:ind w:firstLine="900"/>
      </w:pPr>
      <w:r>
        <w:t>Have patient lie down</w:t>
      </w:r>
    </w:p>
    <w:p w14:paraId="159EF24D" w14:textId="77777777" w:rsidR="00BF6D79" w:rsidRDefault="00BF6D79" w:rsidP="008F046D">
      <w:pPr>
        <w:numPr>
          <w:ilvl w:val="0"/>
          <w:numId w:val="30"/>
        </w:numPr>
        <w:ind w:firstLine="900"/>
      </w:pPr>
      <w:r>
        <w:t>Elevate legs</w:t>
      </w:r>
    </w:p>
    <w:p w14:paraId="0DC21ED6" w14:textId="77777777" w:rsidR="00BF6D79" w:rsidRDefault="00BF6D79" w:rsidP="008F046D">
      <w:pPr>
        <w:numPr>
          <w:ilvl w:val="0"/>
          <w:numId w:val="30"/>
        </w:numPr>
        <w:ind w:firstLine="900"/>
      </w:pPr>
      <w:r>
        <w:t>If  possible</w:t>
      </w:r>
      <w:r w:rsidR="00E50A0C">
        <w:t>,</w:t>
      </w:r>
      <w:r>
        <w:t xml:space="preserve"> keep the affected area elevated</w:t>
      </w:r>
    </w:p>
    <w:p w14:paraId="6B25A752" w14:textId="77777777" w:rsidR="00BF6D79" w:rsidRDefault="00BF6D79" w:rsidP="008F046D">
      <w:pPr>
        <w:numPr>
          <w:ilvl w:val="0"/>
          <w:numId w:val="30"/>
        </w:numPr>
        <w:ind w:firstLine="900"/>
      </w:pPr>
      <w:r>
        <w:t xml:space="preserve">Apply direct pressure continuously for at least 20 minutes </w:t>
      </w:r>
    </w:p>
    <w:p w14:paraId="1E90DBBE" w14:textId="77777777" w:rsidR="00BF6D79" w:rsidRDefault="00BF6D79" w:rsidP="00BF6D79">
      <w:pPr>
        <w:tabs>
          <w:tab w:val="left" w:pos="2880"/>
        </w:tabs>
        <w:ind w:left="2340"/>
      </w:pPr>
      <w:r>
        <w:t xml:space="preserve">         if applicable</w:t>
      </w:r>
    </w:p>
    <w:p w14:paraId="364AD1AE" w14:textId="77777777" w:rsidR="00BF6D79" w:rsidRDefault="00BF6D79" w:rsidP="008F046D">
      <w:pPr>
        <w:numPr>
          <w:ilvl w:val="0"/>
          <w:numId w:val="30"/>
        </w:numPr>
        <w:ind w:firstLine="900"/>
      </w:pPr>
      <w:r>
        <w:t>Initiate EMS</w:t>
      </w:r>
    </w:p>
    <w:p w14:paraId="6F5AC8E4" w14:textId="77777777" w:rsidR="00BF6D79" w:rsidRPr="008C5E01" w:rsidRDefault="00962AA8" w:rsidP="00962AA8">
      <w:pPr>
        <w:tabs>
          <w:tab w:val="left" w:pos="1440"/>
          <w:tab w:val="left" w:pos="2160"/>
        </w:tabs>
        <w:ind w:left="1080"/>
        <w:rPr>
          <w:b/>
        </w:rPr>
      </w:pPr>
      <w:r>
        <w:t xml:space="preserve">      d.         </w:t>
      </w:r>
      <w:r w:rsidR="00BF6D79" w:rsidRPr="008C5E01">
        <w:rPr>
          <w:b/>
        </w:rPr>
        <w:t>In the event of respiratory difficulty</w:t>
      </w:r>
      <w:r w:rsidR="00BF6D79">
        <w:rPr>
          <w:b/>
        </w:rPr>
        <w:t>:</w:t>
      </w:r>
    </w:p>
    <w:p w14:paraId="08D9B404" w14:textId="77777777" w:rsidR="00BF6D79" w:rsidRDefault="00BF6D79" w:rsidP="008F046D">
      <w:pPr>
        <w:numPr>
          <w:ilvl w:val="0"/>
          <w:numId w:val="31"/>
        </w:numPr>
        <w:ind w:firstLine="900"/>
      </w:pPr>
      <w:r>
        <w:t>Medical provider will assess patient</w:t>
      </w:r>
    </w:p>
    <w:p w14:paraId="22DBA132" w14:textId="77777777" w:rsidR="00BF6D79" w:rsidRDefault="00BF6D79" w:rsidP="008F046D">
      <w:pPr>
        <w:numPr>
          <w:ilvl w:val="0"/>
          <w:numId w:val="31"/>
        </w:numPr>
        <w:ind w:firstLine="900"/>
      </w:pPr>
      <w:r>
        <w:t>Elevate patient</w:t>
      </w:r>
      <w:r w:rsidR="00A0410B">
        <w:t>’</w:t>
      </w:r>
      <w:r>
        <w:t>s head</w:t>
      </w:r>
    </w:p>
    <w:p w14:paraId="5EC3C74A" w14:textId="77777777" w:rsidR="00BF6D79" w:rsidRDefault="00BF6D79" w:rsidP="008F046D">
      <w:pPr>
        <w:numPr>
          <w:ilvl w:val="0"/>
          <w:numId w:val="31"/>
        </w:numPr>
        <w:ind w:firstLine="900"/>
      </w:pPr>
      <w:r>
        <w:t xml:space="preserve">If respiratory distress is a result of an allergic reaction or </w:t>
      </w:r>
    </w:p>
    <w:p w14:paraId="17C150B4" w14:textId="77777777" w:rsidR="00BF6D79" w:rsidRDefault="00BF6D79" w:rsidP="00BF6D79">
      <w:pPr>
        <w:ind w:left="2340"/>
      </w:pPr>
      <w:r>
        <w:t xml:space="preserve">         </w:t>
      </w:r>
      <w:r w:rsidR="00E50A0C">
        <w:t>A</w:t>
      </w:r>
      <w:r>
        <w:t>naphylaxis</w:t>
      </w:r>
      <w:r w:rsidR="00E50A0C">
        <w:t>,</w:t>
      </w:r>
      <w:r>
        <w:t xml:space="preserve"> administer epi according to “Medical</w:t>
      </w:r>
    </w:p>
    <w:p w14:paraId="6E41D5AA" w14:textId="77777777" w:rsidR="00BF6D79" w:rsidRDefault="00BF6D79" w:rsidP="00BF6D79">
      <w:pPr>
        <w:ind w:left="2340"/>
      </w:pPr>
      <w:r>
        <w:t xml:space="preserve">         Management of Vaccine Reactions in </w:t>
      </w:r>
      <w:r w:rsidR="00022A62">
        <w:t>C</w:t>
      </w:r>
      <w:r>
        <w:t>hildren and Teens”</w:t>
      </w:r>
    </w:p>
    <w:p w14:paraId="6EAED783" w14:textId="77777777" w:rsidR="00BF6D79" w:rsidRDefault="00BF6D79" w:rsidP="008F046D">
      <w:pPr>
        <w:numPr>
          <w:ilvl w:val="0"/>
          <w:numId w:val="34"/>
        </w:numPr>
        <w:ind w:left="2880" w:hanging="180"/>
      </w:pPr>
      <w:r>
        <w:t>If patient is wheezing</w:t>
      </w:r>
      <w:r w:rsidR="00E50A0C">
        <w:t>,</w:t>
      </w:r>
      <w:r>
        <w:t xml:space="preserve"> administer albuterol via nebulizer or meter dose inhaler </w:t>
      </w:r>
    </w:p>
    <w:p w14:paraId="448EA710" w14:textId="77777777" w:rsidR="00BF6D79" w:rsidRDefault="00BF6D79" w:rsidP="008F046D">
      <w:pPr>
        <w:numPr>
          <w:ilvl w:val="0"/>
          <w:numId w:val="34"/>
        </w:numPr>
      </w:pPr>
      <w:r>
        <w:t>If no relief or increased distress</w:t>
      </w:r>
      <w:r w:rsidR="00E50A0C">
        <w:t>,</w:t>
      </w:r>
      <w:r>
        <w:t xml:space="preserve"> initiate EMS</w:t>
      </w:r>
    </w:p>
    <w:p w14:paraId="2FABEF00" w14:textId="77777777" w:rsidR="00BF6D79" w:rsidRDefault="00BF6D79" w:rsidP="008F046D">
      <w:pPr>
        <w:numPr>
          <w:ilvl w:val="0"/>
          <w:numId w:val="31"/>
        </w:numPr>
        <w:ind w:left="2880" w:hanging="180"/>
      </w:pPr>
      <w:r>
        <w:t>Continue to monitor patient</w:t>
      </w:r>
    </w:p>
    <w:p w14:paraId="71FC92D6" w14:textId="77777777" w:rsidR="000D2600" w:rsidRDefault="000D2600" w:rsidP="000D2600"/>
    <w:p w14:paraId="019A12A8" w14:textId="77777777" w:rsidR="00145E15" w:rsidRDefault="00145E15" w:rsidP="000D2600"/>
    <w:p w14:paraId="0ECA74B3" w14:textId="77777777" w:rsidR="00145E15" w:rsidRDefault="00145E15" w:rsidP="000D2600"/>
    <w:p w14:paraId="07EBBD51" w14:textId="77777777" w:rsidR="00145E15" w:rsidRDefault="00145E15" w:rsidP="000D2600"/>
    <w:p w14:paraId="79CA7393" w14:textId="77777777" w:rsidR="00BF6D79" w:rsidRDefault="00BF6D79" w:rsidP="008F046D">
      <w:pPr>
        <w:numPr>
          <w:ilvl w:val="0"/>
          <w:numId w:val="35"/>
        </w:numPr>
        <w:tabs>
          <w:tab w:val="left" w:pos="360"/>
        </w:tabs>
        <w:ind w:hanging="720"/>
      </w:pPr>
      <w:r>
        <w:lastRenderedPageBreak/>
        <w:t xml:space="preserve">SBHC staff will:  </w:t>
      </w:r>
    </w:p>
    <w:p w14:paraId="66C0B7DD" w14:textId="77777777" w:rsidR="00BF6D79" w:rsidRDefault="00BF6D79" w:rsidP="00BF6D79">
      <w:pPr>
        <w:ind w:left="1080"/>
      </w:pPr>
    </w:p>
    <w:p w14:paraId="0A5A7946" w14:textId="77777777" w:rsidR="00BF6D79" w:rsidRDefault="00BF6D79" w:rsidP="00BF6D79">
      <w:pPr>
        <w:ind w:left="1080" w:firstLine="360"/>
      </w:pPr>
      <w:r>
        <w:t>a.</w:t>
      </w:r>
      <w:r>
        <w:tab/>
        <w:t xml:space="preserve">Dial 911 and contact the School Principal </w:t>
      </w:r>
      <w:r w:rsidR="002872DF">
        <w:t>and</w:t>
      </w:r>
      <w:r>
        <w:t xml:space="preserve"> School Nurse.</w:t>
      </w:r>
    </w:p>
    <w:p w14:paraId="4BEB19B1" w14:textId="77777777" w:rsidR="00BF6D79" w:rsidRDefault="00BF6D79" w:rsidP="00BF6D79">
      <w:pPr>
        <w:ind w:left="720" w:firstLine="720"/>
      </w:pPr>
      <w:r>
        <w:t>b.</w:t>
      </w:r>
      <w:r>
        <w:tab/>
        <w:t>Remove other students from the immediate area.</w:t>
      </w:r>
    </w:p>
    <w:p w14:paraId="15457C09" w14:textId="77777777" w:rsidR="00BF6D79" w:rsidRDefault="00BF6D79" w:rsidP="00BF6D79">
      <w:pPr>
        <w:ind w:left="2160" w:hanging="720"/>
      </w:pPr>
      <w:r>
        <w:t>c.</w:t>
      </w:r>
      <w:r>
        <w:tab/>
        <w:t>Notify patient’s parent or legal guardian of the patient’s disposition.</w:t>
      </w:r>
    </w:p>
    <w:p w14:paraId="25B42BDB" w14:textId="77777777" w:rsidR="00BF6D79" w:rsidRDefault="00BF6D79" w:rsidP="00BF6D79">
      <w:pPr>
        <w:ind w:left="1440"/>
      </w:pPr>
      <w:r>
        <w:t>d.</w:t>
      </w:r>
      <w:r>
        <w:tab/>
        <w:t>Share appropriate information with ambulance crew.</w:t>
      </w:r>
    </w:p>
    <w:p w14:paraId="0C032815" w14:textId="77777777" w:rsidR="00BF6D79" w:rsidRDefault="00BF6D79" w:rsidP="00BF6D79"/>
    <w:p w14:paraId="702577F5" w14:textId="77777777" w:rsidR="00BF6D79" w:rsidRDefault="00BF6D79" w:rsidP="00BF6D79">
      <w:pPr>
        <w:ind w:left="360"/>
      </w:pPr>
    </w:p>
    <w:p w14:paraId="6877D309" w14:textId="77777777" w:rsidR="00BF6D79" w:rsidRDefault="00BF6D79" w:rsidP="008F046D">
      <w:pPr>
        <w:numPr>
          <w:ilvl w:val="0"/>
          <w:numId w:val="35"/>
        </w:numPr>
        <w:ind w:hanging="720"/>
      </w:pPr>
      <w:r>
        <w:t>Any care provided is documented on progress notes.</w:t>
      </w:r>
    </w:p>
    <w:p w14:paraId="57E7E2CD" w14:textId="77777777" w:rsidR="00BF6D79" w:rsidRDefault="00BF6D79" w:rsidP="00BF6D79">
      <w:pPr>
        <w:ind w:left="360"/>
      </w:pPr>
    </w:p>
    <w:p w14:paraId="75F4A6D7" w14:textId="77777777" w:rsidR="00BF6D79" w:rsidRDefault="00BF6D79" w:rsidP="008F046D">
      <w:pPr>
        <w:numPr>
          <w:ilvl w:val="0"/>
          <w:numId w:val="35"/>
        </w:numPr>
        <w:ind w:hanging="720"/>
      </w:pPr>
      <w:r>
        <w:t>The SBHC Coordinator is informed of the emergency.</w:t>
      </w:r>
    </w:p>
    <w:p w14:paraId="45B1742D" w14:textId="77777777" w:rsidR="00BF6D79" w:rsidRDefault="00BF6D79" w:rsidP="00BF6D79">
      <w:pPr>
        <w:ind w:left="360"/>
      </w:pPr>
    </w:p>
    <w:p w14:paraId="43C2B5BE" w14:textId="77777777" w:rsidR="00BF6D79" w:rsidRDefault="00BF6D79" w:rsidP="008F046D">
      <w:pPr>
        <w:numPr>
          <w:ilvl w:val="0"/>
          <w:numId w:val="35"/>
        </w:numPr>
        <w:ind w:hanging="720"/>
      </w:pPr>
      <w:r>
        <w:t>Referring provider will notify triage nurse of the receiving emergency center regarding medical status of the student.</w:t>
      </w:r>
    </w:p>
    <w:p w14:paraId="1FC31A3C" w14:textId="77777777" w:rsidR="00BF6D79" w:rsidRDefault="00BF6D79" w:rsidP="00BF6D79"/>
    <w:p w14:paraId="1AD22BF8" w14:textId="77777777" w:rsidR="005602B1" w:rsidRDefault="005602B1" w:rsidP="00BF6D79"/>
    <w:p w14:paraId="0BED771A" w14:textId="77777777" w:rsidR="005602B1" w:rsidRDefault="005602B1" w:rsidP="00BF6D79"/>
    <w:p w14:paraId="2FFEE827" w14:textId="77777777" w:rsidR="005602B1" w:rsidRDefault="005602B1" w:rsidP="00BF6D79"/>
    <w:p w14:paraId="611CF37D" w14:textId="77777777" w:rsidR="005602B1" w:rsidRDefault="005602B1" w:rsidP="00BF6D79"/>
    <w:p w14:paraId="2EB5DBA7" w14:textId="77777777" w:rsidR="005602B1" w:rsidRDefault="005602B1" w:rsidP="00BF6D79"/>
    <w:p w14:paraId="11B855F6" w14:textId="77777777" w:rsidR="005602B1" w:rsidRDefault="005602B1" w:rsidP="00BF6D79"/>
    <w:p w14:paraId="67C66BFF" w14:textId="77777777" w:rsidR="005602B1" w:rsidRDefault="005602B1" w:rsidP="00BF6D79"/>
    <w:p w14:paraId="422A073A" w14:textId="77777777" w:rsidR="005602B1" w:rsidRDefault="005602B1" w:rsidP="00BF6D79"/>
    <w:p w14:paraId="616423FE" w14:textId="77777777" w:rsidR="005602B1" w:rsidRDefault="005602B1" w:rsidP="00BF6D79"/>
    <w:p w14:paraId="59C5C500" w14:textId="77777777" w:rsidR="00BF6D79" w:rsidRDefault="00BF6D79" w:rsidP="006962BA">
      <w:pPr>
        <w:tabs>
          <w:tab w:val="left" w:pos="-720"/>
          <w:tab w:val="left" w:pos="0"/>
        </w:tabs>
        <w:spacing w:line="240" w:lineRule="atLeast"/>
        <w:ind w:left="720" w:hanging="720"/>
      </w:pPr>
    </w:p>
    <w:p w14:paraId="13238943" w14:textId="77777777" w:rsidR="00365D31" w:rsidRDefault="00365D31" w:rsidP="006962BA">
      <w:pPr>
        <w:tabs>
          <w:tab w:val="left" w:pos="-720"/>
          <w:tab w:val="left" w:pos="0"/>
        </w:tabs>
        <w:spacing w:line="240" w:lineRule="atLeast"/>
        <w:ind w:left="720" w:hanging="720"/>
      </w:pPr>
    </w:p>
    <w:p w14:paraId="55559745" w14:textId="77777777" w:rsidR="00365D31" w:rsidRDefault="00365D31" w:rsidP="006962BA">
      <w:pPr>
        <w:tabs>
          <w:tab w:val="left" w:pos="-720"/>
          <w:tab w:val="left" w:pos="0"/>
        </w:tabs>
        <w:spacing w:line="240" w:lineRule="atLeast"/>
        <w:ind w:left="720" w:hanging="720"/>
      </w:pPr>
    </w:p>
    <w:p w14:paraId="4F991A4B" w14:textId="77777777" w:rsidR="00D85887" w:rsidRDefault="00D85887" w:rsidP="006962BA">
      <w:pPr>
        <w:tabs>
          <w:tab w:val="left" w:pos="-720"/>
          <w:tab w:val="left" w:pos="0"/>
        </w:tabs>
        <w:spacing w:line="240" w:lineRule="atLeast"/>
        <w:ind w:left="720" w:hanging="720"/>
      </w:pPr>
    </w:p>
    <w:p w14:paraId="3F927C1F" w14:textId="77777777" w:rsidR="00D85887" w:rsidRDefault="00D85887" w:rsidP="006962BA">
      <w:pPr>
        <w:tabs>
          <w:tab w:val="left" w:pos="-720"/>
          <w:tab w:val="left" w:pos="0"/>
        </w:tabs>
        <w:spacing w:line="240" w:lineRule="atLeast"/>
        <w:ind w:left="720" w:hanging="720"/>
      </w:pPr>
    </w:p>
    <w:p w14:paraId="71B09909" w14:textId="77777777" w:rsidR="00D85887" w:rsidRDefault="00D85887" w:rsidP="006962BA">
      <w:pPr>
        <w:tabs>
          <w:tab w:val="left" w:pos="-720"/>
          <w:tab w:val="left" w:pos="0"/>
        </w:tabs>
        <w:spacing w:line="240" w:lineRule="atLeast"/>
        <w:ind w:left="720" w:hanging="720"/>
      </w:pPr>
    </w:p>
    <w:p w14:paraId="1EEBDE11" w14:textId="77777777" w:rsidR="00D85887" w:rsidRDefault="00D85887" w:rsidP="006962BA">
      <w:pPr>
        <w:tabs>
          <w:tab w:val="left" w:pos="-720"/>
          <w:tab w:val="left" w:pos="0"/>
        </w:tabs>
        <w:spacing w:line="240" w:lineRule="atLeast"/>
        <w:ind w:left="720" w:hanging="720"/>
      </w:pPr>
    </w:p>
    <w:p w14:paraId="59B2E5F3" w14:textId="77777777" w:rsidR="00D85887" w:rsidRDefault="00D85887" w:rsidP="006962BA">
      <w:pPr>
        <w:tabs>
          <w:tab w:val="left" w:pos="-720"/>
          <w:tab w:val="left" w:pos="0"/>
        </w:tabs>
        <w:spacing w:line="240" w:lineRule="atLeast"/>
        <w:ind w:left="720" w:hanging="720"/>
      </w:pPr>
    </w:p>
    <w:p w14:paraId="3F2C88D3" w14:textId="77777777" w:rsidR="00D85887" w:rsidRDefault="00D85887" w:rsidP="006962BA">
      <w:pPr>
        <w:tabs>
          <w:tab w:val="left" w:pos="-720"/>
          <w:tab w:val="left" w:pos="0"/>
        </w:tabs>
        <w:spacing w:line="240" w:lineRule="atLeast"/>
        <w:ind w:left="720" w:hanging="720"/>
      </w:pPr>
    </w:p>
    <w:p w14:paraId="2A89CF8F" w14:textId="77777777" w:rsidR="00D85887" w:rsidRDefault="00D85887" w:rsidP="006962BA">
      <w:pPr>
        <w:tabs>
          <w:tab w:val="left" w:pos="-720"/>
          <w:tab w:val="left" w:pos="0"/>
        </w:tabs>
        <w:spacing w:line="240" w:lineRule="atLeast"/>
        <w:ind w:left="720" w:hanging="720"/>
      </w:pPr>
    </w:p>
    <w:p w14:paraId="03EC70AD" w14:textId="77777777" w:rsidR="00D85887" w:rsidRDefault="00D85887" w:rsidP="006962BA">
      <w:pPr>
        <w:tabs>
          <w:tab w:val="left" w:pos="-720"/>
          <w:tab w:val="left" w:pos="0"/>
        </w:tabs>
        <w:spacing w:line="240" w:lineRule="atLeast"/>
        <w:ind w:left="720" w:hanging="720"/>
      </w:pPr>
    </w:p>
    <w:p w14:paraId="20AB5A84" w14:textId="77777777" w:rsidR="00D85887" w:rsidRDefault="00D85887" w:rsidP="006962BA">
      <w:pPr>
        <w:tabs>
          <w:tab w:val="left" w:pos="-720"/>
          <w:tab w:val="left" w:pos="0"/>
        </w:tabs>
        <w:spacing w:line="240" w:lineRule="atLeast"/>
        <w:ind w:left="720" w:hanging="720"/>
      </w:pPr>
    </w:p>
    <w:p w14:paraId="68BC403C" w14:textId="77777777" w:rsidR="00D85887" w:rsidRDefault="00D85887" w:rsidP="006962BA">
      <w:pPr>
        <w:tabs>
          <w:tab w:val="left" w:pos="-720"/>
          <w:tab w:val="left" w:pos="0"/>
        </w:tabs>
        <w:spacing w:line="240" w:lineRule="atLeast"/>
        <w:ind w:left="720" w:hanging="720"/>
      </w:pPr>
    </w:p>
    <w:p w14:paraId="18F9262D" w14:textId="77777777" w:rsidR="00D85887" w:rsidRDefault="00D85887" w:rsidP="006962BA">
      <w:pPr>
        <w:tabs>
          <w:tab w:val="left" w:pos="-720"/>
          <w:tab w:val="left" w:pos="0"/>
        </w:tabs>
        <w:spacing w:line="240" w:lineRule="atLeast"/>
        <w:ind w:left="720" w:hanging="720"/>
      </w:pPr>
    </w:p>
    <w:p w14:paraId="293A40CD" w14:textId="77777777" w:rsidR="00D85887" w:rsidRDefault="00D85887" w:rsidP="006962BA">
      <w:pPr>
        <w:tabs>
          <w:tab w:val="left" w:pos="-720"/>
          <w:tab w:val="left" w:pos="0"/>
        </w:tabs>
        <w:spacing w:line="240" w:lineRule="atLeast"/>
        <w:ind w:left="720" w:hanging="720"/>
      </w:pPr>
    </w:p>
    <w:p w14:paraId="3AD4B1A5" w14:textId="77777777" w:rsidR="00D85887" w:rsidRDefault="00D85887" w:rsidP="006962BA">
      <w:pPr>
        <w:tabs>
          <w:tab w:val="left" w:pos="-720"/>
          <w:tab w:val="left" w:pos="0"/>
        </w:tabs>
        <w:spacing w:line="240" w:lineRule="atLeast"/>
        <w:ind w:left="720" w:hanging="720"/>
      </w:pPr>
    </w:p>
    <w:p w14:paraId="0CAFD120" w14:textId="77777777" w:rsidR="006E72D7" w:rsidRDefault="006E72D7" w:rsidP="006962BA">
      <w:pPr>
        <w:tabs>
          <w:tab w:val="left" w:pos="-720"/>
          <w:tab w:val="left" w:pos="0"/>
        </w:tabs>
        <w:spacing w:line="240" w:lineRule="atLeast"/>
        <w:ind w:left="720" w:hanging="720"/>
      </w:pPr>
    </w:p>
    <w:p w14:paraId="4FF6655B" w14:textId="77777777" w:rsidR="006E72D7" w:rsidRDefault="006E72D7" w:rsidP="006962BA">
      <w:pPr>
        <w:tabs>
          <w:tab w:val="left" w:pos="-720"/>
          <w:tab w:val="left" w:pos="0"/>
        </w:tabs>
        <w:spacing w:line="240" w:lineRule="atLeast"/>
        <w:ind w:left="720" w:hanging="720"/>
      </w:pPr>
    </w:p>
    <w:p w14:paraId="3A9B3EC2" w14:textId="77777777" w:rsidR="00D85887" w:rsidRDefault="00D85887" w:rsidP="006962BA">
      <w:pPr>
        <w:tabs>
          <w:tab w:val="left" w:pos="-720"/>
          <w:tab w:val="left" w:pos="0"/>
        </w:tabs>
        <w:spacing w:line="240" w:lineRule="atLeast"/>
        <w:ind w:left="720" w:hanging="720"/>
      </w:pPr>
    </w:p>
    <w:p w14:paraId="70C36520" w14:textId="77777777" w:rsidR="00D85887" w:rsidRDefault="00D85887" w:rsidP="006962BA">
      <w:pPr>
        <w:tabs>
          <w:tab w:val="left" w:pos="-720"/>
          <w:tab w:val="left" w:pos="0"/>
        </w:tabs>
        <w:spacing w:line="240" w:lineRule="atLeast"/>
        <w:ind w:left="720" w:hanging="720"/>
      </w:pPr>
    </w:p>
    <w:p w14:paraId="130B75DD" w14:textId="77777777" w:rsidR="00D85887" w:rsidRDefault="00D85887" w:rsidP="006962BA">
      <w:pPr>
        <w:tabs>
          <w:tab w:val="left" w:pos="-720"/>
          <w:tab w:val="left" w:pos="0"/>
        </w:tabs>
        <w:spacing w:line="240" w:lineRule="atLeast"/>
        <w:ind w:left="720" w:hanging="720"/>
      </w:pPr>
    </w:p>
    <w:p w14:paraId="39B54EDE" w14:textId="77777777" w:rsidR="00D85887" w:rsidRDefault="00D85887" w:rsidP="006962BA">
      <w:pPr>
        <w:tabs>
          <w:tab w:val="left" w:pos="-720"/>
          <w:tab w:val="left" w:pos="0"/>
        </w:tabs>
        <w:spacing w:line="240" w:lineRule="atLeast"/>
        <w:ind w:left="720" w:hanging="720"/>
      </w:pPr>
    </w:p>
    <w:p w14:paraId="7B9F5B3C" w14:textId="77777777" w:rsidR="00794CA9" w:rsidRDefault="006E72D7" w:rsidP="006962BA">
      <w:pPr>
        <w:tabs>
          <w:tab w:val="left" w:pos="-720"/>
          <w:tab w:val="left" w:pos="0"/>
        </w:tabs>
        <w:spacing w:line="240" w:lineRule="atLeast"/>
        <w:ind w:left="720" w:hanging="720"/>
      </w:pPr>
      <w:r>
        <w:rPr>
          <w:noProof/>
        </w:rPr>
        <w:lastRenderedPageBreak/>
        <w:drawing>
          <wp:inline distT="0" distB="0" distL="0" distR="0" wp14:anchorId="24D15966" wp14:editId="0E5F6BAF">
            <wp:extent cx="6227690" cy="802005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227690" cy="8020050"/>
                    </a:xfrm>
                    <a:prstGeom prst="rect">
                      <a:avLst/>
                    </a:prstGeom>
                  </pic:spPr>
                </pic:pic>
              </a:graphicData>
            </a:graphic>
          </wp:inline>
        </w:drawing>
      </w:r>
    </w:p>
    <w:p w14:paraId="2B7BFCAB" w14:textId="77777777" w:rsidR="00A7131A" w:rsidRDefault="0081229A" w:rsidP="00BF60AA">
      <w:pPr>
        <w:autoSpaceDE w:val="0"/>
        <w:autoSpaceDN w:val="0"/>
        <w:adjustRightInd w:val="0"/>
        <w:spacing w:before="60" w:line="201" w:lineRule="atLeast"/>
        <w:rPr>
          <w:b/>
          <w:bCs/>
          <w:color w:val="000000"/>
          <w:szCs w:val="24"/>
        </w:rPr>
      </w:pPr>
      <w:r>
        <w:rPr>
          <w:noProof/>
        </w:rPr>
        <w:lastRenderedPageBreak/>
        <w:drawing>
          <wp:inline distT="0" distB="0" distL="0" distR="0" wp14:anchorId="7DB2D2F1" wp14:editId="5053547F">
            <wp:extent cx="6620656" cy="8515350"/>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620718" cy="8515430"/>
                    </a:xfrm>
                    <a:prstGeom prst="rect">
                      <a:avLst/>
                    </a:prstGeom>
                  </pic:spPr>
                </pic:pic>
              </a:graphicData>
            </a:graphic>
          </wp:inline>
        </w:drawing>
      </w:r>
    </w:p>
    <w:p w14:paraId="4E98E6F0" w14:textId="77777777" w:rsidR="00017028" w:rsidRDefault="0081229A" w:rsidP="00BF60AA">
      <w:pPr>
        <w:autoSpaceDE w:val="0"/>
        <w:autoSpaceDN w:val="0"/>
        <w:adjustRightInd w:val="0"/>
        <w:spacing w:before="60" w:line="201" w:lineRule="atLeast"/>
        <w:rPr>
          <w:b/>
          <w:bCs/>
          <w:color w:val="000000"/>
          <w:szCs w:val="24"/>
        </w:rPr>
      </w:pPr>
      <w:r>
        <w:rPr>
          <w:noProof/>
        </w:rPr>
        <w:lastRenderedPageBreak/>
        <w:drawing>
          <wp:inline distT="0" distB="0" distL="0" distR="0" wp14:anchorId="27DD6A2C" wp14:editId="743EF23F">
            <wp:extent cx="6741849" cy="8696325"/>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742051" cy="8696586"/>
                    </a:xfrm>
                    <a:prstGeom prst="rect">
                      <a:avLst/>
                    </a:prstGeom>
                  </pic:spPr>
                </pic:pic>
              </a:graphicData>
            </a:graphic>
          </wp:inline>
        </w:drawing>
      </w:r>
    </w:p>
    <w:p w14:paraId="5AE07594" w14:textId="77777777" w:rsidR="00A94A8B" w:rsidRDefault="00CB7EC8" w:rsidP="00A94A8B">
      <w:pPr>
        <w:pStyle w:val="Title"/>
        <w:jc w:val="center"/>
      </w:pPr>
      <w:r>
        <w:lastRenderedPageBreak/>
        <w:t>CHRISTIA</w:t>
      </w:r>
      <w:r w:rsidR="00A94A8B">
        <w:t>NA CARE HEALTH SERVICES POLICY</w:t>
      </w:r>
    </w:p>
    <w:p w14:paraId="700B9A49" w14:textId="77777777" w:rsidR="00A94A8B" w:rsidRPr="000F71FD" w:rsidRDefault="00A94A8B" w:rsidP="00A94A8B">
      <w:pPr>
        <w:pStyle w:val="Title"/>
        <w:jc w:val="center"/>
      </w:pPr>
      <w:r>
        <w:t>SCHOOL</w:t>
      </w:r>
      <w:r w:rsidR="00EF7603">
        <w:t>-</w:t>
      </w:r>
      <w:r>
        <w:t>BASED HEALTH CENTER</w:t>
      </w:r>
    </w:p>
    <w:p w14:paraId="082AD577" w14:textId="77777777" w:rsidR="00A94A8B" w:rsidRDefault="00A94A8B" w:rsidP="00A94A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A94A8B" w14:paraId="1F689142" w14:textId="77777777" w:rsidTr="000C22C7">
        <w:tc>
          <w:tcPr>
            <w:tcW w:w="4428" w:type="dxa"/>
          </w:tcPr>
          <w:p w14:paraId="6E4BDBEB" w14:textId="77777777" w:rsidR="00A94A8B" w:rsidRDefault="00A94A8B" w:rsidP="000C22C7">
            <w:r>
              <w:t>POLICY TITLE:</w:t>
            </w:r>
          </w:p>
        </w:tc>
        <w:tc>
          <w:tcPr>
            <w:tcW w:w="4428" w:type="dxa"/>
          </w:tcPr>
          <w:p w14:paraId="6F40AE38" w14:textId="77777777" w:rsidR="00A94A8B" w:rsidRPr="00DF1C20" w:rsidRDefault="00A94A8B" w:rsidP="000C22C7">
            <w:pPr>
              <w:pStyle w:val="Heading1"/>
            </w:pPr>
            <w:r w:rsidRPr="00DF1C20">
              <w:t>Medication Dispensing Procedure</w:t>
            </w:r>
          </w:p>
        </w:tc>
      </w:tr>
      <w:tr w:rsidR="00A94A8B" w14:paraId="72A93114" w14:textId="77777777" w:rsidTr="000C22C7">
        <w:tc>
          <w:tcPr>
            <w:tcW w:w="4428" w:type="dxa"/>
          </w:tcPr>
          <w:p w14:paraId="09994EA5" w14:textId="77777777" w:rsidR="00A94A8B" w:rsidRDefault="00A94A8B" w:rsidP="000C22C7">
            <w:r>
              <w:t>SECTION:</w:t>
            </w:r>
          </w:p>
        </w:tc>
        <w:tc>
          <w:tcPr>
            <w:tcW w:w="4428" w:type="dxa"/>
          </w:tcPr>
          <w:p w14:paraId="596AD639" w14:textId="77777777" w:rsidR="00A94A8B" w:rsidRPr="00DF1C20" w:rsidRDefault="007464E9" w:rsidP="000C22C7">
            <w:r>
              <w:t>SBHC</w:t>
            </w:r>
          </w:p>
        </w:tc>
      </w:tr>
      <w:tr w:rsidR="00A94A8B" w14:paraId="3FB10FAC" w14:textId="77777777" w:rsidTr="000C22C7">
        <w:tc>
          <w:tcPr>
            <w:tcW w:w="4428" w:type="dxa"/>
          </w:tcPr>
          <w:p w14:paraId="5FCCCD71" w14:textId="77777777" w:rsidR="00A94A8B" w:rsidRDefault="00A94A8B" w:rsidP="000C22C7">
            <w:r>
              <w:t xml:space="preserve">LAST </w:t>
            </w:r>
            <w:r w:rsidRPr="000F71FD">
              <w:t>REVISION/REVIEW</w:t>
            </w:r>
            <w:r>
              <w:t xml:space="preserve"> DATE:</w:t>
            </w:r>
          </w:p>
        </w:tc>
        <w:tc>
          <w:tcPr>
            <w:tcW w:w="4428" w:type="dxa"/>
          </w:tcPr>
          <w:p w14:paraId="4EF24795" w14:textId="77777777" w:rsidR="00A94A8B" w:rsidRPr="00DF1C20" w:rsidRDefault="0098693C" w:rsidP="000C22C7">
            <w:r>
              <w:t>09/1</w:t>
            </w:r>
            <w:r w:rsidR="005C51E2">
              <w:t>9</w:t>
            </w:r>
          </w:p>
        </w:tc>
      </w:tr>
      <w:tr w:rsidR="00A94A8B" w14:paraId="12DEC5E3" w14:textId="77777777" w:rsidTr="000C22C7">
        <w:tc>
          <w:tcPr>
            <w:tcW w:w="4428" w:type="dxa"/>
          </w:tcPr>
          <w:p w14:paraId="06B30C95" w14:textId="77777777" w:rsidR="00A94A8B" w:rsidRDefault="00A94A8B" w:rsidP="000C22C7">
            <w:r>
              <w:t>DATE OF ORIGIN:</w:t>
            </w:r>
          </w:p>
        </w:tc>
        <w:tc>
          <w:tcPr>
            <w:tcW w:w="4428" w:type="dxa"/>
          </w:tcPr>
          <w:p w14:paraId="1DF67477" w14:textId="77777777" w:rsidR="00A94A8B" w:rsidRDefault="00A94A8B" w:rsidP="000C22C7"/>
        </w:tc>
      </w:tr>
    </w:tbl>
    <w:p w14:paraId="075A41FA" w14:textId="77777777" w:rsidR="00A94A8B" w:rsidRDefault="00A94A8B" w:rsidP="00A94A8B"/>
    <w:p w14:paraId="2CA1C340" w14:textId="77777777" w:rsidR="00A94A8B" w:rsidRPr="00FA0B2D" w:rsidRDefault="00A94A8B" w:rsidP="00A94A8B">
      <w:pPr>
        <w:pStyle w:val="Heading2"/>
        <w:rPr>
          <w:rFonts w:ascii="Times New Roman" w:hAnsi="Times New Roman"/>
          <w:i w:val="0"/>
        </w:rPr>
      </w:pPr>
      <w:r w:rsidRPr="00FA0B2D">
        <w:rPr>
          <w:rFonts w:ascii="Times New Roman" w:hAnsi="Times New Roman"/>
          <w:i w:val="0"/>
        </w:rPr>
        <w:t>POLICY:</w:t>
      </w:r>
    </w:p>
    <w:p w14:paraId="54CC4744" w14:textId="77777777" w:rsidR="00A94A8B" w:rsidRDefault="00A94A8B" w:rsidP="00A94A8B">
      <w:r>
        <w:t xml:space="preserve">Medications may be prescribed, administered or dispensed by a physician or Nurse Practitioner with prescriptive privileges.  </w:t>
      </w:r>
    </w:p>
    <w:p w14:paraId="3BD6CD73" w14:textId="77777777" w:rsidR="002872DF" w:rsidRDefault="002872DF" w:rsidP="00A94A8B"/>
    <w:p w14:paraId="3A949523" w14:textId="77777777" w:rsidR="00A94A8B" w:rsidRDefault="00A94A8B" w:rsidP="00A94A8B">
      <w:pPr>
        <w:pStyle w:val="Heading2"/>
        <w:rPr>
          <w:rFonts w:ascii="Times New Roman" w:hAnsi="Times New Roman"/>
          <w:i w:val="0"/>
        </w:rPr>
      </w:pPr>
      <w:r w:rsidRPr="00FA0B2D">
        <w:rPr>
          <w:rFonts w:ascii="Times New Roman" w:hAnsi="Times New Roman"/>
          <w:i w:val="0"/>
        </w:rPr>
        <w:t>PROCEDURE:</w:t>
      </w:r>
    </w:p>
    <w:p w14:paraId="712A29D1" w14:textId="77777777" w:rsidR="002872DF" w:rsidRPr="002872DF" w:rsidRDefault="002872DF" w:rsidP="002872DF"/>
    <w:p w14:paraId="7993296A" w14:textId="77777777" w:rsidR="00A94A8B" w:rsidRDefault="00A94A8B" w:rsidP="00FA0B2D">
      <w:pPr>
        <w:ind w:left="720" w:hanging="360"/>
      </w:pPr>
      <w:r>
        <w:t>1.</w:t>
      </w:r>
      <w:r>
        <w:tab/>
        <w:t>Written prescriptions must contain the students name, drug, strength, quantity and directions on how to take the drug including rate of administration, clinician’s name, address and date written. Prescriptions should be noted in students chart.</w:t>
      </w:r>
    </w:p>
    <w:p w14:paraId="1DA8B654" w14:textId="77777777" w:rsidR="00A94A8B" w:rsidRDefault="00A94A8B" w:rsidP="00FA0B2D">
      <w:pPr>
        <w:ind w:left="720" w:hanging="360"/>
      </w:pPr>
    </w:p>
    <w:p w14:paraId="6C6780DD" w14:textId="77777777" w:rsidR="00A94A8B" w:rsidRDefault="00A94A8B" w:rsidP="00FA0B2D">
      <w:pPr>
        <w:ind w:left="720" w:hanging="360"/>
      </w:pPr>
      <w:r>
        <w:t>2.</w:t>
      </w:r>
      <w:r>
        <w:tab/>
        <w:t>When dispensing medication, it must be labeled to comply with the Board of Pharmacy requirements for dispensing mediation.  Labels must have the patients name, date of prescription, medication name, strength, route, frequency, instructions and the name of the person(s) prescribing and/or dispensing the medication.</w:t>
      </w:r>
    </w:p>
    <w:p w14:paraId="59C7A202" w14:textId="77777777" w:rsidR="00A94A8B" w:rsidRDefault="00A94A8B" w:rsidP="00FA0B2D">
      <w:pPr>
        <w:ind w:left="720" w:hanging="360"/>
      </w:pPr>
    </w:p>
    <w:p w14:paraId="5A9F0D27" w14:textId="77777777" w:rsidR="00A94A8B" w:rsidRDefault="00A94A8B" w:rsidP="00FA0B2D">
      <w:pPr>
        <w:ind w:left="720" w:hanging="360"/>
      </w:pPr>
      <w:r>
        <w:t>3.</w:t>
      </w:r>
      <w:r>
        <w:tab/>
        <w:t>A label with center’s address and phone number must be placed on dispensed medication.</w:t>
      </w:r>
    </w:p>
    <w:p w14:paraId="22C8769F" w14:textId="77777777" w:rsidR="00A94A8B" w:rsidRDefault="00A94A8B" w:rsidP="00FA0B2D">
      <w:pPr>
        <w:ind w:left="720" w:hanging="360"/>
      </w:pPr>
    </w:p>
    <w:p w14:paraId="7F7B8959" w14:textId="77777777" w:rsidR="00A94A8B" w:rsidRDefault="00A94A8B" w:rsidP="00FA0B2D">
      <w:pPr>
        <w:ind w:left="720" w:hanging="360"/>
      </w:pPr>
      <w:r>
        <w:t>4.</w:t>
      </w:r>
      <w:r>
        <w:tab/>
        <w:t>A patient information sheet regarding dispensed prescription medication needs to be given to the student.</w:t>
      </w:r>
      <w:r w:rsidR="0098693C">
        <w:t xml:space="preserve"> Patient information sheets can be found on the Nursing Portal under Formulary.</w:t>
      </w:r>
    </w:p>
    <w:p w14:paraId="4151287F" w14:textId="77777777" w:rsidR="00A94A8B" w:rsidRDefault="00A94A8B" w:rsidP="00FA0B2D">
      <w:pPr>
        <w:ind w:left="720" w:hanging="360"/>
      </w:pPr>
    </w:p>
    <w:p w14:paraId="618B7211" w14:textId="77777777" w:rsidR="00A94A8B" w:rsidRDefault="00A94A8B" w:rsidP="00FA0B2D">
      <w:pPr>
        <w:ind w:left="720" w:hanging="360"/>
      </w:pPr>
      <w:r>
        <w:t>5.</w:t>
      </w:r>
      <w:r>
        <w:tab/>
      </w:r>
      <w:r w:rsidR="002872DF">
        <w:t>A</w:t>
      </w:r>
      <w:r>
        <w:t xml:space="preserve"> parent</w:t>
      </w:r>
      <w:r w:rsidR="002872DF">
        <w:t xml:space="preserve"> or </w:t>
      </w:r>
      <w:r>
        <w:t xml:space="preserve">guardian </w:t>
      </w:r>
      <w:r w:rsidR="002872DF">
        <w:t xml:space="preserve">should be notified </w:t>
      </w:r>
      <w:r>
        <w:t>when a medicine is being prescribed or dispensed for medical treatment other than for STI/UTI’s.  This policy does not apply to single dose dispensing at time of visit</w:t>
      </w:r>
      <w:r w:rsidR="005C51E2">
        <w:t>.</w:t>
      </w:r>
    </w:p>
    <w:p w14:paraId="3DA3DF87" w14:textId="77777777" w:rsidR="00A94A8B" w:rsidRDefault="00A94A8B" w:rsidP="00FA0B2D">
      <w:pPr>
        <w:ind w:left="720" w:hanging="360"/>
      </w:pPr>
    </w:p>
    <w:p w14:paraId="52C3005B" w14:textId="77777777" w:rsidR="00A94A8B" w:rsidRDefault="00A94A8B" w:rsidP="00FA0B2D">
      <w:pPr>
        <w:ind w:left="720" w:hanging="360"/>
      </w:pPr>
      <w:r>
        <w:t>6.</w:t>
      </w:r>
      <w:r>
        <w:tab/>
        <w:t>Medications administered or dispensed to students should be logged in the medication log and must be written in the patient’s chart to include drug, strength and quantity.</w:t>
      </w:r>
    </w:p>
    <w:p w14:paraId="1DF17362" w14:textId="77777777" w:rsidR="00A94A8B" w:rsidRDefault="00A94A8B" w:rsidP="00FA0B2D">
      <w:pPr>
        <w:ind w:hanging="360"/>
      </w:pPr>
    </w:p>
    <w:p w14:paraId="52E445A6" w14:textId="77777777" w:rsidR="00A94A8B" w:rsidRDefault="00A94A8B" w:rsidP="00FA0B2D">
      <w:pPr>
        <w:ind w:left="720" w:hanging="360"/>
      </w:pPr>
      <w:r>
        <w:t>7.</w:t>
      </w:r>
      <w:r>
        <w:tab/>
        <w:t xml:space="preserve">Allergies to medication should be noted on the </w:t>
      </w:r>
      <w:r w:rsidR="0098693C">
        <w:t>medication reconciliation sheet and on the Critical History Form.</w:t>
      </w:r>
    </w:p>
    <w:p w14:paraId="1A50E359" w14:textId="77777777" w:rsidR="0098693C" w:rsidRDefault="0098693C" w:rsidP="00FA0B2D">
      <w:pPr>
        <w:ind w:left="720" w:hanging="360"/>
      </w:pPr>
    </w:p>
    <w:p w14:paraId="2C2E9258" w14:textId="77777777" w:rsidR="0098693C" w:rsidRDefault="0098693C" w:rsidP="00FA0B2D">
      <w:pPr>
        <w:ind w:left="720" w:hanging="360"/>
      </w:pPr>
      <w:r>
        <w:t xml:space="preserve">8.   Expired medication from DPH pharmacy needs to be returned using the “Pharmacy Return Sheet.” </w:t>
      </w:r>
      <w:r w:rsidR="002A4D16">
        <w:t>This sheet needs to be signed by the site manager and can be found in the DPH pharmacy manual.</w:t>
      </w:r>
    </w:p>
    <w:p w14:paraId="11B0F89D" w14:textId="77777777" w:rsidR="002A4D16" w:rsidRDefault="002A4D16" w:rsidP="00FA0B2D">
      <w:pPr>
        <w:ind w:left="720" w:hanging="360"/>
      </w:pPr>
    </w:p>
    <w:p w14:paraId="4D3E4CD1" w14:textId="77777777" w:rsidR="00145E15" w:rsidRDefault="00145E15" w:rsidP="00FA0B2D">
      <w:pPr>
        <w:ind w:left="720" w:hanging="360"/>
      </w:pPr>
    </w:p>
    <w:p w14:paraId="6A15C717" w14:textId="77777777" w:rsidR="00145E15" w:rsidRDefault="00145E15" w:rsidP="00FA0B2D">
      <w:pPr>
        <w:ind w:left="720" w:hanging="360"/>
      </w:pPr>
    </w:p>
    <w:p w14:paraId="60839D0A" w14:textId="77777777" w:rsidR="00145E15" w:rsidRDefault="00145E15" w:rsidP="00FA0B2D">
      <w:pPr>
        <w:ind w:left="720" w:hanging="360"/>
      </w:pPr>
    </w:p>
    <w:p w14:paraId="342C60C0" w14:textId="77777777" w:rsidR="002A4D16" w:rsidRDefault="002A4D16" w:rsidP="00FA0B2D">
      <w:pPr>
        <w:ind w:left="720" w:hanging="360"/>
      </w:pPr>
      <w:r>
        <w:lastRenderedPageBreak/>
        <w:t>9.   To ensure medication safety, medication should be stored at DPH pharmacy over summer closure. Medication should be boxed with the following information on the outside of the box:</w:t>
      </w:r>
    </w:p>
    <w:p w14:paraId="2588709B" w14:textId="77777777" w:rsidR="002A4D16" w:rsidRDefault="002A4D16" w:rsidP="00FA0B2D">
      <w:pPr>
        <w:ind w:left="720" w:hanging="360"/>
      </w:pPr>
      <w:r>
        <w:t xml:space="preserve">                       To:  State Pharmacy</w:t>
      </w:r>
    </w:p>
    <w:p w14:paraId="7E54AF64" w14:textId="77777777" w:rsidR="002A4D16" w:rsidRDefault="002A4D16" w:rsidP="00FA0B2D">
      <w:pPr>
        <w:ind w:left="720" w:hanging="360"/>
      </w:pPr>
      <w:r>
        <w:t xml:space="preserve">                       From:  Site Name</w:t>
      </w:r>
    </w:p>
    <w:p w14:paraId="11D97B4E" w14:textId="77777777" w:rsidR="002A4D16" w:rsidRDefault="002A4D16" w:rsidP="00FA0B2D">
      <w:pPr>
        <w:ind w:left="720" w:hanging="360"/>
      </w:pPr>
      <w:r>
        <w:t xml:space="preserve">                       “Meds for summer storage”</w:t>
      </w:r>
    </w:p>
    <w:p w14:paraId="5F5C0912" w14:textId="77777777" w:rsidR="002A4D16" w:rsidRDefault="002A4D16" w:rsidP="00FA0B2D">
      <w:pPr>
        <w:ind w:left="720" w:hanging="360"/>
      </w:pPr>
      <w:r>
        <w:t xml:space="preserve">                       Contact person: name and number</w:t>
      </w:r>
    </w:p>
    <w:p w14:paraId="68D4D80B" w14:textId="77777777" w:rsidR="002A4D16" w:rsidRDefault="002A4D16" w:rsidP="00FA0B2D">
      <w:pPr>
        <w:ind w:left="720" w:hanging="360"/>
      </w:pPr>
      <w:r>
        <w:t xml:space="preserve">                       Drop off location:  Site service center</w:t>
      </w:r>
    </w:p>
    <w:p w14:paraId="48711C66" w14:textId="77777777" w:rsidR="002A4D16" w:rsidRDefault="002A4D16" w:rsidP="00FA0B2D">
      <w:pPr>
        <w:ind w:left="720" w:hanging="360"/>
      </w:pPr>
      <w:r>
        <w:t xml:space="preserve">                       Date</w:t>
      </w:r>
      <w:r w:rsidR="00715B7D">
        <w:t xml:space="preserve"> box is to return to drop off site or indicate “will call for return.”</w:t>
      </w:r>
    </w:p>
    <w:p w14:paraId="365B5F4E" w14:textId="77777777" w:rsidR="0098693C" w:rsidRDefault="0098693C" w:rsidP="00FA0B2D">
      <w:pPr>
        <w:ind w:left="720" w:hanging="360"/>
      </w:pPr>
    </w:p>
    <w:p w14:paraId="6A63FC8A" w14:textId="77777777" w:rsidR="00A94A8B" w:rsidRDefault="0098693C" w:rsidP="0098693C">
      <w:r>
        <w:t xml:space="preserve">    11</w:t>
      </w:r>
      <w:r w:rsidR="00A94A8B">
        <w:t>.</w:t>
      </w:r>
      <w:r w:rsidR="00A94A8B">
        <w:tab/>
        <w:t xml:space="preserve">Medications from outside the SBHC will be administered by the school nurse.  </w:t>
      </w:r>
    </w:p>
    <w:p w14:paraId="18DC25BC" w14:textId="77777777" w:rsidR="00A94A8B" w:rsidRDefault="00A94A8B" w:rsidP="00FA0B2D">
      <w:pPr>
        <w:ind w:hanging="360"/>
      </w:pPr>
    </w:p>
    <w:p w14:paraId="50A04A7A" w14:textId="77777777" w:rsidR="00A94A8B" w:rsidRDefault="0098693C" w:rsidP="00612983">
      <w:pPr>
        <w:ind w:left="720" w:hanging="480"/>
      </w:pPr>
      <w:r>
        <w:t>12</w:t>
      </w:r>
      <w:r w:rsidR="00A94A8B">
        <w:t>.</w:t>
      </w:r>
      <w:r w:rsidR="00A94A8B">
        <w:tab/>
        <w:t xml:space="preserve">Medications </w:t>
      </w:r>
      <w:r w:rsidR="00612983">
        <w:t xml:space="preserve">for students </w:t>
      </w:r>
      <w:r w:rsidR="00A94A8B">
        <w:t>must be picked up at the SBHC or School Nurse at the end of the</w:t>
      </w:r>
      <w:r>
        <w:t xml:space="preserve"> </w:t>
      </w:r>
      <w:r w:rsidR="00A94A8B">
        <w:t>school day.  Students are not permitted to carry medication with them in school.</w:t>
      </w:r>
    </w:p>
    <w:p w14:paraId="30561877" w14:textId="77777777" w:rsidR="001544AD" w:rsidRDefault="001544AD" w:rsidP="00A94A8B">
      <w:pPr>
        <w:pStyle w:val="Title"/>
        <w:jc w:val="center"/>
      </w:pPr>
    </w:p>
    <w:p w14:paraId="71F56784" w14:textId="77777777" w:rsidR="00393981" w:rsidRDefault="00393981" w:rsidP="00A94A8B">
      <w:pPr>
        <w:pStyle w:val="Title"/>
        <w:jc w:val="center"/>
      </w:pPr>
    </w:p>
    <w:p w14:paraId="6E912E6F" w14:textId="77777777" w:rsidR="00715B7D" w:rsidRDefault="00715B7D" w:rsidP="00A94A8B">
      <w:pPr>
        <w:pStyle w:val="Title"/>
        <w:jc w:val="center"/>
      </w:pPr>
    </w:p>
    <w:p w14:paraId="52AF3F5A" w14:textId="77777777" w:rsidR="00715B7D" w:rsidRDefault="00715B7D" w:rsidP="00A94A8B">
      <w:pPr>
        <w:pStyle w:val="Title"/>
        <w:jc w:val="center"/>
      </w:pPr>
    </w:p>
    <w:p w14:paraId="281E303F" w14:textId="77777777" w:rsidR="00715B7D" w:rsidRDefault="00715B7D" w:rsidP="00A94A8B">
      <w:pPr>
        <w:pStyle w:val="Title"/>
        <w:jc w:val="center"/>
      </w:pPr>
    </w:p>
    <w:p w14:paraId="292D9E7B" w14:textId="77777777" w:rsidR="00715B7D" w:rsidRDefault="00715B7D" w:rsidP="00A94A8B">
      <w:pPr>
        <w:pStyle w:val="Title"/>
        <w:jc w:val="center"/>
      </w:pPr>
    </w:p>
    <w:p w14:paraId="562593FF" w14:textId="77777777" w:rsidR="00715B7D" w:rsidRDefault="00715B7D" w:rsidP="00A94A8B">
      <w:pPr>
        <w:pStyle w:val="Title"/>
        <w:jc w:val="center"/>
      </w:pPr>
    </w:p>
    <w:p w14:paraId="7AAB8A21" w14:textId="77777777" w:rsidR="00715B7D" w:rsidRDefault="00715B7D" w:rsidP="00A94A8B">
      <w:pPr>
        <w:pStyle w:val="Title"/>
        <w:jc w:val="center"/>
      </w:pPr>
    </w:p>
    <w:p w14:paraId="21DF14CB" w14:textId="77777777" w:rsidR="00715B7D" w:rsidRDefault="00715B7D" w:rsidP="00A94A8B">
      <w:pPr>
        <w:pStyle w:val="Title"/>
        <w:jc w:val="center"/>
      </w:pPr>
    </w:p>
    <w:p w14:paraId="062D6C84" w14:textId="77777777" w:rsidR="00715B7D" w:rsidRDefault="00715B7D" w:rsidP="00A94A8B">
      <w:pPr>
        <w:pStyle w:val="Title"/>
        <w:jc w:val="center"/>
      </w:pPr>
    </w:p>
    <w:p w14:paraId="17A8C358" w14:textId="77777777" w:rsidR="00715B7D" w:rsidRDefault="00715B7D" w:rsidP="00A94A8B">
      <w:pPr>
        <w:pStyle w:val="Title"/>
        <w:jc w:val="center"/>
      </w:pPr>
    </w:p>
    <w:p w14:paraId="405AD412" w14:textId="77777777" w:rsidR="00715B7D" w:rsidRDefault="00715B7D" w:rsidP="00A94A8B">
      <w:pPr>
        <w:pStyle w:val="Title"/>
        <w:jc w:val="center"/>
      </w:pPr>
    </w:p>
    <w:p w14:paraId="77868CDA" w14:textId="77777777" w:rsidR="00715B7D" w:rsidRDefault="00715B7D" w:rsidP="00A94A8B">
      <w:pPr>
        <w:pStyle w:val="Title"/>
        <w:jc w:val="center"/>
      </w:pPr>
    </w:p>
    <w:p w14:paraId="7FD690FC" w14:textId="77777777" w:rsidR="00715B7D" w:rsidRDefault="00715B7D" w:rsidP="00A94A8B">
      <w:pPr>
        <w:pStyle w:val="Title"/>
        <w:jc w:val="center"/>
      </w:pPr>
    </w:p>
    <w:p w14:paraId="6585153F" w14:textId="77777777" w:rsidR="00715B7D" w:rsidRDefault="00715B7D" w:rsidP="00A94A8B">
      <w:pPr>
        <w:pStyle w:val="Title"/>
        <w:jc w:val="center"/>
      </w:pPr>
    </w:p>
    <w:p w14:paraId="3D8CFBE9" w14:textId="77777777" w:rsidR="00715B7D" w:rsidRDefault="00715B7D" w:rsidP="00A94A8B">
      <w:pPr>
        <w:pStyle w:val="Title"/>
        <w:jc w:val="center"/>
      </w:pPr>
    </w:p>
    <w:p w14:paraId="64A8F44E" w14:textId="77777777" w:rsidR="00715B7D" w:rsidRDefault="00715B7D" w:rsidP="00A94A8B">
      <w:pPr>
        <w:pStyle w:val="Title"/>
        <w:jc w:val="center"/>
      </w:pPr>
    </w:p>
    <w:p w14:paraId="40B14C4C" w14:textId="77777777" w:rsidR="00715B7D" w:rsidRDefault="00715B7D" w:rsidP="00A94A8B">
      <w:pPr>
        <w:pStyle w:val="Title"/>
        <w:jc w:val="center"/>
      </w:pPr>
    </w:p>
    <w:p w14:paraId="6CC8D207" w14:textId="77777777" w:rsidR="00715B7D" w:rsidRDefault="00715B7D" w:rsidP="00A94A8B">
      <w:pPr>
        <w:pStyle w:val="Title"/>
        <w:jc w:val="center"/>
      </w:pPr>
    </w:p>
    <w:p w14:paraId="6F2E4F40" w14:textId="77777777" w:rsidR="00715B7D" w:rsidRDefault="00715B7D" w:rsidP="00A94A8B">
      <w:pPr>
        <w:pStyle w:val="Title"/>
        <w:jc w:val="center"/>
      </w:pPr>
    </w:p>
    <w:p w14:paraId="5EA33C11" w14:textId="77777777" w:rsidR="00715B7D" w:rsidRDefault="00715B7D" w:rsidP="00A94A8B">
      <w:pPr>
        <w:pStyle w:val="Title"/>
        <w:jc w:val="center"/>
      </w:pPr>
    </w:p>
    <w:p w14:paraId="37442EB8" w14:textId="77777777" w:rsidR="00715B7D" w:rsidRDefault="00715B7D" w:rsidP="00A94A8B">
      <w:pPr>
        <w:pStyle w:val="Title"/>
        <w:jc w:val="center"/>
      </w:pPr>
    </w:p>
    <w:p w14:paraId="4DC11AD1" w14:textId="77777777" w:rsidR="00715B7D" w:rsidRDefault="00715B7D" w:rsidP="00A94A8B">
      <w:pPr>
        <w:pStyle w:val="Title"/>
        <w:jc w:val="center"/>
      </w:pPr>
    </w:p>
    <w:p w14:paraId="042E92D4" w14:textId="77777777" w:rsidR="00145E15" w:rsidRDefault="00145E15" w:rsidP="00A94A8B">
      <w:pPr>
        <w:pStyle w:val="Title"/>
        <w:jc w:val="center"/>
      </w:pPr>
    </w:p>
    <w:p w14:paraId="09C38CC3" w14:textId="77777777" w:rsidR="00145E15" w:rsidRDefault="00145E15" w:rsidP="00A94A8B">
      <w:pPr>
        <w:pStyle w:val="Title"/>
        <w:jc w:val="center"/>
      </w:pPr>
    </w:p>
    <w:p w14:paraId="2DFBBBBB" w14:textId="77777777" w:rsidR="00145E15" w:rsidRDefault="00145E15" w:rsidP="00A94A8B">
      <w:pPr>
        <w:pStyle w:val="Title"/>
        <w:jc w:val="center"/>
      </w:pPr>
    </w:p>
    <w:p w14:paraId="2D5DB2D3" w14:textId="77777777" w:rsidR="00145E15" w:rsidRDefault="00145E15" w:rsidP="00A94A8B">
      <w:pPr>
        <w:pStyle w:val="Title"/>
        <w:jc w:val="center"/>
      </w:pPr>
    </w:p>
    <w:p w14:paraId="7EA223D6" w14:textId="77777777" w:rsidR="00715B7D" w:rsidRDefault="00715B7D" w:rsidP="00A94A8B">
      <w:pPr>
        <w:pStyle w:val="Title"/>
        <w:jc w:val="center"/>
      </w:pPr>
    </w:p>
    <w:p w14:paraId="2D45CB1E" w14:textId="77777777" w:rsidR="00715B7D" w:rsidRDefault="00715B7D" w:rsidP="00A94A8B">
      <w:pPr>
        <w:pStyle w:val="Title"/>
        <w:jc w:val="center"/>
      </w:pPr>
    </w:p>
    <w:p w14:paraId="698E19D5" w14:textId="77777777" w:rsidR="00715B7D" w:rsidRDefault="00715B7D" w:rsidP="00A94A8B">
      <w:pPr>
        <w:pStyle w:val="Title"/>
        <w:jc w:val="center"/>
      </w:pPr>
    </w:p>
    <w:p w14:paraId="0B81FBB7" w14:textId="77777777" w:rsidR="00715B7D" w:rsidRDefault="00715B7D" w:rsidP="00A94A8B">
      <w:pPr>
        <w:pStyle w:val="Title"/>
        <w:jc w:val="center"/>
      </w:pPr>
    </w:p>
    <w:p w14:paraId="14A24E36" w14:textId="77777777" w:rsidR="00A94A8B" w:rsidRDefault="00A94A8B" w:rsidP="00A94A8B">
      <w:pPr>
        <w:pStyle w:val="Title"/>
        <w:jc w:val="center"/>
      </w:pPr>
      <w:r>
        <w:lastRenderedPageBreak/>
        <w:t>CHRISTIANA CARE HEALTH SERVICES POLICY</w:t>
      </w:r>
    </w:p>
    <w:p w14:paraId="319F1FF8" w14:textId="77777777" w:rsidR="00A94A8B" w:rsidRDefault="00A94A8B" w:rsidP="00A94A8B">
      <w:pPr>
        <w:pStyle w:val="Title"/>
        <w:jc w:val="center"/>
      </w:pPr>
      <w:r>
        <w:t>SCHOOL</w:t>
      </w:r>
      <w:r w:rsidR="00EF7603">
        <w:t>-</w:t>
      </w:r>
      <w:r>
        <w:t>BASED HEALTH CENTER</w:t>
      </w:r>
    </w:p>
    <w:p w14:paraId="409A4955" w14:textId="77777777" w:rsidR="00A94A8B" w:rsidRDefault="00A94A8B" w:rsidP="00A94A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A94A8B" w14:paraId="35225CD5" w14:textId="77777777" w:rsidTr="000C22C7">
        <w:tc>
          <w:tcPr>
            <w:tcW w:w="4428" w:type="dxa"/>
          </w:tcPr>
          <w:p w14:paraId="79FC0C5B" w14:textId="77777777" w:rsidR="00A94A8B" w:rsidRDefault="00A94A8B" w:rsidP="000C22C7">
            <w:r>
              <w:t>POLICY TITLE:</w:t>
            </w:r>
          </w:p>
        </w:tc>
        <w:tc>
          <w:tcPr>
            <w:tcW w:w="4428" w:type="dxa"/>
          </w:tcPr>
          <w:p w14:paraId="5572EE07" w14:textId="77777777" w:rsidR="00A94A8B" w:rsidRPr="00DF1C20" w:rsidRDefault="00A94A8B" w:rsidP="000C22C7">
            <w:pPr>
              <w:pStyle w:val="Heading1"/>
            </w:pPr>
            <w:r w:rsidRPr="00DF1C20">
              <w:t xml:space="preserve">Medication </w:t>
            </w:r>
            <w:r>
              <w:t>Reconciliation</w:t>
            </w:r>
          </w:p>
        </w:tc>
      </w:tr>
      <w:tr w:rsidR="00A94A8B" w14:paraId="08957ABD" w14:textId="77777777" w:rsidTr="000C22C7">
        <w:tc>
          <w:tcPr>
            <w:tcW w:w="4428" w:type="dxa"/>
          </w:tcPr>
          <w:p w14:paraId="02502C80" w14:textId="77777777" w:rsidR="00A94A8B" w:rsidRDefault="00A94A8B" w:rsidP="000C22C7">
            <w:r>
              <w:t>SECTION:</w:t>
            </w:r>
          </w:p>
        </w:tc>
        <w:tc>
          <w:tcPr>
            <w:tcW w:w="4428" w:type="dxa"/>
          </w:tcPr>
          <w:p w14:paraId="58C7EB29" w14:textId="77777777" w:rsidR="00A94A8B" w:rsidRPr="00DF1C20" w:rsidRDefault="00A94A8B" w:rsidP="007464E9">
            <w:r w:rsidRPr="00DF1C20">
              <w:t>SBHC</w:t>
            </w:r>
          </w:p>
        </w:tc>
      </w:tr>
      <w:tr w:rsidR="00A94A8B" w14:paraId="7F152B2C" w14:textId="77777777" w:rsidTr="000C22C7">
        <w:tc>
          <w:tcPr>
            <w:tcW w:w="4428" w:type="dxa"/>
          </w:tcPr>
          <w:p w14:paraId="69924BEC" w14:textId="77777777" w:rsidR="00A94A8B" w:rsidRDefault="00A94A8B" w:rsidP="000C22C7">
            <w:r>
              <w:t xml:space="preserve">LAST </w:t>
            </w:r>
            <w:r w:rsidRPr="000F71FD">
              <w:t>REVISION/REVIEW</w:t>
            </w:r>
            <w:r>
              <w:t xml:space="preserve"> DATE:</w:t>
            </w:r>
          </w:p>
        </w:tc>
        <w:tc>
          <w:tcPr>
            <w:tcW w:w="4428" w:type="dxa"/>
          </w:tcPr>
          <w:p w14:paraId="2C777D78" w14:textId="77777777" w:rsidR="00A94A8B" w:rsidRPr="00DF1C20" w:rsidRDefault="0082441A" w:rsidP="000C22C7">
            <w:r>
              <w:t>09</w:t>
            </w:r>
            <w:r w:rsidR="009727C7">
              <w:t>/1</w:t>
            </w:r>
            <w:r w:rsidR="00145E15">
              <w:t>9</w:t>
            </w:r>
          </w:p>
        </w:tc>
      </w:tr>
      <w:tr w:rsidR="00A94A8B" w14:paraId="44418787" w14:textId="77777777" w:rsidTr="000C22C7">
        <w:tc>
          <w:tcPr>
            <w:tcW w:w="4428" w:type="dxa"/>
          </w:tcPr>
          <w:p w14:paraId="6A263B3B" w14:textId="77777777" w:rsidR="00A94A8B" w:rsidRDefault="00A94A8B" w:rsidP="000C22C7">
            <w:r>
              <w:t>DATE OF ORIGIN:</w:t>
            </w:r>
          </w:p>
        </w:tc>
        <w:tc>
          <w:tcPr>
            <w:tcW w:w="4428" w:type="dxa"/>
          </w:tcPr>
          <w:p w14:paraId="57BB3733" w14:textId="77777777" w:rsidR="00A94A8B" w:rsidRDefault="00A94A8B" w:rsidP="000C22C7">
            <w:r>
              <w:t>10/10</w:t>
            </w:r>
          </w:p>
        </w:tc>
      </w:tr>
    </w:tbl>
    <w:p w14:paraId="20F92461" w14:textId="77777777" w:rsidR="00A94A8B" w:rsidRDefault="00A94A8B" w:rsidP="00A94A8B"/>
    <w:p w14:paraId="10F56B04" w14:textId="77777777" w:rsidR="00A94A8B" w:rsidRDefault="00A94A8B" w:rsidP="00A94A8B">
      <w:pPr>
        <w:pStyle w:val="Heading2"/>
        <w:rPr>
          <w:rFonts w:ascii="Times New Roman" w:hAnsi="Times New Roman"/>
          <w:i w:val="0"/>
        </w:rPr>
      </w:pPr>
      <w:r w:rsidRPr="00FA0B2D">
        <w:rPr>
          <w:rFonts w:ascii="Times New Roman" w:hAnsi="Times New Roman"/>
          <w:i w:val="0"/>
        </w:rPr>
        <w:t>POLICY:</w:t>
      </w:r>
    </w:p>
    <w:p w14:paraId="321740C3" w14:textId="77777777" w:rsidR="00A94A8B" w:rsidRDefault="00A94A8B" w:rsidP="00A94A8B">
      <w:r>
        <w:t>It is the policy of the SBHC that all students will have medication reconciled at each medical visit</w:t>
      </w:r>
      <w:r w:rsidR="00543A0A">
        <w:t xml:space="preserve"> (that is, a comparison of the student’s current medication with those ordered)</w:t>
      </w:r>
      <w:r>
        <w:t xml:space="preserve">.  This process </w:t>
      </w:r>
      <w:r w:rsidR="00543A0A">
        <w:t>allows</w:t>
      </w:r>
      <w:r>
        <w:t xml:space="preserve"> safe medication management by preventing duplications and adverse events.</w:t>
      </w:r>
    </w:p>
    <w:p w14:paraId="411C372E" w14:textId="77777777" w:rsidR="002872DF" w:rsidRDefault="002872DF" w:rsidP="00A94A8B"/>
    <w:p w14:paraId="727DBE58" w14:textId="77777777" w:rsidR="00A94A8B" w:rsidRDefault="00A94A8B" w:rsidP="00A94A8B">
      <w:pPr>
        <w:pStyle w:val="Heading2"/>
        <w:rPr>
          <w:rFonts w:ascii="Times New Roman" w:hAnsi="Times New Roman"/>
          <w:i w:val="0"/>
        </w:rPr>
      </w:pPr>
      <w:r w:rsidRPr="00FA0B2D">
        <w:rPr>
          <w:rFonts w:ascii="Times New Roman" w:hAnsi="Times New Roman"/>
          <w:i w:val="0"/>
        </w:rPr>
        <w:t>PROCEDURE:</w:t>
      </w:r>
    </w:p>
    <w:p w14:paraId="5CFC1F9E" w14:textId="77777777" w:rsidR="002872DF" w:rsidRPr="002872DF" w:rsidRDefault="002872DF" w:rsidP="002872DF"/>
    <w:p w14:paraId="4F55CEBC" w14:textId="77777777" w:rsidR="00A94A8B" w:rsidRDefault="00A94A8B" w:rsidP="008F046D">
      <w:pPr>
        <w:numPr>
          <w:ilvl w:val="0"/>
          <w:numId w:val="36"/>
        </w:numPr>
      </w:pPr>
      <w:r>
        <w:t>At the first medical visit, a list of m</w:t>
      </w:r>
      <w:r w:rsidR="00543A0A">
        <w:t>edication used by the student shall</w:t>
      </w:r>
      <w:r>
        <w:t xml:space="preserve"> be obtained.  This list </w:t>
      </w:r>
      <w:r w:rsidR="00543A0A">
        <w:t xml:space="preserve">shall </w:t>
      </w:r>
      <w:r>
        <w:t>include over</w:t>
      </w:r>
      <w:r w:rsidR="00543A0A">
        <w:t xml:space="preserve"> -</w:t>
      </w:r>
      <w:r>
        <w:t xml:space="preserve"> the </w:t>
      </w:r>
      <w:r w:rsidR="00543A0A">
        <w:t xml:space="preserve">- </w:t>
      </w:r>
      <w:r>
        <w:t>counter, herbal supplements, and vitamins.</w:t>
      </w:r>
    </w:p>
    <w:p w14:paraId="29E8D013" w14:textId="77777777" w:rsidR="00A94A8B" w:rsidRDefault="00A94A8B" w:rsidP="00A94A8B"/>
    <w:p w14:paraId="63833135" w14:textId="77777777" w:rsidR="00A94A8B" w:rsidRDefault="00A94A8B" w:rsidP="007464E9">
      <w:pPr>
        <w:numPr>
          <w:ilvl w:val="0"/>
          <w:numId w:val="36"/>
        </w:numPr>
      </w:pPr>
      <w:r>
        <w:t xml:space="preserve">The list </w:t>
      </w:r>
      <w:r w:rsidR="007464E9">
        <w:t>of medications should be</w:t>
      </w:r>
      <w:r>
        <w:t xml:space="preserve"> documented under chronic medication</w:t>
      </w:r>
      <w:r w:rsidR="007464E9">
        <w:t xml:space="preserve">s on the history page </w:t>
      </w:r>
      <w:r w:rsidR="00543A0A">
        <w:t>(</w:t>
      </w:r>
      <w:r w:rsidR="007464E9">
        <w:t>inside of the chart on the right hand side</w:t>
      </w:r>
      <w:r w:rsidR="00543A0A">
        <w:t>)</w:t>
      </w:r>
      <w:r w:rsidR="007464E9">
        <w:t>.</w:t>
      </w:r>
    </w:p>
    <w:p w14:paraId="3B03A2F5" w14:textId="77777777" w:rsidR="00A94A8B" w:rsidRDefault="00A94A8B" w:rsidP="00A94A8B">
      <w:pPr>
        <w:pStyle w:val="ListParagraph"/>
      </w:pPr>
    </w:p>
    <w:p w14:paraId="158F6FA4" w14:textId="77777777" w:rsidR="00A94A8B" w:rsidRDefault="00A94A8B" w:rsidP="008F046D">
      <w:pPr>
        <w:numPr>
          <w:ilvl w:val="0"/>
          <w:numId w:val="36"/>
        </w:numPr>
      </w:pPr>
      <w:r>
        <w:t>With each subsequent visit</w:t>
      </w:r>
      <w:r w:rsidR="00186365">
        <w:t>,</w:t>
      </w:r>
      <w:r>
        <w:t xml:space="preserve"> this list of medication should be reviewed and updated</w:t>
      </w:r>
      <w:r w:rsidR="00186365">
        <w:t xml:space="preserve"> and</w:t>
      </w:r>
      <w:r>
        <w:t xml:space="preserve"> then noted on the visit form.</w:t>
      </w:r>
    </w:p>
    <w:p w14:paraId="3ABAA9DD" w14:textId="77777777" w:rsidR="00A94A8B" w:rsidRDefault="00A94A8B" w:rsidP="00A94A8B">
      <w:pPr>
        <w:pStyle w:val="ListParagraph"/>
      </w:pPr>
    </w:p>
    <w:p w14:paraId="26136179" w14:textId="77777777" w:rsidR="00A94A8B" w:rsidRDefault="00A92C50" w:rsidP="008F046D">
      <w:pPr>
        <w:numPr>
          <w:ilvl w:val="0"/>
          <w:numId w:val="36"/>
        </w:numPr>
      </w:pPr>
      <w:r>
        <w:t xml:space="preserve">Medication prescribed to be taken on a daily bases is documented under Chronic Medication.  </w:t>
      </w:r>
      <w:r w:rsidR="00A94A8B">
        <w:t>Any medications, including over the counter medications, prescribed by the SBHC provider should be listed under acute medications.</w:t>
      </w:r>
      <w:r w:rsidR="00DF532F">
        <w:t xml:space="preserve">  The acute medication page is located </w:t>
      </w:r>
      <w:r w:rsidR="00543A0A">
        <w:t>beneath</w:t>
      </w:r>
      <w:r w:rsidR="00DF532F">
        <w:t xml:space="preserve"> the history page where chronic medications are documented.</w:t>
      </w:r>
    </w:p>
    <w:p w14:paraId="508F1ECC" w14:textId="77777777" w:rsidR="00770DB0" w:rsidRDefault="00770DB0" w:rsidP="006962BA">
      <w:pPr>
        <w:tabs>
          <w:tab w:val="left" w:pos="-720"/>
          <w:tab w:val="left" w:pos="0"/>
        </w:tabs>
        <w:spacing w:line="240" w:lineRule="atLeast"/>
        <w:ind w:left="720" w:hanging="720"/>
      </w:pPr>
    </w:p>
    <w:p w14:paraId="1D9D48A9" w14:textId="77777777" w:rsidR="00770DB0" w:rsidRDefault="00770DB0" w:rsidP="006962BA">
      <w:pPr>
        <w:tabs>
          <w:tab w:val="left" w:pos="-720"/>
          <w:tab w:val="left" w:pos="0"/>
        </w:tabs>
        <w:spacing w:line="240" w:lineRule="atLeast"/>
        <w:ind w:left="720" w:hanging="720"/>
      </w:pPr>
    </w:p>
    <w:p w14:paraId="35F938FD" w14:textId="77777777" w:rsidR="00770DB0" w:rsidRDefault="00770DB0" w:rsidP="006962BA">
      <w:pPr>
        <w:tabs>
          <w:tab w:val="left" w:pos="-720"/>
          <w:tab w:val="left" w:pos="0"/>
        </w:tabs>
        <w:spacing w:line="240" w:lineRule="atLeast"/>
        <w:ind w:left="720" w:hanging="720"/>
      </w:pPr>
    </w:p>
    <w:p w14:paraId="350C013A" w14:textId="77777777" w:rsidR="00770DB0" w:rsidRDefault="00770DB0" w:rsidP="006962BA">
      <w:pPr>
        <w:tabs>
          <w:tab w:val="left" w:pos="-720"/>
          <w:tab w:val="left" w:pos="0"/>
        </w:tabs>
        <w:spacing w:line="240" w:lineRule="atLeast"/>
        <w:ind w:left="720" w:hanging="720"/>
      </w:pPr>
    </w:p>
    <w:p w14:paraId="2897D434" w14:textId="77777777" w:rsidR="00770DB0" w:rsidRDefault="00770DB0" w:rsidP="006962BA">
      <w:pPr>
        <w:tabs>
          <w:tab w:val="left" w:pos="-720"/>
          <w:tab w:val="left" w:pos="0"/>
        </w:tabs>
        <w:spacing w:line="240" w:lineRule="atLeast"/>
        <w:ind w:left="720" w:hanging="720"/>
      </w:pPr>
    </w:p>
    <w:p w14:paraId="63B4A954" w14:textId="77777777" w:rsidR="00770DB0" w:rsidRDefault="00770DB0" w:rsidP="006962BA">
      <w:pPr>
        <w:tabs>
          <w:tab w:val="left" w:pos="-720"/>
          <w:tab w:val="left" w:pos="0"/>
        </w:tabs>
        <w:spacing w:line="240" w:lineRule="atLeast"/>
        <w:ind w:left="720" w:hanging="720"/>
      </w:pPr>
    </w:p>
    <w:p w14:paraId="24D0DE93" w14:textId="77777777" w:rsidR="00770DB0" w:rsidRDefault="00770DB0" w:rsidP="006962BA">
      <w:pPr>
        <w:tabs>
          <w:tab w:val="left" w:pos="-720"/>
          <w:tab w:val="left" w:pos="0"/>
        </w:tabs>
        <w:spacing w:line="240" w:lineRule="atLeast"/>
        <w:ind w:left="720" w:hanging="720"/>
      </w:pPr>
    </w:p>
    <w:p w14:paraId="7BF765D2" w14:textId="77777777" w:rsidR="00770DB0" w:rsidRDefault="00770DB0" w:rsidP="006962BA">
      <w:pPr>
        <w:tabs>
          <w:tab w:val="left" w:pos="-720"/>
          <w:tab w:val="left" w:pos="0"/>
        </w:tabs>
        <w:spacing w:line="240" w:lineRule="atLeast"/>
        <w:ind w:left="720" w:hanging="720"/>
      </w:pPr>
    </w:p>
    <w:p w14:paraId="5D0A20E0" w14:textId="77777777" w:rsidR="00A94A8B" w:rsidRDefault="00A94A8B" w:rsidP="006962BA">
      <w:pPr>
        <w:tabs>
          <w:tab w:val="left" w:pos="-720"/>
          <w:tab w:val="left" w:pos="0"/>
        </w:tabs>
        <w:spacing w:line="240" w:lineRule="atLeast"/>
        <w:ind w:left="720" w:hanging="720"/>
      </w:pPr>
    </w:p>
    <w:p w14:paraId="689C0751" w14:textId="77777777" w:rsidR="00A94A8B" w:rsidRDefault="00A94A8B" w:rsidP="006962BA">
      <w:pPr>
        <w:tabs>
          <w:tab w:val="left" w:pos="-720"/>
          <w:tab w:val="left" w:pos="0"/>
        </w:tabs>
        <w:spacing w:line="240" w:lineRule="atLeast"/>
        <w:ind w:left="720" w:hanging="720"/>
      </w:pPr>
    </w:p>
    <w:p w14:paraId="44D19561" w14:textId="77777777" w:rsidR="00A94A8B" w:rsidRDefault="00A94A8B" w:rsidP="006962BA">
      <w:pPr>
        <w:tabs>
          <w:tab w:val="left" w:pos="-720"/>
          <w:tab w:val="left" w:pos="0"/>
        </w:tabs>
        <w:spacing w:line="240" w:lineRule="atLeast"/>
        <w:ind w:left="720" w:hanging="720"/>
      </w:pPr>
    </w:p>
    <w:p w14:paraId="375C73BE" w14:textId="77777777" w:rsidR="00A94A8B" w:rsidRDefault="00A94A8B" w:rsidP="006962BA">
      <w:pPr>
        <w:tabs>
          <w:tab w:val="left" w:pos="-720"/>
          <w:tab w:val="left" w:pos="0"/>
        </w:tabs>
        <w:spacing w:line="240" w:lineRule="atLeast"/>
        <w:ind w:left="720" w:hanging="720"/>
      </w:pPr>
    </w:p>
    <w:p w14:paraId="70D12121" w14:textId="77777777" w:rsidR="00AE34BC" w:rsidRDefault="00AE34BC" w:rsidP="006962BA">
      <w:pPr>
        <w:tabs>
          <w:tab w:val="left" w:pos="-720"/>
          <w:tab w:val="left" w:pos="0"/>
        </w:tabs>
        <w:spacing w:line="240" w:lineRule="atLeast"/>
        <w:ind w:left="720" w:hanging="720"/>
      </w:pPr>
    </w:p>
    <w:p w14:paraId="21F0D86A" w14:textId="77777777" w:rsidR="003C19D7" w:rsidRDefault="003C19D7" w:rsidP="006962BA">
      <w:pPr>
        <w:tabs>
          <w:tab w:val="left" w:pos="-720"/>
          <w:tab w:val="left" w:pos="0"/>
        </w:tabs>
        <w:spacing w:line="240" w:lineRule="atLeast"/>
        <w:ind w:left="720" w:hanging="720"/>
      </w:pPr>
    </w:p>
    <w:p w14:paraId="2FAB23DD" w14:textId="77777777" w:rsidR="003C19D7" w:rsidRDefault="003C19D7" w:rsidP="006962BA">
      <w:pPr>
        <w:tabs>
          <w:tab w:val="left" w:pos="-720"/>
          <w:tab w:val="left" w:pos="0"/>
        </w:tabs>
        <w:spacing w:line="240" w:lineRule="atLeast"/>
        <w:ind w:left="720" w:hanging="720"/>
      </w:pPr>
    </w:p>
    <w:p w14:paraId="538BA874" w14:textId="77777777" w:rsidR="003C19D7" w:rsidRDefault="003C19D7" w:rsidP="006962BA">
      <w:pPr>
        <w:tabs>
          <w:tab w:val="left" w:pos="-720"/>
          <w:tab w:val="left" w:pos="0"/>
        </w:tabs>
        <w:spacing w:line="240" w:lineRule="atLeast"/>
        <w:ind w:left="720" w:hanging="720"/>
      </w:pPr>
    </w:p>
    <w:p w14:paraId="2FCA5BCF" w14:textId="77777777" w:rsidR="00AE34BC" w:rsidRDefault="00AE34BC" w:rsidP="006962BA">
      <w:pPr>
        <w:tabs>
          <w:tab w:val="left" w:pos="-720"/>
          <w:tab w:val="left" w:pos="0"/>
        </w:tabs>
        <w:spacing w:line="240" w:lineRule="atLeast"/>
        <w:ind w:left="720" w:hanging="720"/>
      </w:pPr>
    </w:p>
    <w:p w14:paraId="0130DCBC" w14:textId="77777777" w:rsidR="00A94A8B" w:rsidRDefault="00A94A8B" w:rsidP="006962BA">
      <w:pPr>
        <w:tabs>
          <w:tab w:val="left" w:pos="-720"/>
          <w:tab w:val="left" w:pos="0"/>
        </w:tabs>
        <w:spacing w:line="240" w:lineRule="atLeast"/>
        <w:ind w:left="720" w:hanging="720"/>
      </w:pPr>
    </w:p>
    <w:p w14:paraId="4A90C52E" w14:textId="77777777" w:rsidR="00794CA9" w:rsidRDefault="00794CA9" w:rsidP="006962BA">
      <w:pPr>
        <w:tabs>
          <w:tab w:val="left" w:pos="-720"/>
          <w:tab w:val="left" w:pos="0"/>
        </w:tabs>
        <w:spacing w:line="240" w:lineRule="atLeast"/>
        <w:ind w:left="720" w:hanging="720"/>
      </w:pPr>
    </w:p>
    <w:p w14:paraId="2EE947FC" w14:textId="77777777" w:rsidR="00393981" w:rsidRDefault="00393981" w:rsidP="006962BA">
      <w:pPr>
        <w:tabs>
          <w:tab w:val="left" w:pos="-720"/>
          <w:tab w:val="left" w:pos="0"/>
        </w:tabs>
        <w:spacing w:line="240" w:lineRule="atLeast"/>
        <w:ind w:left="720" w:hanging="720"/>
      </w:pPr>
    </w:p>
    <w:p w14:paraId="467B5E6C" w14:textId="77777777" w:rsidR="00A94A8B" w:rsidRDefault="00A94A8B" w:rsidP="00A94A8B">
      <w:pPr>
        <w:pStyle w:val="Title"/>
        <w:jc w:val="center"/>
      </w:pPr>
      <w:r>
        <w:lastRenderedPageBreak/>
        <w:t>CHRISTIANA CARE HEALTH SERVICES POLICY</w:t>
      </w:r>
    </w:p>
    <w:p w14:paraId="05E220D7" w14:textId="77777777" w:rsidR="00A94A8B" w:rsidRPr="000F71FD" w:rsidRDefault="00A94A8B" w:rsidP="00A94A8B">
      <w:pPr>
        <w:pStyle w:val="Title"/>
        <w:jc w:val="center"/>
      </w:pPr>
      <w:r>
        <w:t>SCHOOL</w:t>
      </w:r>
      <w:r w:rsidR="00EF7603">
        <w:t>-</w:t>
      </w:r>
      <w:r>
        <w:t>BASED HEALTH CENTER</w:t>
      </w:r>
    </w:p>
    <w:p w14:paraId="4F129625" w14:textId="77777777" w:rsidR="00A94A8B" w:rsidRDefault="00A94A8B" w:rsidP="00A94A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A94A8B" w14:paraId="376D8A1A" w14:textId="77777777" w:rsidTr="000C22C7">
        <w:tc>
          <w:tcPr>
            <w:tcW w:w="4428" w:type="dxa"/>
          </w:tcPr>
          <w:p w14:paraId="1716F292" w14:textId="77777777" w:rsidR="00A94A8B" w:rsidRDefault="00A94A8B" w:rsidP="000C22C7">
            <w:r>
              <w:t>POLICY TITLE:</w:t>
            </w:r>
          </w:p>
        </w:tc>
        <w:tc>
          <w:tcPr>
            <w:tcW w:w="4428" w:type="dxa"/>
          </w:tcPr>
          <w:p w14:paraId="66647872" w14:textId="77777777" w:rsidR="00A94A8B" w:rsidRPr="00E008C2" w:rsidRDefault="00A94A8B" w:rsidP="000C22C7">
            <w:pPr>
              <w:pStyle w:val="Heading1"/>
            </w:pPr>
            <w:r w:rsidRPr="00E008C2">
              <w:t>Missed Appointment</w:t>
            </w:r>
          </w:p>
        </w:tc>
      </w:tr>
      <w:tr w:rsidR="00A94A8B" w14:paraId="00E28F95" w14:textId="77777777" w:rsidTr="000C22C7">
        <w:tc>
          <w:tcPr>
            <w:tcW w:w="4428" w:type="dxa"/>
          </w:tcPr>
          <w:p w14:paraId="0057D560" w14:textId="77777777" w:rsidR="00A94A8B" w:rsidRDefault="00A94A8B" w:rsidP="000C22C7">
            <w:r>
              <w:t>SECTION:</w:t>
            </w:r>
          </w:p>
        </w:tc>
        <w:tc>
          <w:tcPr>
            <w:tcW w:w="4428" w:type="dxa"/>
          </w:tcPr>
          <w:p w14:paraId="44A173C1" w14:textId="77777777" w:rsidR="00A94A8B" w:rsidRPr="00E008C2" w:rsidRDefault="00A94A8B" w:rsidP="002016BB">
            <w:r w:rsidRPr="00E008C2">
              <w:t>SBHC</w:t>
            </w:r>
          </w:p>
        </w:tc>
      </w:tr>
      <w:tr w:rsidR="00A94A8B" w14:paraId="1E1309F9" w14:textId="77777777" w:rsidTr="000C22C7">
        <w:tc>
          <w:tcPr>
            <w:tcW w:w="4428" w:type="dxa"/>
          </w:tcPr>
          <w:p w14:paraId="0EAAE82D" w14:textId="77777777" w:rsidR="00A94A8B" w:rsidRDefault="00A94A8B" w:rsidP="000C22C7">
            <w:r>
              <w:t xml:space="preserve">LAST </w:t>
            </w:r>
            <w:r w:rsidRPr="000F71FD">
              <w:t>REVISION/REVIEW</w:t>
            </w:r>
            <w:r>
              <w:t xml:space="preserve"> DATE:</w:t>
            </w:r>
          </w:p>
        </w:tc>
        <w:tc>
          <w:tcPr>
            <w:tcW w:w="4428" w:type="dxa"/>
          </w:tcPr>
          <w:p w14:paraId="4D99BDCC" w14:textId="77777777" w:rsidR="00A94A8B" w:rsidRPr="00E008C2" w:rsidRDefault="00715B7D" w:rsidP="000C22C7">
            <w:r>
              <w:t>09/1</w:t>
            </w:r>
            <w:r w:rsidR="00676E6C">
              <w:t>9</w:t>
            </w:r>
          </w:p>
        </w:tc>
      </w:tr>
      <w:tr w:rsidR="00A94A8B" w14:paraId="112ACB97" w14:textId="77777777" w:rsidTr="000C22C7">
        <w:tc>
          <w:tcPr>
            <w:tcW w:w="4428" w:type="dxa"/>
          </w:tcPr>
          <w:p w14:paraId="5B7262EE" w14:textId="77777777" w:rsidR="00A94A8B" w:rsidRDefault="00A94A8B" w:rsidP="000C22C7">
            <w:r>
              <w:t>DATE OF ORIGIN:</w:t>
            </w:r>
          </w:p>
        </w:tc>
        <w:tc>
          <w:tcPr>
            <w:tcW w:w="4428" w:type="dxa"/>
          </w:tcPr>
          <w:p w14:paraId="4E4A3D9F" w14:textId="77777777" w:rsidR="00A94A8B" w:rsidRDefault="00A94A8B" w:rsidP="000C22C7"/>
        </w:tc>
      </w:tr>
    </w:tbl>
    <w:p w14:paraId="31D116A1" w14:textId="77777777" w:rsidR="00A94A8B" w:rsidRDefault="00A94A8B" w:rsidP="00A94A8B"/>
    <w:p w14:paraId="3D5DEFDC" w14:textId="77777777" w:rsidR="00A94A8B" w:rsidRPr="00FA0B2D" w:rsidRDefault="00A94A8B" w:rsidP="00A94A8B">
      <w:pPr>
        <w:pStyle w:val="Heading2"/>
        <w:rPr>
          <w:rFonts w:ascii="Times New Roman" w:hAnsi="Times New Roman"/>
          <w:i w:val="0"/>
        </w:rPr>
      </w:pPr>
      <w:r w:rsidRPr="00FA0B2D">
        <w:rPr>
          <w:rFonts w:ascii="Times New Roman" w:hAnsi="Times New Roman"/>
          <w:i w:val="0"/>
        </w:rPr>
        <w:t>POLICY:</w:t>
      </w:r>
    </w:p>
    <w:p w14:paraId="57C7AECD" w14:textId="77777777" w:rsidR="00A94A8B" w:rsidRDefault="00A94A8B" w:rsidP="00A94A8B">
      <w:r>
        <w:t>In order to encourage responsible use of health care, the following procedure will be followed with regard to student’s failure to attend scheduled appointments.</w:t>
      </w:r>
    </w:p>
    <w:p w14:paraId="2289CD2F" w14:textId="77777777" w:rsidR="00A94A8B" w:rsidRDefault="00A94A8B" w:rsidP="00A94A8B"/>
    <w:p w14:paraId="1B914E55" w14:textId="77777777" w:rsidR="00A94A8B" w:rsidRPr="00FA0B2D" w:rsidRDefault="00A94A8B" w:rsidP="00A94A8B">
      <w:pPr>
        <w:pStyle w:val="Heading2"/>
        <w:rPr>
          <w:rFonts w:ascii="Times New Roman" w:hAnsi="Times New Roman"/>
          <w:i w:val="0"/>
        </w:rPr>
      </w:pPr>
      <w:r w:rsidRPr="00FA0B2D">
        <w:rPr>
          <w:rFonts w:ascii="Times New Roman" w:hAnsi="Times New Roman"/>
          <w:i w:val="0"/>
        </w:rPr>
        <w:t>PROCEDURE:</w:t>
      </w:r>
    </w:p>
    <w:p w14:paraId="3076C695" w14:textId="77777777" w:rsidR="00A94A8B" w:rsidRDefault="00A94A8B" w:rsidP="008F046D">
      <w:pPr>
        <w:numPr>
          <w:ilvl w:val="0"/>
          <w:numId w:val="37"/>
        </w:numPr>
      </w:pPr>
      <w:r>
        <w:t xml:space="preserve">When a student does not arrive for an appointment, </w:t>
      </w:r>
      <w:r w:rsidR="00460808">
        <w:t xml:space="preserve">a note is made in the student’s chart. </w:t>
      </w:r>
    </w:p>
    <w:p w14:paraId="57AD0257" w14:textId="77777777" w:rsidR="00A94A8B" w:rsidRDefault="00A94A8B" w:rsidP="006F1F10"/>
    <w:p w14:paraId="233FB6FF" w14:textId="77777777" w:rsidR="006F1F10" w:rsidRDefault="006F1F10" w:rsidP="008F046D">
      <w:pPr>
        <w:numPr>
          <w:ilvl w:val="0"/>
          <w:numId w:val="37"/>
        </w:numPr>
      </w:pPr>
      <w:r>
        <w:t xml:space="preserve">Attempts will be made to reschedule a follow-up with the student.  </w:t>
      </w:r>
    </w:p>
    <w:p w14:paraId="5E5C23FC" w14:textId="77777777" w:rsidR="006F1F10" w:rsidRDefault="006F1F10" w:rsidP="006F1F10">
      <w:pPr>
        <w:pStyle w:val="ListParagraph"/>
      </w:pPr>
    </w:p>
    <w:p w14:paraId="0FDD621A" w14:textId="77777777" w:rsidR="006F1F10" w:rsidRDefault="006F1F10" w:rsidP="008F046D">
      <w:pPr>
        <w:numPr>
          <w:ilvl w:val="0"/>
          <w:numId w:val="37"/>
        </w:numPr>
      </w:pPr>
      <w:r>
        <w:t>The appropriate provider will assess t</w:t>
      </w:r>
      <w:r w:rsidR="000D526E">
        <w:t>he level of need and</w:t>
      </w:r>
      <w:r>
        <w:t xml:space="preserve"> if deem</w:t>
      </w:r>
      <w:r w:rsidR="002872DF">
        <w:t>ed</w:t>
      </w:r>
      <w:r>
        <w:t xml:space="preserve"> necessary</w:t>
      </w:r>
      <w:r w:rsidR="000D526E">
        <w:t>,</w:t>
      </w:r>
      <w:r>
        <w:t xml:space="preserve"> the provider will have the student called to the SBHC from class.</w:t>
      </w:r>
    </w:p>
    <w:p w14:paraId="3B0933F8" w14:textId="77777777" w:rsidR="006F1F10" w:rsidRDefault="006F1F10" w:rsidP="006F1F10">
      <w:pPr>
        <w:pStyle w:val="ListParagraph"/>
      </w:pPr>
    </w:p>
    <w:p w14:paraId="6B1B9798" w14:textId="77777777" w:rsidR="006F1F10" w:rsidRDefault="006F1F10" w:rsidP="008F046D">
      <w:pPr>
        <w:numPr>
          <w:ilvl w:val="0"/>
          <w:numId w:val="37"/>
        </w:numPr>
      </w:pPr>
      <w:r>
        <w:t>The provider may notify the teacher that a student has missed their appointment at the SBHC.</w:t>
      </w:r>
    </w:p>
    <w:p w14:paraId="1C938EA4" w14:textId="77777777" w:rsidR="006F1F10" w:rsidRDefault="006F1F10" w:rsidP="006F1F10">
      <w:pPr>
        <w:pStyle w:val="ListParagraph"/>
      </w:pPr>
    </w:p>
    <w:p w14:paraId="63D3FD1F" w14:textId="77777777" w:rsidR="006F1F10" w:rsidRDefault="006F1F10" w:rsidP="008F046D">
      <w:pPr>
        <w:numPr>
          <w:ilvl w:val="0"/>
          <w:numId w:val="37"/>
        </w:numPr>
      </w:pPr>
      <w:r>
        <w:t>If the teacher or administration inquires the SBHC staff can verify if student was in the SBHC.</w:t>
      </w:r>
    </w:p>
    <w:p w14:paraId="56A27C68" w14:textId="77777777" w:rsidR="006F1F10" w:rsidRDefault="006F1F10" w:rsidP="006F1F10">
      <w:pPr>
        <w:spacing w:line="240" w:lineRule="atLeast"/>
      </w:pPr>
    </w:p>
    <w:p w14:paraId="328B7C12" w14:textId="77777777" w:rsidR="006F1F10" w:rsidRDefault="006F1F10" w:rsidP="006F1F10">
      <w:pPr>
        <w:pStyle w:val="ListParagraph"/>
      </w:pPr>
    </w:p>
    <w:p w14:paraId="2C2393A9" w14:textId="77777777" w:rsidR="006F1F10" w:rsidRDefault="006F1F10" w:rsidP="006F1F10">
      <w:pPr>
        <w:spacing w:line="240" w:lineRule="atLeast"/>
      </w:pPr>
    </w:p>
    <w:p w14:paraId="6BE47B0E" w14:textId="77777777" w:rsidR="00A94A8B" w:rsidRDefault="00A94A8B" w:rsidP="006962BA">
      <w:pPr>
        <w:tabs>
          <w:tab w:val="left" w:pos="-720"/>
          <w:tab w:val="left" w:pos="0"/>
        </w:tabs>
        <w:spacing w:line="240" w:lineRule="atLeast"/>
        <w:ind w:left="720" w:hanging="720"/>
      </w:pPr>
    </w:p>
    <w:p w14:paraId="3751BEEC" w14:textId="77777777" w:rsidR="00A94A8B" w:rsidRDefault="00A94A8B" w:rsidP="006962BA">
      <w:pPr>
        <w:tabs>
          <w:tab w:val="left" w:pos="-720"/>
          <w:tab w:val="left" w:pos="0"/>
        </w:tabs>
        <w:spacing w:line="240" w:lineRule="atLeast"/>
        <w:ind w:left="720" w:hanging="720"/>
      </w:pPr>
    </w:p>
    <w:p w14:paraId="561640DF" w14:textId="77777777" w:rsidR="00A94A8B" w:rsidRDefault="00A94A8B" w:rsidP="006962BA">
      <w:pPr>
        <w:tabs>
          <w:tab w:val="left" w:pos="-720"/>
          <w:tab w:val="left" w:pos="0"/>
        </w:tabs>
        <w:spacing w:line="240" w:lineRule="atLeast"/>
        <w:ind w:left="720" w:hanging="720"/>
      </w:pPr>
    </w:p>
    <w:p w14:paraId="2EC37C63" w14:textId="77777777" w:rsidR="00A94A8B" w:rsidRDefault="00A94A8B" w:rsidP="006962BA">
      <w:pPr>
        <w:tabs>
          <w:tab w:val="left" w:pos="-720"/>
          <w:tab w:val="left" w:pos="0"/>
        </w:tabs>
        <w:spacing w:line="240" w:lineRule="atLeast"/>
        <w:ind w:left="720" w:hanging="720"/>
      </w:pPr>
    </w:p>
    <w:p w14:paraId="1C879F7C" w14:textId="77777777" w:rsidR="00A94A8B" w:rsidRDefault="00A94A8B" w:rsidP="006962BA">
      <w:pPr>
        <w:tabs>
          <w:tab w:val="left" w:pos="-720"/>
          <w:tab w:val="left" w:pos="0"/>
        </w:tabs>
        <w:spacing w:line="240" w:lineRule="atLeast"/>
        <w:ind w:left="720" w:hanging="720"/>
      </w:pPr>
    </w:p>
    <w:p w14:paraId="19FE1065" w14:textId="77777777" w:rsidR="00A94A8B" w:rsidRDefault="00A94A8B" w:rsidP="006962BA">
      <w:pPr>
        <w:tabs>
          <w:tab w:val="left" w:pos="-720"/>
          <w:tab w:val="left" w:pos="0"/>
        </w:tabs>
        <w:spacing w:line="240" w:lineRule="atLeast"/>
        <w:ind w:left="720" w:hanging="720"/>
      </w:pPr>
    </w:p>
    <w:p w14:paraId="42C7BCF2" w14:textId="77777777" w:rsidR="00A94A8B" w:rsidRDefault="00A94A8B" w:rsidP="006962BA">
      <w:pPr>
        <w:tabs>
          <w:tab w:val="left" w:pos="-720"/>
          <w:tab w:val="left" w:pos="0"/>
        </w:tabs>
        <w:spacing w:line="240" w:lineRule="atLeast"/>
        <w:ind w:left="720" w:hanging="720"/>
      </w:pPr>
    </w:p>
    <w:p w14:paraId="03A869FB" w14:textId="77777777" w:rsidR="00A94A8B" w:rsidRDefault="00A94A8B" w:rsidP="006962BA">
      <w:pPr>
        <w:tabs>
          <w:tab w:val="left" w:pos="-720"/>
          <w:tab w:val="left" w:pos="0"/>
        </w:tabs>
        <w:spacing w:line="240" w:lineRule="atLeast"/>
        <w:ind w:left="720" w:hanging="720"/>
      </w:pPr>
    </w:p>
    <w:p w14:paraId="6EF68265" w14:textId="77777777" w:rsidR="00A94A8B" w:rsidRDefault="00A94A8B" w:rsidP="006962BA">
      <w:pPr>
        <w:tabs>
          <w:tab w:val="left" w:pos="-720"/>
          <w:tab w:val="left" w:pos="0"/>
        </w:tabs>
        <w:spacing w:line="240" w:lineRule="atLeast"/>
        <w:ind w:left="720" w:hanging="720"/>
      </w:pPr>
    </w:p>
    <w:p w14:paraId="01F55016" w14:textId="77777777" w:rsidR="00A94A8B" w:rsidRDefault="00A94A8B" w:rsidP="006962BA">
      <w:pPr>
        <w:tabs>
          <w:tab w:val="left" w:pos="-720"/>
          <w:tab w:val="left" w:pos="0"/>
        </w:tabs>
        <w:spacing w:line="240" w:lineRule="atLeast"/>
        <w:ind w:left="720" w:hanging="720"/>
      </w:pPr>
    </w:p>
    <w:p w14:paraId="3B0E04FB" w14:textId="77777777" w:rsidR="00A94A8B" w:rsidRDefault="00A94A8B" w:rsidP="006962BA">
      <w:pPr>
        <w:tabs>
          <w:tab w:val="left" w:pos="-720"/>
          <w:tab w:val="left" w:pos="0"/>
        </w:tabs>
        <w:spacing w:line="240" w:lineRule="atLeast"/>
        <w:ind w:left="720" w:hanging="720"/>
      </w:pPr>
    </w:p>
    <w:p w14:paraId="23E1D260" w14:textId="77777777" w:rsidR="00A94A8B" w:rsidRDefault="00A94A8B" w:rsidP="006962BA">
      <w:pPr>
        <w:tabs>
          <w:tab w:val="left" w:pos="-720"/>
          <w:tab w:val="left" w:pos="0"/>
        </w:tabs>
        <w:spacing w:line="240" w:lineRule="atLeast"/>
        <w:ind w:left="720" w:hanging="720"/>
      </w:pPr>
    </w:p>
    <w:p w14:paraId="29507868" w14:textId="77777777" w:rsidR="00FA0B2D" w:rsidRDefault="00FA0B2D" w:rsidP="006962BA">
      <w:pPr>
        <w:tabs>
          <w:tab w:val="left" w:pos="-720"/>
          <w:tab w:val="left" w:pos="0"/>
        </w:tabs>
        <w:spacing w:line="240" w:lineRule="atLeast"/>
        <w:ind w:left="720" w:hanging="720"/>
      </w:pPr>
    </w:p>
    <w:p w14:paraId="0F27E4DB" w14:textId="77777777" w:rsidR="003C19D7" w:rsidRDefault="003C19D7" w:rsidP="006962BA">
      <w:pPr>
        <w:tabs>
          <w:tab w:val="left" w:pos="-720"/>
          <w:tab w:val="left" w:pos="0"/>
        </w:tabs>
        <w:spacing w:line="240" w:lineRule="atLeast"/>
        <w:ind w:left="720" w:hanging="720"/>
      </w:pPr>
    </w:p>
    <w:p w14:paraId="08836C72" w14:textId="77777777" w:rsidR="003C19D7" w:rsidRDefault="003C19D7" w:rsidP="006962BA">
      <w:pPr>
        <w:tabs>
          <w:tab w:val="left" w:pos="-720"/>
          <w:tab w:val="left" w:pos="0"/>
        </w:tabs>
        <w:spacing w:line="240" w:lineRule="atLeast"/>
        <w:ind w:left="720" w:hanging="720"/>
      </w:pPr>
    </w:p>
    <w:p w14:paraId="34E3FE72" w14:textId="77777777" w:rsidR="003C19D7" w:rsidRDefault="003C19D7" w:rsidP="006962BA">
      <w:pPr>
        <w:tabs>
          <w:tab w:val="left" w:pos="-720"/>
          <w:tab w:val="left" w:pos="0"/>
        </w:tabs>
        <w:spacing w:line="240" w:lineRule="atLeast"/>
        <w:ind w:left="720" w:hanging="720"/>
      </w:pPr>
    </w:p>
    <w:p w14:paraId="29A53BA0" w14:textId="77777777" w:rsidR="00A94A8B" w:rsidRDefault="00A94A8B" w:rsidP="006962BA">
      <w:pPr>
        <w:tabs>
          <w:tab w:val="left" w:pos="-720"/>
          <w:tab w:val="left" w:pos="0"/>
        </w:tabs>
        <w:spacing w:line="240" w:lineRule="atLeast"/>
        <w:ind w:left="720" w:hanging="720"/>
      </w:pPr>
    </w:p>
    <w:p w14:paraId="42ED254B" w14:textId="77777777" w:rsidR="00794CA9" w:rsidRDefault="00794CA9" w:rsidP="006962BA">
      <w:pPr>
        <w:tabs>
          <w:tab w:val="left" w:pos="-720"/>
          <w:tab w:val="left" w:pos="0"/>
        </w:tabs>
        <w:spacing w:line="240" w:lineRule="atLeast"/>
        <w:ind w:left="720" w:hanging="720"/>
      </w:pPr>
    </w:p>
    <w:p w14:paraId="1EBC829E" w14:textId="77777777" w:rsidR="001544AD" w:rsidRDefault="001544AD" w:rsidP="006962BA">
      <w:pPr>
        <w:tabs>
          <w:tab w:val="left" w:pos="-720"/>
          <w:tab w:val="left" w:pos="0"/>
        </w:tabs>
        <w:spacing w:line="240" w:lineRule="atLeast"/>
        <w:ind w:left="720" w:hanging="720"/>
      </w:pPr>
    </w:p>
    <w:p w14:paraId="40EBAF1B" w14:textId="77777777" w:rsidR="001544AD" w:rsidRDefault="001544AD" w:rsidP="006962BA">
      <w:pPr>
        <w:tabs>
          <w:tab w:val="left" w:pos="-720"/>
          <w:tab w:val="left" w:pos="0"/>
        </w:tabs>
        <w:spacing w:line="240" w:lineRule="atLeast"/>
        <w:ind w:left="720" w:hanging="720"/>
      </w:pPr>
    </w:p>
    <w:p w14:paraId="2CA97221" w14:textId="77777777" w:rsidR="00A94A8B" w:rsidRPr="00A2165F" w:rsidRDefault="00A94A8B" w:rsidP="00A94A8B">
      <w:pPr>
        <w:pStyle w:val="Title"/>
        <w:jc w:val="center"/>
        <w:rPr>
          <w:b w:val="0"/>
        </w:rPr>
      </w:pPr>
      <w:r w:rsidRPr="00A2165F">
        <w:lastRenderedPageBreak/>
        <w:t>CHRISTIANA CARE HEALTH SERVICES POLICY</w:t>
      </w:r>
    </w:p>
    <w:p w14:paraId="7B8C3539" w14:textId="77777777" w:rsidR="00A94A8B" w:rsidRDefault="00A94A8B" w:rsidP="00A94A8B">
      <w:pPr>
        <w:jc w:val="center"/>
        <w:rPr>
          <w:b/>
          <w:sz w:val="28"/>
          <w:szCs w:val="28"/>
        </w:rPr>
      </w:pPr>
      <w:r w:rsidRPr="00A2165F">
        <w:rPr>
          <w:b/>
          <w:sz w:val="28"/>
          <w:szCs w:val="28"/>
        </w:rPr>
        <w:t>SCHOOL</w:t>
      </w:r>
      <w:r w:rsidR="00EF7603">
        <w:rPr>
          <w:b/>
          <w:sz w:val="28"/>
          <w:szCs w:val="28"/>
        </w:rPr>
        <w:t>-</w:t>
      </w:r>
      <w:r w:rsidRPr="00A2165F">
        <w:rPr>
          <w:b/>
          <w:sz w:val="28"/>
          <w:szCs w:val="28"/>
        </w:rPr>
        <w:t>BASED HEALTH CENTER</w:t>
      </w:r>
    </w:p>
    <w:p w14:paraId="4CE2D8B9" w14:textId="77777777" w:rsidR="00A94A8B" w:rsidRPr="00A2165F" w:rsidRDefault="00A94A8B" w:rsidP="00A94A8B">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590"/>
      </w:tblGrid>
      <w:tr w:rsidR="00A94A8B" w14:paraId="137AA59C" w14:textId="77777777" w:rsidTr="000C22C7">
        <w:tc>
          <w:tcPr>
            <w:tcW w:w="4428" w:type="dxa"/>
          </w:tcPr>
          <w:p w14:paraId="35A1055A" w14:textId="77777777" w:rsidR="00A94A8B" w:rsidRPr="00A2165F" w:rsidRDefault="00A94A8B" w:rsidP="000C22C7">
            <w:pPr>
              <w:rPr>
                <w:szCs w:val="24"/>
              </w:rPr>
            </w:pPr>
            <w:r w:rsidRPr="00A2165F">
              <w:rPr>
                <w:szCs w:val="24"/>
              </w:rPr>
              <w:t>POLICY TITLE:</w:t>
            </w:r>
          </w:p>
        </w:tc>
        <w:tc>
          <w:tcPr>
            <w:tcW w:w="4590" w:type="dxa"/>
          </w:tcPr>
          <w:p w14:paraId="7D5726DB" w14:textId="77777777" w:rsidR="00A94A8B" w:rsidRPr="00463A5F" w:rsidRDefault="00A94A8B" w:rsidP="000C22C7">
            <w:pPr>
              <w:pStyle w:val="Heading1"/>
              <w:rPr>
                <w:szCs w:val="24"/>
                <w:highlight w:val="lightGray"/>
              </w:rPr>
            </w:pPr>
            <w:r w:rsidRPr="00B81B41">
              <w:rPr>
                <w:szCs w:val="24"/>
              </w:rPr>
              <w:t>Office Security</w:t>
            </w:r>
          </w:p>
        </w:tc>
      </w:tr>
      <w:tr w:rsidR="00A94A8B" w14:paraId="45A28C1D" w14:textId="77777777" w:rsidTr="000C22C7">
        <w:tc>
          <w:tcPr>
            <w:tcW w:w="4428" w:type="dxa"/>
          </w:tcPr>
          <w:p w14:paraId="6330037F" w14:textId="77777777" w:rsidR="00A94A8B" w:rsidRPr="00A2165F" w:rsidRDefault="00A94A8B" w:rsidP="000C22C7">
            <w:pPr>
              <w:rPr>
                <w:szCs w:val="24"/>
              </w:rPr>
            </w:pPr>
            <w:r>
              <w:rPr>
                <w:szCs w:val="24"/>
              </w:rPr>
              <w:t>SEC</w:t>
            </w:r>
            <w:r w:rsidRPr="00A2165F">
              <w:rPr>
                <w:szCs w:val="24"/>
              </w:rPr>
              <w:t>TION:</w:t>
            </w:r>
          </w:p>
        </w:tc>
        <w:tc>
          <w:tcPr>
            <w:tcW w:w="4590" w:type="dxa"/>
          </w:tcPr>
          <w:p w14:paraId="44031752" w14:textId="77777777" w:rsidR="00A94A8B" w:rsidRPr="00A2165F" w:rsidRDefault="00A94A8B" w:rsidP="00313C7A">
            <w:pPr>
              <w:rPr>
                <w:szCs w:val="24"/>
              </w:rPr>
            </w:pPr>
            <w:r>
              <w:rPr>
                <w:szCs w:val="24"/>
              </w:rPr>
              <w:t>SBHC</w:t>
            </w:r>
          </w:p>
        </w:tc>
      </w:tr>
      <w:tr w:rsidR="00A94A8B" w14:paraId="61A2E13E" w14:textId="77777777" w:rsidTr="000C22C7">
        <w:tc>
          <w:tcPr>
            <w:tcW w:w="4428" w:type="dxa"/>
            <w:tcBorders>
              <w:bottom w:val="single" w:sz="4" w:space="0" w:color="auto"/>
            </w:tcBorders>
          </w:tcPr>
          <w:p w14:paraId="07E620E3" w14:textId="77777777" w:rsidR="00A94A8B" w:rsidRPr="00A2165F" w:rsidRDefault="00A94A8B" w:rsidP="000C22C7">
            <w:pPr>
              <w:rPr>
                <w:szCs w:val="24"/>
              </w:rPr>
            </w:pPr>
            <w:r w:rsidRPr="00A2165F">
              <w:rPr>
                <w:szCs w:val="24"/>
              </w:rPr>
              <w:t>LAST REVISION/REVIEW DATE:</w:t>
            </w:r>
          </w:p>
        </w:tc>
        <w:tc>
          <w:tcPr>
            <w:tcW w:w="4590" w:type="dxa"/>
          </w:tcPr>
          <w:p w14:paraId="22884A9B" w14:textId="77777777" w:rsidR="00A94A8B" w:rsidRPr="00A2165F" w:rsidRDefault="00715B7D" w:rsidP="000C22C7">
            <w:pPr>
              <w:rPr>
                <w:szCs w:val="24"/>
              </w:rPr>
            </w:pPr>
            <w:r>
              <w:rPr>
                <w:szCs w:val="24"/>
              </w:rPr>
              <w:t>09/1</w:t>
            </w:r>
            <w:r w:rsidR="00E37940">
              <w:rPr>
                <w:szCs w:val="24"/>
              </w:rPr>
              <w:t>9</w:t>
            </w:r>
          </w:p>
        </w:tc>
      </w:tr>
      <w:tr w:rsidR="00A94A8B" w14:paraId="1FD051C6" w14:textId="77777777" w:rsidTr="000C22C7">
        <w:tc>
          <w:tcPr>
            <w:tcW w:w="4428" w:type="dxa"/>
            <w:tcBorders>
              <w:bottom w:val="single" w:sz="4" w:space="0" w:color="auto"/>
            </w:tcBorders>
          </w:tcPr>
          <w:p w14:paraId="40A7E58F" w14:textId="77777777" w:rsidR="00A94A8B" w:rsidRPr="00A2165F" w:rsidRDefault="00A94A8B" w:rsidP="000C22C7">
            <w:pPr>
              <w:rPr>
                <w:szCs w:val="24"/>
              </w:rPr>
            </w:pPr>
            <w:r w:rsidRPr="00A2165F">
              <w:rPr>
                <w:szCs w:val="24"/>
              </w:rPr>
              <w:t>DATE OF ORIGIN:</w:t>
            </w:r>
          </w:p>
        </w:tc>
        <w:tc>
          <w:tcPr>
            <w:tcW w:w="4590" w:type="dxa"/>
          </w:tcPr>
          <w:p w14:paraId="041E7738" w14:textId="77777777" w:rsidR="00A94A8B" w:rsidRPr="00A2165F" w:rsidRDefault="00A94A8B" w:rsidP="000C22C7">
            <w:pPr>
              <w:rPr>
                <w:szCs w:val="24"/>
              </w:rPr>
            </w:pPr>
            <w:r>
              <w:rPr>
                <w:szCs w:val="24"/>
              </w:rPr>
              <w:t>10/1/02</w:t>
            </w:r>
          </w:p>
        </w:tc>
      </w:tr>
    </w:tbl>
    <w:p w14:paraId="15DDD5C6" w14:textId="77777777" w:rsidR="00A94A8B" w:rsidRDefault="00A94A8B" w:rsidP="00A94A8B">
      <w:pPr>
        <w:tabs>
          <w:tab w:val="left" w:pos="-720"/>
        </w:tabs>
        <w:spacing w:line="240" w:lineRule="atLeast"/>
        <w:jc w:val="both"/>
        <w:rPr>
          <w:sz w:val="28"/>
        </w:rPr>
      </w:pPr>
      <w:r>
        <w:rPr>
          <w:b/>
          <w:sz w:val="28"/>
        </w:rPr>
        <w:tab/>
      </w:r>
    </w:p>
    <w:p w14:paraId="7A5ED349" w14:textId="77777777" w:rsidR="00A94A8B" w:rsidRDefault="00A94A8B" w:rsidP="00A94A8B">
      <w:pPr>
        <w:ind w:left="1440" w:hanging="1440"/>
        <w:rPr>
          <w:b/>
          <w:szCs w:val="24"/>
        </w:rPr>
      </w:pPr>
      <w:r w:rsidRPr="00A2165F">
        <w:rPr>
          <w:b/>
          <w:szCs w:val="24"/>
        </w:rPr>
        <w:t>POLICY</w:t>
      </w:r>
      <w:r>
        <w:rPr>
          <w:b/>
          <w:szCs w:val="24"/>
        </w:rPr>
        <w:t>:</w:t>
      </w:r>
    </w:p>
    <w:p w14:paraId="22DC86DD" w14:textId="77777777" w:rsidR="002872DF" w:rsidRPr="00A2165F" w:rsidRDefault="002872DF" w:rsidP="00A94A8B">
      <w:pPr>
        <w:ind w:left="1440" w:hanging="1440"/>
        <w:rPr>
          <w:szCs w:val="24"/>
        </w:rPr>
      </w:pPr>
    </w:p>
    <w:p w14:paraId="012EA322" w14:textId="77777777" w:rsidR="00A94A8B" w:rsidRDefault="006F1F10" w:rsidP="00A94A8B">
      <w:pPr>
        <w:rPr>
          <w:szCs w:val="24"/>
        </w:rPr>
      </w:pPr>
      <w:r>
        <w:rPr>
          <w:szCs w:val="24"/>
        </w:rPr>
        <w:t xml:space="preserve">The SBHC is committed to the safety of students and staff.  </w:t>
      </w:r>
      <w:r w:rsidR="001F512A">
        <w:rPr>
          <w:szCs w:val="24"/>
        </w:rPr>
        <w:t xml:space="preserve">The office, student files and supplies are to be kept </w:t>
      </w:r>
      <w:r w:rsidR="00A94A8B">
        <w:rPr>
          <w:szCs w:val="24"/>
        </w:rPr>
        <w:t>secure</w:t>
      </w:r>
      <w:r w:rsidR="001F512A">
        <w:rPr>
          <w:szCs w:val="24"/>
        </w:rPr>
        <w:t>d</w:t>
      </w:r>
      <w:r w:rsidR="00A94A8B">
        <w:rPr>
          <w:szCs w:val="24"/>
        </w:rPr>
        <w:t>.</w:t>
      </w:r>
    </w:p>
    <w:p w14:paraId="7534F078" w14:textId="77777777" w:rsidR="00A94A8B" w:rsidRPr="007855EE" w:rsidRDefault="00A94A8B" w:rsidP="00A94A8B">
      <w:pPr>
        <w:ind w:left="1440" w:hanging="1440"/>
        <w:rPr>
          <w:szCs w:val="24"/>
        </w:rPr>
      </w:pPr>
    </w:p>
    <w:p w14:paraId="0AFA1061" w14:textId="77777777" w:rsidR="00A94A8B" w:rsidRDefault="00A94A8B" w:rsidP="00A94A8B">
      <w:pPr>
        <w:rPr>
          <w:b/>
          <w:szCs w:val="24"/>
        </w:rPr>
      </w:pPr>
      <w:r w:rsidRPr="00A2165F">
        <w:rPr>
          <w:b/>
          <w:szCs w:val="24"/>
        </w:rPr>
        <w:t>PROCEDURE</w:t>
      </w:r>
      <w:r>
        <w:rPr>
          <w:b/>
          <w:szCs w:val="24"/>
        </w:rPr>
        <w:t>:</w:t>
      </w:r>
    </w:p>
    <w:p w14:paraId="3652FDBB" w14:textId="77777777" w:rsidR="002872DF" w:rsidRPr="00A2165F" w:rsidRDefault="002872DF" w:rsidP="00A94A8B">
      <w:pPr>
        <w:rPr>
          <w:b/>
          <w:szCs w:val="24"/>
        </w:rPr>
      </w:pPr>
    </w:p>
    <w:p w14:paraId="28DCB405" w14:textId="77777777" w:rsidR="00A94A8B" w:rsidRPr="00D651AC" w:rsidRDefault="00A94A8B" w:rsidP="00FA0B2D">
      <w:pPr>
        <w:tabs>
          <w:tab w:val="left" w:pos="-720"/>
          <w:tab w:val="left" w:pos="360"/>
        </w:tabs>
        <w:spacing w:line="240" w:lineRule="atLeast"/>
        <w:ind w:firstLine="450"/>
        <w:jc w:val="both"/>
      </w:pPr>
      <w:r>
        <w:t>1</w:t>
      </w:r>
      <w:r w:rsidRPr="00D651AC">
        <w:t>.</w:t>
      </w:r>
      <w:r w:rsidRPr="00D651AC">
        <w:tab/>
        <w:t>Maintaining Safety of Staff and Students</w:t>
      </w:r>
    </w:p>
    <w:p w14:paraId="35F2E96D" w14:textId="77777777" w:rsidR="00A94A8B" w:rsidRPr="00D651AC" w:rsidRDefault="00A94A8B" w:rsidP="00FA0B2D">
      <w:pPr>
        <w:tabs>
          <w:tab w:val="left" w:pos="-720"/>
        </w:tabs>
        <w:spacing w:line="240" w:lineRule="atLeast"/>
        <w:ind w:firstLine="450"/>
        <w:jc w:val="both"/>
        <w:rPr>
          <w:u w:val="single"/>
        </w:rPr>
      </w:pPr>
    </w:p>
    <w:p w14:paraId="42F1CA9F" w14:textId="77777777" w:rsidR="00A94A8B" w:rsidRDefault="00A94A8B" w:rsidP="008F046D">
      <w:pPr>
        <w:numPr>
          <w:ilvl w:val="3"/>
          <w:numId w:val="26"/>
        </w:numPr>
        <w:ind w:left="2160" w:hanging="630"/>
        <w:rPr>
          <w:szCs w:val="24"/>
        </w:rPr>
      </w:pPr>
      <w:r>
        <w:rPr>
          <w:szCs w:val="24"/>
        </w:rPr>
        <w:t>The office entrance should be locked when only one person is working in the office outside of routine school hours.</w:t>
      </w:r>
    </w:p>
    <w:p w14:paraId="50F70F4D" w14:textId="77777777" w:rsidR="00A94A8B" w:rsidRDefault="00A94A8B" w:rsidP="008F046D">
      <w:pPr>
        <w:numPr>
          <w:ilvl w:val="3"/>
          <w:numId w:val="26"/>
        </w:numPr>
        <w:ind w:left="2160" w:hanging="630"/>
        <w:rPr>
          <w:szCs w:val="24"/>
        </w:rPr>
      </w:pPr>
      <w:r>
        <w:rPr>
          <w:szCs w:val="24"/>
        </w:rPr>
        <w:t>If a student or parent becomes aggressive, immediately contact the Main Office, the Student Resource Officer, or if no answer, call 911.</w:t>
      </w:r>
    </w:p>
    <w:p w14:paraId="3112D923" w14:textId="77777777" w:rsidR="00715B7D" w:rsidRDefault="00715B7D" w:rsidP="008F046D">
      <w:pPr>
        <w:numPr>
          <w:ilvl w:val="3"/>
          <w:numId w:val="26"/>
        </w:numPr>
        <w:ind w:left="2160" w:hanging="630"/>
        <w:rPr>
          <w:szCs w:val="24"/>
        </w:rPr>
      </w:pPr>
      <w:r>
        <w:rPr>
          <w:szCs w:val="24"/>
        </w:rPr>
        <w:t>Sites with a bathroom should have a key available to unlock the bathroom in case of an emergency. Keys should be kept in a lock box outside the bathroom door.</w:t>
      </w:r>
    </w:p>
    <w:p w14:paraId="3B20D73A" w14:textId="77777777" w:rsidR="00A94A8B" w:rsidRDefault="00A94A8B" w:rsidP="00FA0B2D">
      <w:pPr>
        <w:ind w:firstLine="450"/>
        <w:rPr>
          <w:szCs w:val="24"/>
        </w:rPr>
      </w:pPr>
    </w:p>
    <w:p w14:paraId="75ED98CB" w14:textId="77777777" w:rsidR="00A94A8B" w:rsidRDefault="00A94A8B" w:rsidP="00FA0B2D">
      <w:pPr>
        <w:tabs>
          <w:tab w:val="left" w:pos="180"/>
          <w:tab w:val="left" w:pos="360"/>
        </w:tabs>
        <w:ind w:firstLine="450"/>
        <w:rPr>
          <w:szCs w:val="24"/>
        </w:rPr>
      </w:pPr>
      <w:r>
        <w:rPr>
          <w:szCs w:val="24"/>
        </w:rPr>
        <w:t>2.</w:t>
      </w:r>
      <w:r>
        <w:rPr>
          <w:szCs w:val="24"/>
        </w:rPr>
        <w:tab/>
        <w:t>Securing Student Files</w:t>
      </w:r>
    </w:p>
    <w:p w14:paraId="370BA3F3" w14:textId="77777777" w:rsidR="00A94A8B" w:rsidRDefault="00A94A8B" w:rsidP="00FA0B2D">
      <w:pPr>
        <w:ind w:firstLine="450"/>
        <w:rPr>
          <w:szCs w:val="24"/>
        </w:rPr>
      </w:pPr>
    </w:p>
    <w:p w14:paraId="549D7306" w14:textId="77777777" w:rsidR="00A94A8B" w:rsidRDefault="00A94A8B" w:rsidP="008F046D">
      <w:pPr>
        <w:numPr>
          <w:ilvl w:val="0"/>
          <w:numId w:val="38"/>
        </w:numPr>
        <w:tabs>
          <w:tab w:val="clear" w:pos="1080"/>
          <w:tab w:val="num" w:pos="2160"/>
        </w:tabs>
        <w:ind w:left="2160" w:hanging="630"/>
        <w:rPr>
          <w:szCs w:val="24"/>
        </w:rPr>
      </w:pPr>
      <w:r>
        <w:rPr>
          <w:szCs w:val="24"/>
        </w:rPr>
        <w:t>The cabinets containing student files will be locked at the end of each day or at any time they are left unattended.</w:t>
      </w:r>
    </w:p>
    <w:p w14:paraId="37528D8A" w14:textId="77777777" w:rsidR="00A94A8B" w:rsidRDefault="00A94A8B" w:rsidP="008F046D">
      <w:pPr>
        <w:numPr>
          <w:ilvl w:val="0"/>
          <w:numId w:val="38"/>
        </w:numPr>
        <w:tabs>
          <w:tab w:val="clear" w:pos="1080"/>
          <w:tab w:val="num" w:pos="2160"/>
        </w:tabs>
        <w:ind w:left="2160" w:hanging="630"/>
        <w:rPr>
          <w:szCs w:val="24"/>
        </w:rPr>
      </w:pPr>
      <w:r>
        <w:rPr>
          <w:szCs w:val="24"/>
        </w:rPr>
        <w:t>Access to the locked student file cabinet will be limited to SBHC staff.</w:t>
      </w:r>
    </w:p>
    <w:p w14:paraId="750CB13C" w14:textId="77777777" w:rsidR="00A94A8B" w:rsidRDefault="00A94A8B" w:rsidP="008F046D">
      <w:pPr>
        <w:numPr>
          <w:ilvl w:val="0"/>
          <w:numId w:val="38"/>
        </w:numPr>
        <w:tabs>
          <w:tab w:val="clear" w:pos="1080"/>
          <w:tab w:val="num" w:pos="1440"/>
        </w:tabs>
        <w:ind w:left="2160" w:hanging="630"/>
        <w:rPr>
          <w:szCs w:val="24"/>
        </w:rPr>
      </w:pPr>
      <w:r>
        <w:rPr>
          <w:szCs w:val="24"/>
        </w:rPr>
        <w:t>Keys shall be dispensed by the Coordinator to those persons granted access.  Only the Coordinator is authorized to obtain copies of keys and distribute keys.</w:t>
      </w:r>
    </w:p>
    <w:p w14:paraId="02F83D4B" w14:textId="77777777" w:rsidR="00A94A8B" w:rsidRDefault="00A94A8B" w:rsidP="00FA0B2D">
      <w:pPr>
        <w:ind w:firstLine="450"/>
        <w:rPr>
          <w:szCs w:val="24"/>
        </w:rPr>
      </w:pPr>
    </w:p>
    <w:p w14:paraId="08540858" w14:textId="77777777" w:rsidR="00A94A8B" w:rsidRDefault="00A94A8B" w:rsidP="008F046D">
      <w:pPr>
        <w:numPr>
          <w:ilvl w:val="1"/>
          <w:numId w:val="38"/>
        </w:numPr>
        <w:tabs>
          <w:tab w:val="clear" w:pos="1800"/>
          <w:tab w:val="left" w:pos="360"/>
          <w:tab w:val="num" w:pos="720"/>
        </w:tabs>
        <w:ind w:hanging="1350"/>
        <w:rPr>
          <w:szCs w:val="24"/>
        </w:rPr>
      </w:pPr>
      <w:r>
        <w:rPr>
          <w:szCs w:val="24"/>
        </w:rPr>
        <w:t>Securing the Office</w:t>
      </w:r>
    </w:p>
    <w:p w14:paraId="1AD0BDE3" w14:textId="77777777" w:rsidR="00A94A8B" w:rsidRDefault="00A94A8B" w:rsidP="00FA0B2D">
      <w:pPr>
        <w:ind w:firstLine="450"/>
        <w:rPr>
          <w:szCs w:val="24"/>
        </w:rPr>
      </w:pPr>
    </w:p>
    <w:p w14:paraId="5511747D" w14:textId="77777777" w:rsidR="00A94A8B" w:rsidRPr="00850986" w:rsidRDefault="00A94A8B" w:rsidP="008F046D">
      <w:pPr>
        <w:numPr>
          <w:ilvl w:val="1"/>
          <w:numId w:val="39"/>
        </w:numPr>
        <w:tabs>
          <w:tab w:val="clear" w:pos="1440"/>
          <w:tab w:val="num" w:pos="1080"/>
        </w:tabs>
        <w:ind w:left="2160" w:hanging="630"/>
        <w:rPr>
          <w:szCs w:val="24"/>
        </w:rPr>
      </w:pPr>
      <w:r w:rsidRPr="00850986">
        <w:rPr>
          <w:szCs w:val="24"/>
        </w:rPr>
        <w:t>The door to the office and appropriate areas will be locked at the end of the day.</w:t>
      </w:r>
    </w:p>
    <w:p w14:paraId="19AEB17F" w14:textId="77777777" w:rsidR="00A94A8B" w:rsidRDefault="00A94A8B" w:rsidP="008F046D">
      <w:pPr>
        <w:numPr>
          <w:ilvl w:val="1"/>
          <w:numId w:val="39"/>
        </w:numPr>
        <w:tabs>
          <w:tab w:val="clear" w:pos="1440"/>
          <w:tab w:val="num" w:pos="2160"/>
        </w:tabs>
        <w:ind w:left="2160" w:hanging="630"/>
        <w:rPr>
          <w:szCs w:val="24"/>
        </w:rPr>
      </w:pPr>
      <w:r>
        <w:rPr>
          <w:szCs w:val="24"/>
        </w:rPr>
        <w:t xml:space="preserve">The custodian and custodial employees shall have access for cleaning the SBHC facilities during </w:t>
      </w:r>
      <w:r w:rsidR="00FB25BE">
        <w:rPr>
          <w:szCs w:val="24"/>
        </w:rPr>
        <w:t>a</w:t>
      </w:r>
      <w:r>
        <w:rPr>
          <w:szCs w:val="24"/>
        </w:rPr>
        <w:t xml:space="preserve">fter school hours. </w:t>
      </w:r>
    </w:p>
    <w:p w14:paraId="5DDC1B45" w14:textId="77777777" w:rsidR="00FA0B2D" w:rsidRDefault="00FA0B2D" w:rsidP="00FA0B2D">
      <w:pPr>
        <w:ind w:left="720" w:firstLine="450"/>
        <w:rPr>
          <w:szCs w:val="24"/>
        </w:rPr>
      </w:pPr>
    </w:p>
    <w:p w14:paraId="600F0081" w14:textId="77777777" w:rsidR="00A94A8B" w:rsidRDefault="00A94A8B" w:rsidP="00FA0B2D">
      <w:pPr>
        <w:tabs>
          <w:tab w:val="left" w:pos="360"/>
        </w:tabs>
        <w:ind w:firstLine="450"/>
        <w:rPr>
          <w:szCs w:val="24"/>
        </w:rPr>
      </w:pPr>
      <w:r>
        <w:rPr>
          <w:szCs w:val="24"/>
        </w:rPr>
        <w:t>4.</w:t>
      </w:r>
      <w:r>
        <w:rPr>
          <w:szCs w:val="24"/>
        </w:rPr>
        <w:tab/>
        <w:t>Securing medications, needles and syringes</w:t>
      </w:r>
    </w:p>
    <w:p w14:paraId="3A9337EB" w14:textId="77777777" w:rsidR="00A94A8B" w:rsidRDefault="00A94A8B" w:rsidP="00FA0B2D">
      <w:pPr>
        <w:ind w:firstLine="450"/>
        <w:rPr>
          <w:szCs w:val="24"/>
        </w:rPr>
      </w:pPr>
    </w:p>
    <w:p w14:paraId="3CD51128" w14:textId="77777777" w:rsidR="00A94A8B" w:rsidRDefault="00680AB0" w:rsidP="00850986">
      <w:pPr>
        <w:tabs>
          <w:tab w:val="left" w:pos="2070"/>
        </w:tabs>
        <w:ind w:left="2160" w:hanging="630"/>
        <w:rPr>
          <w:szCs w:val="24"/>
        </w:rPr>
      </w:pPr>
      <w:r>
        <w:rPr>
          <w:szCs w:val="24"/>
        </w:rPr>
        <w:t>a</w:t>
      </w:r>
      <w:r w:rsidR="00A94A8B">
        <w:rPr>
          <w:szCs w:val="24"/>
        </w:rPr>
        <w:t xml:space="preserve">.  </w:t>
      </w:r>
      <w:r w:rsidR="00850986">
        <w:rPr>
          <w:szCs w:val="24"/>
        </w:rPr>
        <w:t xml:space="preserve">    </w:t>
      </w:r>
      <w:r w:rsidR="00A94A8B">
        <w:rPr>
          <w:szCs w:val="24"/>
        </w:rPr>
        <w:t xml:space="preserve">The medications, needles and syringes </w:t>
      </w:r>
      <w:r w:rsidR="00187A84">
        <w:rPr>
          <w:szCs w:val="24"/>
        </w:rPr>
        <w:t>are</w:t>
      </w:r>
      <w:r w:rsidR="00A94A8B">
        <w:rPr>
          <w:szCs w:val="24"/>
        </w:rPr>
        <w:t xml:space="preserve"> kept locked in a secure location.  </w:t>
      </w:r>
    </w:p>
    <w:p w14:paraId="54FFFCC1" w14:textId="77777777" w:rsidR="00A94A8B" w:rsidRDefault="00680AB0" w:rsidP="00850986">
      <w:pPr>
        <w:tabs>
          <w:tab w:val="left" w:pos="2160"/>
        </w:tabs>
        <w:ind w:left="2160" w:hanging="630"/>
        <w:rPr>
          <w:szCs w:val="24"/>
        </w:rPr>
      </w:pPr>
      <w:r>
        <w:rPr>
          <w:szCs w:val="24"/>
        </w:rPr>
        <w:t>b</w:t>
      </w:r>
      <w:r w:rsidR="00A94A8B">
        <w:rPr>
          <w:szCs w:val="24"/>
        </w:rPr>
        <w:t>.</w:t>
      </w:r>
      <w:r w:rsidR="00A94A8B">
        <w:rPr>
          <w:szCs w:val="24"/>
        </w:rPr>
        <w:tab/>
        <w:t>The cabinet shall remain locked at all times except for removal and replenishment of supplies.</w:t>
      </w:r>
    </w:p>
    <w:p w14:paraId="7B904E0D" w14:textId="77777777" w:rsidR="00A94A8B" w:rsidRDefault="00680AB0" w:rsidP="00850986">
      <w:pPr>
        <w:tabs>
          <w:tab w:val="left" w:pos="2160"/>
        </w:tabs>
        <w:ind w:left="2160" w:hanging="630"/>
        <w:rPr>
          <w:szCs w:val="24"/>
        </w:rPr>
      </w:pPr>
      <w:r>
        <w:rPr>
          <w:szCs w:val="24"/>
        </w:rPr>
        <w:t>c</w:t>
      </w:r>
      <w:r w:rsidR="00A94A8B">
        <w:rPr>
          <w:szCs w:val="24"/>
        </w:rPr>
        <w:t>.</w:t>
      </w:r>
      <w:r w:rsidR="00A94A8B">
        <w:rPr>
          <w:szCs w:val="24"/>
        </w:rPr>
        <w:tab/>
        <w:t>Access to the locked medication cabinet shall be limited to</w:t>
      </w:r>
      <w:r w:rsidR="00187A84">
        <w:rPr>
          <w:szCs w:val="24"/>
        </w:rPr>
        <w:t xml:space="preserve"> </w:t>
      </w:r>
      <w:r w:rsidR="00A94A8B">
        <w:rPr>
          <w:szCs w:val="24"/>
        </w:rPr>
        <w:t>the medical provider.</w:t>
      </w:r>
    </w:p>
    <w:p w14:paraId="6A0F5609" w14:textId="77777777" w:rsidR="00715B7D" w:rsidRDefault="00715B7D" w:rsidP="00A94A8B">
      <w:pPr>
        <w:pStyle w:val="Title"/>
        <w:jc w:val="center"/>
      </w:pPr>
    </w:p>
    <w:p w14:paraId="69648749" w14:textId="77777777" w:rsidR="00A94A8B" w:rsidRPr="00A2165F" w:rsidRDefault="00A94A8B" w:rsidP="00A94A8B">
      <w:pPr>
        <w:pStyle w:val="Title"/>
        <w:jc w:val="center"/>
        <w:rPr>
          <w:b w:val="0"/>
        </w:rPr>
      </w:pPr>
      <w:r w:rsidRPr="00A2165F">
        <w:lastRenderedPageBreak/>
        <w:t>CHRISTIANA CARE HEALTH SERVICES POLICY</w:t>
      </w:r>
    </w:p>
    <w:p w14:paraId="50A6EA90" w14:textId="77777777" w:rsidR="00A94A8B" w:rsidRPr="00A2165F" w:rsidRDefault="00A94A8B" w:rsidP="00A94A8B">
      <w:pPr>
        <w:jc w:val="center"/>
        <w:rPr>
          <w:b/>
          <w:sz w:val="28"/>
          <w:szCs w:val="28"/>
        </w:rPr>
      </w:pPr>
      <w:r w:rsidRPr="00A2165F">
        <w:rPr>
          <w:b/>
          <w:sz w:val="28"/>
          <w:szCs w:val="28"/>
        </w:rPr>
        <w:t>SCHOOL</w:t>
      </w:r>
      <w:r w:rsidR="00EF7603">
        <w:rPr>
          <w:b/>
          <w:sz w:val="28"/>
          <w:szCs w:val="28"/>
        </w:rPr>
        <w:t>-</w:t>
      </w:r>
      <w:r w:rsidRPr="00A2165F">
        <w:rPr>
          <w:b/>
          <w:sz w:val="28"/>
          <w:szCs w:val="28"/>
        </w:rPr>
        <w:t>BASED HEALTH CENTER</w:t>
      </w:r>
    </w:p>
    <w:p w14:paraId="2E81777F" w14:textId="77777777" w:rsidR="00A94A8B" w:rsidRPr="00D21DFA" w:rsidRDefault="00A94A8B" w:rsidP="00A94A8B">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A94A8B" w14:paraId="65AE983B" w14:textId="77777777" w:rsidTr="000C22C7">
        <w:tc>
          <w:tcPr>
            <w:tcW w:w="4428" w:type="dxa"/>
          </w:tcPr>
          <w:p w14:paraId="37D20D2B" w14:textId="77777777" w:rsidR="00A94A8B" w:rsidRPr="00A2165F" w:rsidRDefault="00A94A8B" w:rsidP="000C22C7">
            <w:pPr>
              <w:rPr>
                <w:szCs w:val="24"/>
              </w:rPr>
            </w:pPr>
            <w:r w:rsidRPr="00A2165F">
              <w:rPr>
                <w:szCs w:val="24"/>
              </w:rPr>
              <w:t>POLICY TITLE:</w:t>
            </w:r>
          </w:p>
        </w:tc>
        <w:tc>
          <w:tcPr>
            <w:tcW w:w="4428" w:type="dxa"/>
          </w:tcPr>
          <w:p w14:paraId="104FEFC8" w14:textId="77777777" w:rsidR="00A94A8B" w:rsidRPr="00A2165F" w:rsidRDefault="00A94A8B" w:rsidP="00824783">
            <w:pPr>
              <w:pStyle w:val="Heading1"/>
              <w:rPr>
                <w:szCs w:val="24"/>
                <w:highlight w:val="lightGray"/>
              </w:rPr>
            </w:pPr>
            <w:r>
              <w:rPr>
                <w:szCs w:val="24"/>
              </w:rPr>
              <w:t xml:space="preserve">Ordering </w:t>
            </w:r>
            <w:r w:rsidR="00824783">
              <w:rPr>
                <w:szCs w:val="24"/>
              </w:rPr>
              <w:t>Medication</w:t>
            </w:r>
          </w:p>
        </w:tc>
      </w:tr>
      <w:tr w:rsidR="00A94A8B" w14:paraId="57CB3B31" w14:textId="77777777" w:rsidTr="000C22C7">
        <w:tc>
          <w:tcPr>
            <w:tcW w:w="4428" w:type="dxa"/>
          </w:tcPr>
          <w:p w14:paraId="761301B2" w14:textId="77777777" w:rsidR="00A94A8B" w:rsidRPr="00A2165F" w:rsidRDefault="00A94A8B" w:rsidP="000C22C7">
            <w:pPr>
              <w:rPr>
                <w:szCs w:val="24"/>
              </w:rPr>
            </w:pPr>
            <w:r w:rsidRPr="00A2165F">
              <w:rPr>
                <w:szCs w:val="24"/>
              </w:rPr>
              <w:t>SECTION:</w:t>
            </w:r>
          </w:p>
        </w:tc>
        <w:tc>
          <w:tcPr>
            <w:tcW w:w="4428" w:type="dxa"/>
          </w:tcPr>
          <w:p w14:paraId="523509F1" w14:textId="77777777" w:rsidR="00A94A8B" w:rsidRPr="00A2165F" w:rsidRDefault="00A94A8B" w:rsidP="002016BB">
            <w:pPr>
              <w:rPr>
                <w:szCs w:val="24"/>
              </w:rPr>
            </w:pPr>
            <w:r>
              <w:rPr>
                <w:szCs w:val="24"/>
              </w:rPr>
              <w:t>SBHC</w:t>
            </w:r>
          </w:p>
        </w:tc>
      </w:tr>
      <w:tr w:rsidR="00A94A8B" w14:paraId="15FA8650" w14:textId="77777777" w:rsidTr="000C22C7">
        <w:tc>
          <w:tcPr>
            <w:tcW w:w="4428" w:type="dxa"/>
            <w:tcBorders>
              <w:bottom w:val="single" w:sz="4" w:space="0" w:color="auto"/>
            </w:tcBorders>
          </w:tcPr>
          <w:p w14:paraId="2AAA9C12" w14:textId="77777777" w:rsidR="00A94A8B" w:rsidRPr="00A2165F" w:rsidRDefault="00A94A8B" w:rsidP="000C22C7">
            <w:pPr>
              <w:rPr>
                <w:szCs w:val="24"/>
              </w:rPr>
            </w:pPr>
            <w:r w:rsidRPr="00A2165F">
              <w:rPr>
                <w:szCs w:val="24"/>
              </w:rPr>
              <w:t>LAST REVISION/REVIEW DATE:</w:t>
            </w:r>
          </w:p>
        </w:tc>
        <w:tc>
          <w:tcPr>
            <w:tcW w:w="4428" w:type="dxa"/>
          </w:tcPr>
          <w:p w14:paraId="6E322D23" w14:textId="77777777" w:rsidR="00A94A8B" w:rsidRPr="00A2165F" w:rsidRDefault="00715B7D" w:rsidP="000C22C7">
            <w:pPr>
              <w:rPr>
                <w:szCs w:val="24"/>
              </w:rPr>
            </w:pPr>
            <w:r>
              <w:rPr>
                <w:szCs w:val="24"/>
              </w:rPr>
              <w:t>09/1</w:t>
            </w:r>
            <w:r w:rsidR="005F6DDB">
              <w:rPr>
                <w:szCs w:val="24"/>
              </w:rPr>
              <w:t>8</w:t>
            </w:r>
          </w:p>
        </w:tc>
      </w:tr>
      <w:tr w:rsidR="00A94A8B" w14:paraId="3E652B8A" w14:textId="77777777" w:rsidTr="000C22C7">
        <w:tc>
          <w:tcPr>
            <w:tcW w:w="4428" w:type="dxa"/>
            <w:tcBorders>
              <w:bottom w:val="single" w:sz="4" w:space="0" w:color="auto"/>
            </w:tcBorders>
          </w:tcPr>
          <w:p w14:paraId="46FF626F" w14:textId="77777777" w:rsidR="00A94A8B" w:rsidRPr="00A2165F" w:rsidRDefault="00A94A8B" w:rsidP="000C22C7">
            <w:pPr>
              <w:rPr>
                <w:szCs w:val="24"/>
              </w:rPr>
            </w:pPr>
            <w:r w:rsidRPr="00A2165F">
              <w:rPr>
                <w:szCs w:val="24"/>
              </w:rPr>
              <w:t>DATE OF ORIGIN:</w:t>
            </w:r>
          </w:p>
        </w:tc>
        <w:tc>
          <w:tcPr>
            <w:tcW w:w="4428" w:type="dxa"/>
          </w:tcPr>
          <w:p w14:paraId="4E701F14" w14:textId="77777777" w:rsidR="00A94A8B" w:rsidRPr="00A2165F" w:rsidRDefault="00A94A8B" w:rsidP="000C22C7">
            <w:pPr>
              <w:rPr>
                <w:szCs w:val="24"/>
              </w:rPr>
            </w:pPr>
            <w:r>
              <w:rPr>
                <w:szCs w:val="24"/>
              </w:rPr>
              <w:t>10/11/97</w:t>
            </w:r>
          </w:p>
        </w:tc>
      </w:tr>
    </w:tbl>
    <w:p w14:paraId="4A442ED7" w14:textId="77777777" w:rsidR="00A94A8B" w:rsidRDefault="00A94A8B" w:rsidP="00A94A8B">
      <w:pPr>
        <w:tabs>
          <w:tab w:val="center" w:pos="4680"/>
          <w:tab w:val="left" w:pos="8280"/>
        </w:tabs>
        <w:rPr>
          <w:b/>
        </w:rPr>
      </w:pPr>
    </w:p>
    <w:p w14:paraId="34C5C28D" w14:textId="77777777" w:rsidR="00A94A8B" w:rsidRDefault="00A94A8B" w:rsidP="007404DF">
      <w:pPr>
        <w:tabs>
          <w:tab w:val="left" w:pos="-720"/>
        </w:tabs>
        <w:spacing w:line="240" w:lineRule="atLeast"/>
        <w:jc w:val="both"/>
        <w:rPr>
          <w:b/>
          <w:szCs w:val="24"/>
        </w:rPr>
      </w:pPr>
      <w:r w:rsidRPr="00A2165F">
        <w:rPr>
          <w:b/>
          <w:szCs w:val="24"/>
        </w:rPr>
        <w:t>POLICY</w:t>
      </w:r>
      <w:r>
        <w:rPr>
          <w:b/>
          <w:szCs w:val="24"/>
        </w:rPr>
        <w:t>:</w:t>
      </w:r>
    </w:p>
    <w:p w14:paraId="21C569E6" w14:textId="77777777" w:rsidR="006E0082" w:rsidRPr="00A2165F" w:rsidRDefault="006E0082" w:rsidP="007404DF">
      <w:pPr>
        <w:tabs>
          <w:tab w:val="left" w:pos="-720"/>
        </w:tabs>
        <w:spacing w:line="240" w:lineRule="atLeast"/>
        <w:jc w:val="both"/>
        <w:rPr>
          <w:szCs w:val="24"/>
        </w:rPr>
      </w:pPr>
    </w:p>
    <w:p w14:paraId="2D7C6BC1" w14:textId="77777777" w:rsidR="00824783" w:rsidRDefault="00824783" w:rsidP="00824783">
      <w:pPr>
        <w:spacing w:after="200" w:line="276" w:lineRule="auto"/>
        <w:rPr>
          <w:rFonts w:eastAsia="Calibri"/>
          <w:szCs w:val="24"/>
        </w:rPr>
      </w:pPr>
      <w:r w:rsidRPr="00824783">
        <w:rPr>
          <w:rFonts w:eastAsia="Calibri"/>
          <w:szCs w:val="24"/>
        </w:rPr>
        <w:t xml:space="preserve">The SBHC maintains a small supply of medication to be dispensed for student use. The Department of Public Health Pharmacy has established a list of medication and supplies that can be ordered by the SBHC. Other medication maintained at the SBHC is obtained from CCHS pharmacy. </w:t>
      </w:r>
    </w:p>
    <w:p w14:paraId="193EA4BB" w14:textId="77777777" w:rsidR="00A94A8B" w:rsidRDefault="00A94A8B" w:rsidP="00A94A8B">
      <w:pPr>
        <w:rPr>
          <w:b/>
          <w:szCs w:val="24"/>
        </w:rPr>
      </w:pPr>
      <w:r w:rsidRPr="00A2165F">
        <w:rPr>
          <w:b/>
          <w:szCs w:val="24"/>
        </w:rPr>
        <w:t>PROCEDURE</w:t>
      </w:r>
      <w:r>
        <w:rPr>
          <w:b/>
          <w:szCs w:val="24"/>
        </w:rPr>
        <w:t>:</w:t>
      </w:r>
    </w:p>
    <w:p w14:paraId="134256B4" w14:textId="77777777" w:rsidR="00824783" w:rsidRPr="00A2165F" w:rsidRDefault="00824783" w:rsidP="00A94A8B">
      <w:pPr>
        <w:rPr>
          <w:b/>
          <w:szCs w:val="24"/>
        </w:rPr>
      </w:pPr>
    </w:p>
    <w:p w14:paraId="7304F6C7" w14:textId="77777777" w:rsidR="00824783" w:rsidRPr="00824783" w:rsidRDefault="00824783" w:rsidP="00824783">
      <w:pPr>
        <w:spacing w:after="200" w:line="276" w:lineRule="auto"/>
        <w:rPr>
          <w:rFonts w:eastAsia="Calibri"/>
          <w:b/>
          <w:szCs w:val="24"/>
          <w:u w:val="single"/>
        </w:rPr>
      </w:pPr>
      <w:r w:rsidRPr="00824783">
        <w:rPr>
          <w:rFonts w:eastAsia="Calibri"/>
          <w:b/>
          <w:szCs w:val="24"/>
          <w:u w:val="single"/>
        </w:rPr>
        <w:t>Department of Public Health Pharmacy:</w:t>
      </w:r>
    </w:p>
    <w:p w14:paraId="207C23C2" w14:textId="77777777" w:rsidR="00824783" w:rsidRPr="00824783" w:rsidRDefault="00824783" w:rsidP="006F5E9C">
      <w:pPr>
        <w:numPr>
          <w:ilvl w:val="0"/>
          <w:numId w:val="58"/>
        </w:numPr>
        <w:spacing w:after="200" w:line="276" w:lineRule="auto"/>
        <w:contextualSpacing/>
        <w:rPr>
          <w:rFonts w:eastAsia="Calibri"/>
          <w:szCs w:val="24"/>
        </w:rPr>
      </w:pPr>
      <w:r w:rsidRPr="00824783">
        <w:rPr>
          <w:rFonts w:eastAsia="Calibri"/>
          <w:szCs w:val="24"/>
        </w:rPr>
        <w:t xml:space="preserve">Forms provided by the Division of Public Health, Director of School Based Health Centers are to be utilized. </w:t>
      </w:r>
    </w:p>
    <w:p w14:paraId="55749FDE" w14:textId="77777777" w:rsidR="002016BB" w:rsidRDefault="002016BB" w:rsidP="0092194D">
      <w:pPr>
        <w:numPr>
          <w:ilvl w:val="0"/>
          <w:numId w:val="4"/>
        </w:numPr>
        <w:tabs>
          <w:tab w:val="left" w:pos="1800"/>
        </w:tabs>
        <w:spacing w:after="200" w:line="276" w:lineRule="auto"/>
        <w:ind w:firstLine="0"/>
        <w:contextualSpacing/>
        <w:rPr>
          <w:rFonts w:eastAsia="Calibri"/>
          <w:szCs w:val="24"/>
        </w:rPr>
      </w:pPr>
      <w:r>
        <w:rPr>
          <w:rFonts w:eastAsia="Calibri"/>
          <w:szCs w:val="24"/>
        </w:rPr>
        <w:t>The medical provider</w:t>
      </w:r>
      <w:r w:rsidR="00824783" w:rsidRPr="00824783">
        <w:rPr>
          <w:rFonts w:eastAsia="Calibri"/>
          <w:szCs w:val="24"/>
        </w:rPr>
        <w:t xml:space="preserve"> can order medications utilizing the SBHC </w:t>
      </w:r>
      <w:r>
        <w:rPr>
          <w:rFonts w:eastAsia="Calibri"/>
          <w:szCs w:val="24"/>
        </w:rPr>
        <w:t xml:space="preserve"> </w:t>
      </w:r>
    </w:p>
    <w:p w14:paraId="7625F20B" w14:textId="77777777" w:rsidR="002016BB" w:rsidRDefault="002016BB" w:rsidP="002016BB">
      <w:pPr>
        <w:tabs>
          <w:tab w:val="left" w:pos="1800"/>
        </w:tabs>
        <w:spacing w:after="200" w:line="276" w:lineRule="auto"/>
        <w:ind w:left="1440"/>
        <w:contextualSpacing/>
        <w:rPr>
          <w:rFonts w:eastAsia="Calibri"/>
          <w:szCs w:val="24"/>
        </w:rPr>
      </w:pPr>
      <w:r>
        <w:rPr>
          <w:rFonts w:eastAsia="Calibri"/>
          <w:szCs w:val="24"/>
        </w:rPr>
        <w:t xml:space="preserve">      </w:t>
      </w:r>
      <w:r w:rsidR="00824783" w:rsidRPr="00824783">
        <w:rPr>
          <w:rFonts w:eastAsia="Calibri"/>
          <w:szCs w:val="24"/>
        </w:rPr>
        <w:t>Medication</w:t>
      </w:r>
      <w:r>
        <w:rPr>
          <w:rFonts w:eastAsia="Calibri"/>
          <w:szCs w:val="24"/>
        </w:rPr>
        <w:t xml:space="preserve"> </w:t>
      </w:r>
      <w:r w:rsidR="00824783" w:rsidRPr="00824783">
        <w:rPr>
          <w:rFonts w:eastAsia="Calibri"/>
          <w:szCs w:val="24"/>
        </w:rPr>
        <w:t>and Supplies Order Form. Only medications listed on this</w:t>
      </w:r>
    </w:p>
    <w:p w14:paraId="28C38D81" w14:textId="77777777" w:rsidR="00824783" w:rsidRPr="00824783" w:rsidRDefault="002016BB" w:rsidP="002016BB">
      <w:pPr>
        <w:tabs>
          <w:tab w:val="left" w:pos="1800"/>
        </w:tabs>
        <w:spacing w:after="200" w:line="276" w:lineRule="auto"/>
        <w:ind w:left="1440"/>
        <w:contextualSpacing/>
        <w:rPr>
          <w:rFonts w:eastAsia="Calibri"/>
          <w:szCs w:val="24"/>
        </w:rPr>
      </w:pPr>
      <w:r>
        <w:rPr>
          <w:rFonts w:eastAsia="Calibri"/>
          <w:szCs w:val="24"/>
        </w:rPr>
        <w:t xml:space="preserve">     </w:t>
      </w:r>
      <w:r w:rsidR="00824783" w:rsidRPr="00824783">
        <w:rPr>
          <w:rFonts w:eastAsia="Calibri"/>
          <w:szCs w:val="24"/>
        </w:rPr>
        <w:t xml:space="preserve"> form are</w:t>
      </w:r>
      <w:r>
        <w:rPr>
          <w:rFonts w:eastAsia="Calibri"/>
          <w:szCs w:val="24"/>
        </w:rPr>
        <w:t xml:space="preserve"> </w:t>
      </w:r>
      <w:r w:rsidR="00824783" w:rsidRPr="00824783">
        <w:rPr>
          <w:rFonts w:eastAsia="Calibri"/>
          <w:szCs w:val="24"/>
        </w:rPr>
        <w:t xml:space="preserve">allowed to be ordered. </w:t>
      </w:r>
    </w:p>
    <w:p w14:paraId="71184AED" w14:textId="77777777" w:rsidR="00AF4B77" w:rsidRDefault="00824783" w:rsidP="00AF4B77">
      <w:pPr>
        <w:numPr>
          <w:ilvl w:val="0"/>
          <w:numId w:val="4"/>
        </w:numPr>
        <w:tabs>
          <w:tab w:val="left" w:pos="1800"/>
          <w:tab w:val="left" w:pos="1980"/>
          <w:tab w:val="left" w:pos="2160"/>
        </w:tabs>
        <w:spacing w:after="200" w:line="276" w:lineRule="auto"/>
        <w:ind w:left="1890" w:hanging="1170"/>
        <w:contextualSpacing/>
        <w:rPr>
          <w:rFonts w:eastAsia="Calibri"/>
          <w:szCs w:val="24"/>
        </w:rPr>
      </w:pPr>
      <w:r w:rsidRPr="00824783">
        <w:rPr>
          <w:rFonts w:eastAsia="Calibri"/>
          <w:szCs w:val="24"/>
        </w:rPr>
        <w:t xml:space="preserve">The Reproductive Health Pharmacy Order  form is </w:t>
      </w:r>
      <w:r w:rsidR="00AF4B77">
        <w:rPr>
          <w:rFonts w:eastAsia="Calibri"/>
          <w:szCs w:val="24"/>
        </w:rPr>
        <w:t xml:space="preserve">utilized for ordering </w:t>
      </w:r>
    </w:p>
    <w:p w14:paraId="4BFF67B9" w14:textId="77777777" w:rsidR="00824783" w:rsidRPr="00824783" w:rsidRDefault="0092194D" w:rsidP="0092194D">
      <w:pPr>
        <w:tabs>
          <w:tab w:val="left" w:pos="1800"/>
          <w:tab w:val="left" w:pos="1980"/>
          <w:tab w:val="left" w:pos="2160"/>
        </w:tabs>
        <w:spacing w:after="200" w:line="276" w:lineRule="auto"/>
        <w:ind w:left="1440"/>
        <w:contextualSpacing/>
        <w:rPr>
          <w:rFonts w:eastAsia="Calibri"/>
          <w:szCs w:val="24"/>
        </w:rPr>
      </w:pPr>
      <w:r>
        <w:rPr>
          <w:rFonts w:eastAsia="Calibri"/>
          <w:szCs w:val="24"/>
        </w:rPr>
        <w:t xml:space="preserve">    </w:t>
      </w:r>
      <w:r w:rsidR="00665EA3">
        <w:rPr>
          <w:rFonts w:eastAsia="Calibri"/>
          <w:szCs w:val="24"/>
        </w:rPr>
        <w:t xml:space="preserve"> </w:t>
      </w:r>
      <w:r>
        <w:rPr>
          <w:rFonts w:eastAsia="Calibri"/>
          <w:szCs w:val="24"/>
        </w:rPr>
        <w:t xml:space="preserve"> </w:t>
      </w:r>
      <w:r w:rsidR="00EF7603">
        <w:rPr>
          <w:rFonts w:eastAsia="Calibri"/>
          <w:szCs w:val="24"/>
        </w:rPr>
        <w:t>Depo-Provera</w:t>
      </w:r>
      <w:r w:rsidR="00AF4B77">
        <w:rPr>
          <w:rFonts w:eastAsia="Calibri"/>
          <w:szCs w:val="24"/>
        </w:rPr>
        <w:t>,</w:t>
      </w:r>
      <w:r w:rsidR="00EF7603">
        <w:rPr>
          <w:rFonts w:eastAsia="Calibri"/>
          <w:szCs w:val="24"/>
        </w:rPr>
        <w:t xml:space="preserve"> c</w:t>
      </w:r>
      <w:r w:rsidR="00680AB0">
        <w:rPr>
          <w:rFonts w:eastAsia="Calibri"/>
          <w:szCs w:val="24"/>
        </w:rPr>
        <w:t xml:space="preserve">ondoms </w:t>
      </w:r>
      <w:r w:rsidR="00AF4B77">
        <w:rPr>
          <w:rFonts w:eastAsia="Calibri"/>
          <w:szCs w:val="24"/>
        </w:rPr>
        <w:t>and</w:t>
      </w:r>
      <w:r w:rsidR="00AF4B77" w:rsidRPr="00AF4B77">
        <w:rPr>
          <w:rFonts w:eastAsia="Calibri"/>
          <w:szCs w:val="24"/>
        </w:rPr>
        <w:t xml:space="preserve"> </w:t>
      </w:r>
      <w:r w:rsidR="00AF4B77">
        <w:rPr>
          <w:rFonts w:eastAsia="Calibri"/>
          <w:szCs w:val="24"/>
        </w:rPr>
        <w:t>contraceptives.</w:t>
      </w:r>
    </w:p>
    <w:p w14:paraId="203B0757" w14:textId="77777777" w:rsidR="00824783" w:rsidRPr="00824783" w:rsidRDefault="00824783" w:rsidP="00824783">
      <w:pPr>
        <w:spacing w:after="200" w:line="276" w:lineRule="auto"/>
        <w:ind w:left="1440"/>
        <w:contextualSpacing/>
        <w:rPr>
          <w:rFonts w:eastAsia="Calibri"/>
          <w:szCs w:val="24"/>
        </w:rPr>
      </w:pPr>
    </w:p>
    <w:p w14:paraId="139553FF" w14:textId="77777777" w:rsidR="00824783" w:rsidRDefault="00824783" w:rsidP="006F5E9C">
      <w:pPr>
        <w:numPr>
          <w:ilvl w:val="0"/>
          <w:numId w:val="58"/>
        </w:numPr>
        <w:spacing w:after="200" w:line="276" w:lineRule="auto"/>
        <w:contextualSpacing/>
        <w:rPr>
          <w:rFonts w:eastAsia="Calibri"/>
          <w:szCs w:val="24"/>
        </w:rPr>
      </w:pPr>
      <w:r w:rsidRPr="00824783">
        <w:rPr>
          <w:rFonts w:eastAsia="Calibri"/>
          <w:szCs w:val="24"/>
        </w:rPr>
        <w:t>Completed order form is faxed to the Department of Public Health Pharmacy at 302-223-1090.</w:t>
      </w:r>
    </w:p>
    <w:p w14:paraId="62C42ABC" w14:textId="77777777" w:rsidR="00824783" w:rsidRPr="00824783" w:rsidRDefault="00824783" w:rsidP="00824783">
      <w:pPr>
        <w:spacing w:after="200" w:line="276" w:lineRule="auto"/>
        <w:ind w:left="360"/>
        <w:contextualSpacing/>
        <w:rPr>
          <w:rFonts w:eastAsia="Calibri"/>
          <w:szCs w:val="24"/>
        </w:rPr>
      </w:pPr>
    </w:p>
    <w:p w14:paraId="1AA86AFB" w14:textId="77777777" w:rsidR="00824783" w:rsidRDefault="00824783" w:rsidP="006F5E9C">
      <w:pPr>
        <w:numPr>
          <w:ilvl w:val="0"/>
          <w:numId w:val="58"/>
        </w:numPr>
        <w:spacing w:after="200" w:line="276" w:lineRule="auto"/>
        <w:contextualSpacing/>
        <w:rPr>
          <w:rFonts w:eastAsia="Calibri"/>
          <w:szCs w:val="24"/>
        </w:rPr>
      </w:pPr>
      <w:r w:rsidRPr="00824783">
        <w:rPr>
          <w:rFonts w:eastAsia="Calibri"/>
          <w:szCs w:val="24"/>
        </w:rPr>
        <w:t>All orders must include school name, contact person, and the site where the medication is to be delivered (State Service Center).</w:t>
      </w:r>
    </w:p>
    <w:p w14:paraId="4A1CDC40" w14:textId="77777777" w:rsidR="00824783" w:rsidRPr="00824783" w:rsidRDefault="00824783" w:rsidP="00824783">
      <w:pPr>
        <w:spacing w:after="200" w:line="276" w:lineRule="auto"/>
        <w:ind w:left="360"/>
        <w:contextualSpacing/>
        <w:rPr>
          <w:rFonts w:eastAsia="Calibri"/>
          <w:szCs w:val="24"/>
        </w:rPr>
      </w:pPr>
    </w:p>
    <w:p w14:paraId="503A5E83" w14:textId="77777777" w:rsidR="00824783" w:rsidRDefault="00824783" w:rsidP="006F5E9C">
      <w:pPr>
        <w:numPr>
          <w:ilvl w:val="0"/>
          <w:numId w:val="58"/>
        </w:numPr>
        <w:spacing w:after="200" w:line="276" w:lineRule="auto"/>
        <w:contextualSpacing/>
        <w:rPr>
          <w:rFonts w:eastAsia="Calibri"/>
          <w:szCs w:val="24"/>
        </w:rPr>
      </w:pPr>
      <w:r w:rsidRPr="00824783">
        <w:rPr>
          <w:rFonts w:eastAsia="Calibri"/>
          <w:szCs w:val="24"/>
        </w:rPr>
        <w:t xml:space="preserve">The medication will be delivered to the designated State Service Center to be picked up by the nurse practitioner. </w:t>
      </w:r>
    </w:p>
    <w:p w14:paraId="6A48AA91" w14:textId="77777777" w:rsidR="00824783" w:rsidRPr="00824783" w:rsidRDefault="00824783" w:rsidP="00824783">
      <w:pPr>
        <w:spacing w:after="200" w:line="276" w:lineRule="auto"/>
        <w:ind w:left="360"/>
        <w:contextualSpacing/>
        <w:rPr>
          <w:rFonts w:eastAsia="Calibri"/>
          <w:szCs w:val="24"/>
        </w:rPr>
      </w:pPr>
    </w:p>
    <w:p w14:paraId="00C47ADC" w14:textId="77777777" w:rsidR="00824783" w:rsidRDefault="00824783" w:rsidP="006F5E9C">
      <w:pPr>
        <w:numPr>
          <w:ilvl w:val="0"/>
          <w:numId w:val="58"/>
        </w:numPr>
        <w:spacing w:after="200" w:line="276" w:lineRule="auto"/>
        <w:contextualSpacing/>
        <w:rPr>
          <w:rFonts w:eastAsia="Calibri"/>
          <w:szCs w:val="24"/>
        </w:rPr>
      </w:pPr>
      <w:r w:rsidRPr="00824783">
        <w:rPr>
          <w:rFonts w:eastAsia="Calibri"/>
          <w:szCs w:val="24"/>
        </w:rPr>
        <w:t>Medication delivered should be checked against the order form</w:t>
      </w:r>
      <w:r w:rsidR="007B6BFA">
        <w:rPr>
          <w:rFonts w:eastAsia="Calibri"/>
          <w:szCs w:val="24"/>
        </w:rPr>
        <w:t xml:space="preserve"> and</w:t>
      </w:r>
      <w:r w:rsidRPr="00824783">
        <w:rPr>
          <w:rFonts w:eastAsia="Calibri"/>
          <w:szCs w:val="24"/>
        </w:rPr>
        <w:t xml:space="preserve"> if there are discrepancies</w:t>
      </w:r>
      <w:r w:rsidR="007B6BFA">
        <w:rPr>
          <w:rFonts w:eastAsia="Calibri"/>
          <w:szCs w:val="24"/>
        </w:rPr>
        <w:t>,</w:t>
      </w:r>
      <w:r w:rsidRPr="00824783">
        <w:rPr>
          <w:rFonts w:eastAsia="Calibri"/>
          <w:szCs w:val="24"/>
        </w:rPr>
        <w:t xml:space="preserve"> the pharmacy should be notified. </w:t>
      </w:r>
    </w:p>
    <w:p w14:paraId="0CA9F8E8" w14:textId="77777777" w:rsidR="002016BB" w:rsidRDefault="002016BB" w:rsidP="002016BB">
      <w:pPr>
        <w:spacing w:after="200" w:line="276" w:lineRule="auto"/>
        <w:contextualSpacing/>
        <w:rPr>
          <w:rFonts w:eastAsia="Calibri"/>
          <w:szCs w:val="24"/>
        </w:rPr>
      </w:pPr>
    </w:p>
    <w:p w14:paraId="6FBE8B7C" w14:textId="77777777" w:rsidR="002016BB" w:rsidRDefault="002016BB" w:rsidP="006F5E9C">
      <w:pPr>
        <w:numPr>
          <w:ilvl w:val="0"/>
          <w:numId w:val="58"/>
        </w:numPr>
        <w:spacing w:after="200" w:line="276" w:lineRule="auto"/>
        <w:contextualSpacing/>
        <w:rPr>
          <w:rFonts w:eastAsia="Calibri"/>
          <w:szCs w:val="24"/>
        </w:rPr>
      </w:pPr>
      <w:r>
        <w:rPr>
          <w:rFonts w:eastAsia="Calibri"/>
          <w:szCs w:val="24"/>
        </w:rPr>
        <w:t>Fax the invoice form delivered with the medication back to the State Pharmacy (302-223-1090).</w:t>
      </w:r>
    </w:p>
    <w:p w14:paraId="7BFA0A05" w14:textId="77777777" w:rsidR="00AF4B77" w:rsidRDefault="00AF4B77" w:rsidP="00824783">
      <w:pPr>
        <w:spacing w:after="200" w:line="276" w:lineRule="auto"/>
        <w:rPr>
          <w:rFonts w:eastAsia="Calibri"/>
          <w:b/>
          <w:szCs w:val="24"/>
          <w:u w:val="single"/>
        </w:rPr>
      </w:pPr>
    </w:p>
    <w:p w14:paraId="425F4EB0" w14:textId="77777777" w:rsidR="003C19D7" w:rsidRDefault="003C19D7" w:rsidP="00824783">
      <w:pPr>
        <w:spacing w:after="200" w:line="276" w:lineRule="auto"/>
        <w:rPr>
          <w:rFonts w:eastAsia="Calibri"/>
          <w:b/>
          <w:szCs w:val="24"/>
          <w:u w:val="single"/>
        </w:rPr>
      </w:pPr>
    </w:p>
    <w:p w14:paraId="5D5A8CEE" w14:textId="77777777" w:rsidR="003C19D7" w:rsidRDefault="003C19D7" w:rsidP="00824783">
      <w:pPr>
        <w:spacing w:after="200" w:line="276" w:lineRule="auto"/>
        <w:rPr>
          <w:rFonts w:eastAsia="Calibri"/>
          <w:b/>
          <w:szCs w:val="24"/>
          <w:u w:val="single"/>
        </w:rPr>
      </w:pPr>
    </w:p>
    <w:p w14:paraId="75DD5BE0" w14:textId="77777777" w:rsidR="00824783" w:rsidRPr="00824783" w:rsidRDefault="00824783" w:rsidP="00824783">
      <w:pPr>
        <w:spacing w:after="200" w:line="276" w:lineRule="auto"/>
        <w:rPr>
          <w:rFonts w:eastAsia="Calibri"/>
          <w:b/>
          <w:szCs w:val="24"/>
          <w:u w:val="single"/>
        </w:rPr>
      </w:pPr>
      <w:r w:rsidRPr="00824783">
        <w:rPr>
          <w:rFonts w:eastAsia="Calibri"/>
          <w:b/>
          <w:szCs w:val="24"/>
          <w:u w:val="single"/>
        </w:rPr>
        <w:lastRenderedPageBreak/>
        <w:t>CCHS Pharmacy Ordering Procedures:</w:t>
      </w:r>
    </w:p>
    <w:p w14:paraId="481AA346" w14:textId="77777777" w:rsidR="00824783" w:rsidRPr="00824783" w:rsidRDefault="00824783" w:rsidP="006F5E9C">
      <w:pPr>
        <w:numPr>
          <w:ilvl w:val="0"/>
          <w:numId w:val="59"/>
        </w:numPr>
        <w:spacing w:after="200" w:line="276" w:lineRule="auto"/>
        <w:contextualSpacing/>
        <w:rPr>
          <w:rFonts w:eastAsia="Calibri"/>
          <w:szCs w:val="24"/>
        </w:rPr>
      </w:pPr>
      <w:r w:rsidRPr="00824783">
        <w:rPr>
          <w:rFonts w:eastAsia="Calibri"/>
          <w:szCs w:val="24"/>
        </w:rPr>
        <w:t xml:space="preserve">Each SBHC has </w:t>
      </w:r>
      <w:r w:rsidR="007A416B" w:rsidRPr="00824783">
        <w:rPr>
          <w:rFonts w:eastAsia="Calibri"/>
          <w:szCs w:val="24"/>
        </w:rPr>
        <w:t>an</w:t>
      </w:r>
      <w:r w:rsidRPr="00824783">
        <w:rPr>
          <w:rFonts w:eastAsia="Calibri"/>
          <w:szCs w:val="24"/>
        </w:rPr>
        <w:t xml:space="preserve"> order form </w:t>
      </w:r>
      <w:r w:rsidR="00F86E7B">
        <w:rPr>
          <w:rFonts w:eastAsia="Calibri"/>
          <w:szCs w:val="24"/>
        </w:rPr>
        <w:t xml:space="preserve">template </w:t>
      </w:r>
      <w:r w:rsidRPr="00824783">
        <w:rPr>
          <w:rFonts w:eastAsia="Calibri"/>
          <w:szCs w:val="24"/>
        </w:rPr>
        <w:t xml:space="preserve">from the CCHS pharmacy that is to be utilized. </w:t>
      </w:r>
    </w:p>
    <w:p w14:paraId="40F69ADB" w14:textId="77777777" w:rsidR="00824783" w:rsidRPr="00824783" w:rsidRDefault="00824783" w:rsidP="00824783">
      <w:pPr>
        <w:spacing w:after="200" w:line="276" w:lineRule="auto"/>
        <w:ind w:left="705"/>
        <w:contextualSpacing/>
        <w:rPr>
          <w:rFonts w:eastAsia="Calibri"/>
          <w:szCs w:val="24"/>
        </w:rPr>
      </w:pPr>
    </w:p>
    <w:p w14:paraId="4F9FA903" w14:textId="77777777" w:rsidR="00824783" w:rsidRPr="00824783" w:rsidRDefault="00824783" w:rsidP="006F5E9C">
      <w:pPr>
        <w:numPr>
          <w:ilvl w:val="0"/>
          <w:numId w:val="59"/>
        </w:numPr>
        <w:spacing w:after="200"/>
        <w:contextualSpacing/>
        <w:rPr>
          <w:rFonts w:eastAsia="Calibri"/>
          <w:szCs w:val="24"/>
        </w:rPr>
      </w:pPr>
      <w:r w:rsidRPr="00824783">
        <w:rPr>
          <w:rFonts w:eastAsia="Calibri"/>
          <w:szCs w:val="24"/>
        </w:rPr>
        <w:t>Complete order form and fax to the pharmacy number provided on the order form.</w:t>
      </w:r>
    </w:p>
    <w:p w14:paraId="3B23AFAE" w14:textId="77777777" w:rsidR="00A94A8B" w:rsidRDefault="00903FB6" w:rsidP="00903FB6">
      <w:pPr>
        <w:tabs>
          <w:tab w:val="left" w:pos="-720"/>
          <w:tab w:val="left" w:pos="0"/>
        </w:tabs>
        <w:ind w:left="720"/>
      </w:pPr>
      <w:r w:rsidRPr="00903FB6">
        <w:t xml:space="preserve">Both the pharmacy from Wilmington Hospital and Christiana Hospital is utilized to </w:t>
      </w:r>
      <w:r w:rsidR="007A416B" w:rsidRPr="00903FB6">
        <w:t>fill pharmacy</w:t>
      </w:r>
      <w:r w:rsidRPr="00903FB6">
        <w:t xml:space="preserve"> orders</w:t>
      </w:r>
      <w:r w:rsidR="007B6BFA">
        <w:t xml:space="preserve">. </w:t>
      </w:r>
      <w:r w:rsidRPr="00903FB6">
        <w:t xml:space="preserve"> </w:t>
      </w:r>
      <w:r w:rsidR="007B6BFA">
        <w:t>N</w:t>
      </w:r>
      <w:r w:rsidRPr="00903FB6">
        <w:t>orthern schools utilize the Wilmington Hospital pharmacy</w:t>
      </w:r>
      <w:r w:rsidR="007B6BFA">
        <w:t xml:space="preserve"> and</w:t>
      </w:r>
      <w:r w:rsidRPr="00903FB6">
        <w:t xml:space="preserve"> more southern schools utilize Christiana Hospital pharmacy.</w:t>
      </w:r>
    </w:p>
    <w:p w14:paraId="63178D03" w14:textId="77777777" w:rsidR="00903FB6" w:rsidRDefault="00903FB6" w:rsidP="00903FB6">
      <w:pPr>
        <w:tabs>
          <w:tab w:val="left" w:pos="-720"/>
          <w:tab w:val="left" w:pos="0"/>
        </w:tabs>
        <w:ind w:left="720"/>
      </w:pPr>
    </w:p>
    <w:p w14:paraId="19898E06" w14:textId="77777777" w:rsidR="00762C73" w:rsidRPr="00762C73" w:rsidRDefault="00762C73" w:rsidP="006F5E9C">
      <w:pPr>
        <w:numPr>
          <w:ilvl w:val="0"/>
          <w:numId w:val="59"/>
        </w:numPr>
        <w:spacing w:after="200" w:line="276" w:lineRule="auto"/>
        <w:contextualSpacing/>
        <w:rPr>
          <w:rFonts w:eastAsia="Calibri"/>
          <w:szCs w:val="24"/>
        </w:rPr>
      </w:pPr>
      <w:r w:rsidRPr="00762C73">
        <w:rPr>
          <w:rFonts w:eastAsia="Calibri"/>
          <w:szCs w:val="24"/>
        </w:rPr>
        <w:t>Medication will be delivered to the SBHC site by CCHS transportation.</w:t>
      </w:r>
    </w:p>
    <w:p w14:paraId="4D1A3F2A" w14:textId="77777777" w:rsidR="00762C73" w:rsidRPr="00762C73" w:rsidRDefault="00762C73" w:rsidP="00762C73">
      <w:pPr>
        <w:spacing w:after="200" w:line="276" w:lineRule="auto"/>
        <w:ind w:left="705"/>
        <w:contextualSpacing/>
        <w:rPr>
          <w:rFonts w:eastAsia="Calibri"/>
          <w:szCs w:val="24"/>
        </w:rPr>
      </w:pPr>
    </w:p>
    <w:p w14:paraId="02F616F0" w14:textId="77777777" w:rsidR="00762C73" w:rsidRPr="00762C73" w:rsidRDefault="00762C73" w:rsidP="006F5E9C">
      <w:pPr>
        <w:numPr>
          <w:ilvl w:val="0"/>
          <w:numId w:val="59"/>
        </w:numPr>
        <w:spacing w:after="200" w:line="276" w:lineRule="auto"/>
        <w:contextualSpacing/>
        <w:rPr>
          <w:rFonts w:eastAsia="Calibri"/>
          <w:szCs w:val="24"/>
        </w:rPr>
      </w:pPr>
      <w:r w:rsidRPr="00762C73">
        <w:rPr>
          <w:rFonts w:eastAsia="Calibri"/>
          <w:szCs w:val="24"/>
        </w:rPr>
        <w:t>Medication delivered is checked against the order form</w:t>
      </w:r>
      <w:r w:rsidR="007B6BFA">
        <w:rPr>
          <w:rFonts w:eastAsia="Calibri"/>
          <w:szCs w:val="24"/>
        </w:rPr>
        <w:t xml:space="preserve">. </w:t>
      </w:r>
      <w:r w:rsidRPr="00762C73">
        <w:rPr>
          <w:rFonts w:eastAsia="Calibri"/>
          <w:szCs w:val="24"/>
        </w:rPr>
        <w:t xml:space="preserve"> </w:t>
      </w:r>
      <w:r w:rsidR="007B6BFA">
        <w:rPr>
          <w:rFonts w:eastAsia="Calibri"/>
          <w:szCs w:val="24"/>
        </w:rPr>
        <w:t>C</w:t>
      </w:r>
      <w:r w:rsidRPr="00762C73">
        <w:rPr>
          <w:rFonts w:eastAsia="Calibri"/>
          <w:szCs w:val="24"/>
        </w:rPr>
        <w:t xml:space="preserve">all pharmacy with discrepancy. </w:t>
      </w:r>
    </w:p>
    <w:p w14:paraId="35DA9F26" w14:textId="77777777" w:rsidR="00903FB6" w:rsidRDefault="00903FB6" w:rsidP="00903FB6">
      <w:pPr>
        <w:tabs>
          <w:tab w:val="left" w:pos="-720"/>
          <w:tab w:val="left" w:pos="0"/>
        </w:tabs>
        <w:ind w:left="720"/>
      </w:pPr>
    </w:p>
    <w:p w14:paraId="1F1843DC" w14:textId="77777777" w:rsidR="00A94A8B" w:rsidRDefault="00824783" w:rsidP="00824783">
      <w:pPr>
        <w:tabs>
          <w:tab w:val="left" w:pos="-720"/>
          <w:tab w:val="left" w:pos="0"/>
        </w:tabs>
        <w:ind w:left="720" w:hanging="720"/>
      </w:pPr>
      <w:r>
        <w:t xml:space="preserve">          </w:t>
      </w:r>
    </w:p>
    <w:p w14:paraId="00F00B3E" w14:textId="77777777" w:rsidR="00A94A8B" w:rsidRDefault="00A94A8B" w:rsidP="006962BA">
      <w:pPr>
        <w:tabs>
          <w:tab w:val="left" w:pos="-720"/>
          <w:tab w:val="left" w:pos="0"/>
        </w:tabs>
        <w:spacing w:line="240" w:lineRule="atLeast"/>
        <w:ind w:left="720" w:hanging="720"/>
      </w:pPr>
    </w:p>
    <w:p w14:paraId="13EC0578" w14:textId="77777777" w:rsidR="00A94A8B" w:rsidRDefault="00A94A8B" w:rsidP="006962BA">
      <w:pPr>
        <w:tabs>
          <w:tab w:val="left" w:pos="-720"/>
          <w:tab w:val="left" w:pos="0"/>
        </w:tabs>
        <w:spacing w:line="240" w:lineRule="atLeast"/>
        <w:ind w:left="720" w:hanging="720"/>
      </w:pPr>
    </w:p>
    <w:p w14:paraId="609A8C0F" w14:textId="77777777" w:rsidR="00A94A8B" w:rsidRDefault="00A94A8B" w:rsidP="006962BA">
      <w:pPr>
        <w:tabs>
          <w:tab w:val="left" w:pos="-720"/>
          <w:tab w:val="left" w:pos="0"/>
        </w:tabs>
        <w:spacing w:line="240" w:lineRule="atLeast"/>
        <w:ind w:left="720" w:hanging="720"/>
      </w:pPr>
    </w:p>
    <w:p w14:paraId="23FBFB06" w14:textId="77777777" w:rsidR="00A94A8B" w:rsidRDefault="00A94A8B" w:rsidP="006962BA">
      <w:pPr>
        <w:tabs>
          <w:tab w:val="left" w:pos="-720"/>
          <w:tab w:val="left" w:pos="0"/>
        </w:tabs>
        <w:spacing w:line="240" w:lineRule="atLeast"/>
        <w:ind w:left="720" w:hanging="720"/>
      </w:pPr>
    </w:p>
    <w:p w14:paraId="14D9CFA0" w14:textId="77777777" w:rsidR="00A94A8B" w:rsidRDefault="00A94A8B" w:rsidP="006962BA">
      <w:pPr>
        <w:tabs>
          <w:tab w:val="left" w:pos="-720"/>
          <w:tab w:val="left" w:pos="0"/>
        </w:tabs>
        <w:spacing w:line="240" w:lineRule="atLeast"/>
        <w:ind w:left="720" w:hanging="720"/>
      </w:pPr>
    </w:p>
    <w:p w14:paraId="02FEFAAE" w14:textId="77777777" w:rsidR="00A94A8B" w:rsidRDefault="00A94A8B" w:rsidP="006962BA">
      <w:pPr>
        <w:tabs>
          <w:tab w:val="left" w:pos="-720"/>
          <w:tab w:val="left" w:pos="0"/>
        </w:tabs>
        <w:spacing w:line="240" w:lineRule="atLeast"/>
        <w:ind w:left="720" w:hanging="720"/>
      </w:pPr>
    </w:p>
    <w:p w14:paraId="0AE3989E" w14:textId="77777777" w:rsidR="00A94A8B" w:rsidRDefault="00A94A8B" w:rsidP="006962BA">
      <w:pPr>
        <w:tabs>
          <w:tab w:val="left" w:pos="-720"/>
          <w:tab w:val="left" w:pos="0"/>
        </w:tabs>
        <w:spacing w:line="240" w:lineRule="atLeast"/>
        <w:ind w:left="720" w:hanging="720"/>
      </w:pPr>
    </w:p>
    <w:p w14:paraId="586289BD" w14:textId="77777777" w:rsidR="00A94A8B" w:rsidRDefault="00A94A8B" w:rsidP="006962BA">
      <w:pPr>
        <w:tabs>
          <w:tab w:val="left" w:pos="-720"/>
          <w:tab w:val="left" w:pos="0"/>
        </w:tabs>
        <w:spacing w:line="240" w:lineRule="atLeast"/>
        <w:ind w:left="720" w:hanging="720"/>
      </w:pPr>
    </w:p>
    <w:p w14:paraId="574B0C2A" w14:textId="77777777" w:rsidR="00A94A8B" w:rsidRDefault="00A94A8B" w:rsidP="006962BA">
      <w:pPr>
        <w:tabs>
          <w:tab w:val="left" w:pos="-720"/>
          <w:tab w:val="left" w:pos="0"/>
        </w:tabs>
        <w:spacing w:line="240" w:lineRule="atLeast"/>
        <w:ind w:left="720" w:hanging="720"/>
      </w:pPr>
    </w:p>
    <w:p w14:paraId="751E831E" w14:textId="77777777" w:rsidR="00A94A8B" w:rsidRDefault="00A94A8B" w:rsidP="006962BA">
      <w:pPr>
        <w:tabs>
          <w:tab w:val="left" w:pos="-720"/>
          <w:tab w:val="left" w:pos="0"/>
        </w:tabs>
        <w:spacing w:line="240" w:lineRule="atLeast"/>
        <w:ind w:left="720" w:hanging="720"/>
      </w:pPr>
    </w:p>
    <w:p w14:paraId="2E990A43" w14:textId="77777777" w:rsidR="001544AD" w:rsidRDefault="001544AD" w:rsidP="006962BA">
      <w:pPr>
        <w:tabs>
          <w:tab w:val="left" w:pos="-720"/>
          <w:tab w:val="left" w:pos="0"/>
        </w:tabs>
        <w:spacing w:line="240" w:lineRule="atLeast"/>
        <w:ind w:left="720" w:hanging="720"/>
      </w:pPr>
    </w:p>
    <w:p w14:paraId="402B89A0" w14:textId="77777777" w:rsidR="00A94A8B" w:rsidRDefault="00A94A8B" w:rsidP="006962BA">
      <w:pPr>
        <w:tabs>
          <w:tab w:val="left" w:pos="-720"/>
          <w:tab w:val="left" w:pos="0"/>
        </w:tabs>
        <w:spacing w:line="240" w:lineRule="atLeast"/>
        <w:ind w:left="720" w:hanging="720"/>
      </w:pPr>
    </w:p>
    <w:p w14:paraId="614B9E6F" w14:textId="77777777" w:rsidR="006124C5" w:rsidRDefault="006124C5" w:rsidP="006962BA">
      <w:pPr>
        <w:tabs>
          <w:tab w:val="left" w:pos="-720"/>
          <w:tab w:val="left" w:pos="0"/>
        </w:tabs>
        <w:spacing w:line="240" w:lineRule="atLeast"/>
        <w:ind w:left="720" w:hanging="720"/>
      </w:pPr>
    </w:p>
    <w:p w14:paraId="2D09E3F7" w14:textId="77777777" w:rsidR="00A94A8B" w:rsidRDefault="00A94A8B" w:rsidP="006962BA">
      <w:pPr>
        <w:tabs>
          <w:tab w:val="left" w:pos="-720"/>
          <w:tab w:val="left" w:pos="0"/>
        </w:tabs>
        <w:spacing w:line="240" w:lineRule="atLeast"/>
        <w:ind w:left="720" w:hanging="720"/>
      </w:pPr>
    </w:p>
    <w:p w14:paraId="6F7B33D3" w14:textId="77777777" w:rsidR="00185A20" w:rsidRDefault="00185A20" w:rsidP="006962BA">
      <w:pPr>
        <w:tabs>
          <w:tab w:val="left" w:pos="-720"/>
          <w:tab w:val="left" w:pos="0"/>
        </w:tabs>
        <w:spacing w:line="240" w:lineRule="atLeast"/>
        <w:ind w:left="720" w:hanging="720"/>
      </w:pPr>
    </w:p>
    <w:p w14:paraId="64800F39" w14:textId="77777777" w:rsidR="00393981" w:rsidRDefault="00393981" w:rsidP="006962BA">
      <w:pPr>
        <w:tabs>
          <w:tab w:val="left" w:pos="-720"/>
          <w:tab w:val="left" w:pos="0"/>
        </w:tabs>
        <w:spacing w:line="240" w:lineRule="atLeast"/>
        <w:ind w:left="720" w:hanging="720"/>
      </w:pPr>
    </w:p>
    <w:p w14:paraId="1FD4FB5D" w14:textId="77777777" w:rsidR="00185A20" w:rsidRDefault="00185A20" w:rsidP="006962BA">
      <w:pPr>
        <w:tabs>
          <w:tab w:val="left" w:pos="-720"/>
          <w:tab w:val="left" w:pos="0"/>
        </w:tabs>
        <w:spacing w:line="240" w:lineRule="atLeast"/>
        <w:ind w:left="720" w:hanging="720"/>
      </w:pPr>
    </w:p>
    <w:p w14:paraId="48BBE9B7" w14:textId="77777777" w:rsidR="00762C73" w:rsidRDefault="00762C73" w:rsidP="006962BA">
      <w:pPr>
        <w:tabs>
          <w:tab w:val="left" w:pos="-720"/>
          <w:tab w:val="left" w:pos="0"/>
        </w:tabs>
        <w:spacing w:line="240" w:lineRule="atLeast"/>
        <w:ind w:left="720" w:hanging="720"/>
      </w:pPr>
    </w:p>
    <w:p w14:paraId="6C01DD88" w14:textId="77777777" w:rsidR="00762C73" w:rsidRDefault="00762C73" w:rsidP="006962BA">
      <w:pPr>
        <w:tabs>
          <w:tab w:val="left" w:pos="-720"/>
          <w:tab w:val="left" w:pos="0"/>
        </w:tabs>
        <w:spacing w:line="240" w:lineRule="atLeast"/>
        <w:ind w:left="720" w:hanging="720"/>
      </w:pPr>
    </w:p>
    <w:p w14:paraId="1E9C9242" w14:textId="77777777" w:rsidR="00762C73" w:rsidRDefault="00762C73" w:rsidP="006962BA">
      <w:pPr>
        <w:tabs>
          <w:tab w:val="left" w:pos="-720"/>
          <w:tab w:val="left" w:pos="0"/>
        </w:tabs>
        <w:spacing w:line="240" w:lineRule="atLeast"/>
        <w:ind w:left="720" w:hanging="720"/>
      </w:pPr>
    </w:p>
    <w:p w14:paraId="77A3BE85" w14:textId="77777777" w:rsidR="00762C73" w:rsidRDefault="00762C73" w:rsidP="006962BA">
      <w:pPr>
        <w:tabs>
          <w:tab w:val="left" w:pos="-720"/>
          <w:tab w:val="left" w:pos="0"/>
        </w:tabs>
        <w:spacing w:line="240" w:lineRule="atLeast"/>
        <w:ind w:left="720" w:hanging="720"/>
      </w:pPr>
    </w:p>
    <w:p w14:paraId="5FD0FEA2" w14:textId="77777777" w:rsidR="0000571B" w:rsidRDefault="0000571B" w:rsidP="006962BA">
      <w:pPr>
        <w:tabs>
          <w:tab w:val="left" w:pos="-720"/>
          <w:tab w:val="left" w:pos="0"/>
        </w:tabs>
        <w:spacing w:line="240" w:lineRule="atLeast"/>
        <w:ind w:left="720" w:hanging="720"/>
      </w:pPr>
    </w:p>
    <w:p w14:paraId="6FC572AD" w14:textId="77777777" w:rsidR="0000571B" w:rsidRDefault="0000571B" w:rsidP="006962BA">
      <w:pPr>
        <w:tabs>
          <w:tab w:val="left" w:pos="-720"/>
          <w:tab w:val="left" w:pos="0"/>
        </w:tabs>
        <w:spacing w:line="240" w:lineRule="atLeast"/>
        <w:ind w:left="720" w:hanging="720"/>
      </w:pPr>
    </w:p>
    <w:p w14:paraId="04CD5149" w14:textId="77777777" w:rsidR="0000571B" w:rsidRDefault="0000571B" w:rsidP="006962BA">
      <w:pPr>
        <w:tabs>
          <w:tab w:val="left" w:pos="-720"/>
          <w:tab w:val="left" w:pos="0"/>
        </w:tabs>
        <w:spacing w:line="240" w:lineRule="atLeast"/>
        <w:ind w:left="720" w:hanging="720"/>
      </w:pPr>
    </w:p>
    <w:p w14:paraId="53B40980" w14:textId="77777777" w:rsidR="0000571B" w:rsidRDefault="0000571B" w:rsidP="006962BA">
      <w:pPr>
        <w:tabs>
          <w:tab w:val="left" w:pos="-720"/>
          <w:tab w:val="left" w:pos="0"/>
        </w:tabs>
        <w:spacing w:line="240" w:lineRule="atLeast"/>
        <w:ind w:left="720" w:hanging="720"/>
      </w:pPr>
    </w:p>
    <w:p w14:paraId="3CDD653E" w14:textId="77777777" w:rsidR="0000571B" w:rsidRDefault="0000571B" w:rsidP="006962BA">
      <w:pPr>
        <w:tabs>
          <w:tab w:val="left" w:pos="-720"/>
          <w:tab w:val="left" w:pos="0"/>
        </w:tabs>
        <w:spacing w:line="240" w:lineRule="atLeast"/>
        <w:ind w:left="720" w:hanging="720"/>
      </w:pPr>
    </w:p>
    <w:p w14:paraId="1481CB06" w14:textId="77777777" w:rsidR="003C19D7" w:rsidRDefault="003C19D7" w:rsidP="006962BA">
      <w:pPr>
        <w:tabs>
          <w:tab w:val="left" w:pos="-720"/>
          <w:tab w:val="left" w:pos="0"/>
        </w:tabs>
        <w:spacing w:line="240" w:lineRule="atLeast"/>
        <w:ind w:left="720" w:hanging="720"/>
      </w:pPr>
    </w:p>
    <w:p w14:paraId="5256744E" w14:textId="77777777" w:rsidR="003C19D7" w:rsidRDefault="003C19D7" w:rsidP="006962BA">
      <w:pPr>
        <w:tabs>
          <w:tab w:val="left" w:pos="-720"/>
          <w:tab w:val="left" w:pos="0"/>
        </w:tabs>
        <w:spacing w:line="240" w:lineRule="atLeast"/>
        <w:ind w:left="720" w:hanging="720"/>
      </w:pPr>
    </w:p>
    <w:p w14:paraId="59B8A6FB" w14:textId="77777777" w:rsidR="003C19D7" w:rsidRDefault="003C19D7" w:rsidP="006962BA">
      <w:pPr>
        <w:tabs>
          <w:tab w:val="left" w:pos="-720"/>
          <w:tab w:val="left" w:pos="0"/>
        </w:tabs>
        <w:spacing w:line="240" w:lineRule="atLeast"/>
        <w:ind w:left="720" w:hanging="720"/>
      </w:pPr>
    </w:p>
    <w:p w14:paraId="1BEAD270" w14:textId="77777777" w:rsidR="00762C73" w:rsidRDefault="00762C73" w:rsidP="006962BA">
      <w:pPr>
        <w:tabs>
          <w:tab w:val="left" w:pos="-720"/>
          <w:tab w:val="left" w:pos="0"/>
        </w:tabs>
        <w:spacing w:line="240" w:lineRule="atLeast"/>
        <w:ind w:left="720" w:hanging="720"/>
      </w:pPr>
    </w:p>
    <w:p w14:paraId="1A97D1B4" w14:textId="77777777" w:rsidR="00762C73" w:rsidRDefault="00762C73" w:rsidP="006962BA">
      <w:pPr>
        <w:tabs>
          <w:tab w:val="left" w:pos="-720"/>
          <w:tab w:val="left" w:pos="0"/>
        </w:tabs>
        <w:spacing w:line="240" w:lineRule="atLeast"/>
        <w:ind w:left="720" w:hanging="720"/>
      </w:pPr>
    </w:p>
    <w:p w14:paraId="4D54B703" w14:textId="77777777" w:rsidR="00762C73" w:rsidRDefault="00762C73" w:rsidP="006962BA">
      <w:pPr>
        <w:tabs>
          <w:tab w:val="left" w:pos="-720"/>
          <w:tab w:val="left" w:pos="0"/>
        </w:tabs>
        <w:spacing w:line="240" w:lineRule="atLeast"/>
        <w:ind w:left="720" w:hanging="720"/>
      </w:pPr>
    </w:p>
    <w:p w14:paraId="45FDD903" w14:textId="77777777" w:rsidR="00762C73" w:rsidRDefault="00762C73" w:rsidP="006962BA">
      <w:pPr>
        <w:tabs>
          <w:tab w:val="left" w:pos="-720"/>
          <w:tab w:val="left" w:pos="0"/>
        </w:tabs>
        <w:spacing w:line="240" w:lineRule="atLeast"/>
        <w:ind w:left="720" w:hanging="720"/>
      </w:pPr>
    </w:p>
    <w:p w14:paraId="367B29A6" w14:textId="77777777" w:rsidR="00762C73" w:rsidRDefault="00762C73" w:rsidP="006962BA">
      <w:pPr>
        <w:tabs>
          <w:tab w:val="left" w:pos="-720"/>
          <w:tab w:val="left" w:pos="0"/>
        </w:tabs>
        <w:spacing w:line="240" w:lineRule="atLeast"/>
        <w:ind w:left="720" w:hanging="720"/>
      </w:pPr>
    </w:p>
    <w:p w14:paraId="2DF98BD0" w14:textId="77777777" w:rsidR="00762C73" w:rsidRDefault="00762C73" w:rsidP="006962BA">
      <w:pPr>
        <w:tabs>
          <w:tab w:val="left" w:pos="-720"/>
          <w:tab w:val="left" w:pos="0"/>
        </w:tabs>
        <w:spacing w:line="240" w:lineRule="atLeast"/>
        <w:ind w:left="720" w:hanging="720"/>
      </w:pPr>
    </w:p>
    <w:p w14:paraId="5975817A" w14:textId="77777777" w:rsidR="001544AD" w:rsidRPr="000D25D7" w:rsidRDefault="00B83323" w:rsidP="001544AD">
      <w:pPr>
        <w:pStyle w:val="Title"/>
        <w:jc w:val="center"/>
        <w:rPr>
          <w:b w:val="0"/>
        </w:rPr>
      </w:pPr>
      <w:r>
        <w:lastRenderedPageBreak/>
        <w:t>C</w:t>
      </w:r>
      <w:r w:rsidR="001544AD" w:rsidRPr="000D25D7">
        <w:t>HRISTIANA CARE HEALTH SERVICES POLICY</w:t>
      </w:r>
    </w:p>
    <w:p w14:paraId="0BF51A23" w14:textId="77777777" w:rsidR="001544AD" w:rsidRPr="000D25D7" w:rsidRDefault="001544AD" w:rsidP="001544AD">
      <w:pPr>
        <w:jc w:val="center"/>
        <w:rPr>
          <w:b/>
          <w:sz w:val="28"/>
          <w:szCs w:val="28"/>
        </w:rPr>
      </w:pPr>
      <w:r w:rsidRPr="000D25D7">
        <w:rPr>
          <w:b/>
          <w:sz w:val="28"/>
          <w:szCs w:val="28"/>
        </w:rPr>
        <w:t>SCHOOL</w:t>
      </w:r>
      <w:r w:rsidR="00EF7603">
        <w:rPr>
          <w:b/>
          <w:sz w:val="28"/>
          <w:szCs w:val="28"/>
        </w:rPr>
        <w:t>-</w:t>
      </w:r>
      <w:r w:rsidRPr="000D25D7">
        <w:rPr>
          <w:b/>
          <w:sz w:val="28"/>
          <w:szCs w:val="28"/>
        </w:rPr>
        <w:t>BASED HEALTH CENTER</w:t>
      </w:r>
    </w:p>
    <w:p w14:paraId="54F86B02" w14:textId="77777777" w:rsidR="001544AD" w:rsidRPr="000D25D7" w:rsidRDefault="001544AD" w:rsidP="001544AD">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1544AD" w14:paraId="19D0FB03" w14:textId="77777777" w:rsidTr="005F6745">
        <w:tc>
          <w:tcPr>
            <w:tcW w:w="4428" w:type="dxa"/>
          </w:tcPr>
          <w:p w14:paraId="592E11B4" w14:textId="77777777" w:rsidR="001544AD" w:rsidRPr="000D25D7" w:rsidRDefault="001544AD" w:rsidP="005F6745">
            <w:pPr>
              <w:rPr>
                <w:szCs w:val="24"/>
              </w:rPr>
            </w:pPr>
            <w:r w:rsidRPr="000D25D7">
              <w:rPr>
                <w:szCs w:val="24"/>
              </w:rPr>
              <w:t>POLICY TITLE:</w:t>
            </w:r>
          </w:p>
        </w:tc>
        <w:tc>
          <w:tcPr>
            <w:tcW w:w="4428" w:type="dxa"/>
          </w:tcPr>
          <w:p w14:paraId="576A0865" w14:textId="77777777" w:rsidR="001544AD" w:rsidRPr="000D25D7" w:rsidRDefault="001544AD" w:rsidP="005F6745">
            <w:pPr>
              <w:pStyle w:val="Heading1"/>
              <w:rPr>
                <w:szCs w:val="24"/>
                <w:highlight w:val="lightGray"/>
              </w:rPr>
            </w:pPr>
            <w:r>
              <w:rPr>
                <w:szCs w:val="24"/>
              </w:rPr>
              <w:t>Pregnancy Screening</w:t>
            </w:r>
          </w:p>
        </w:tc>
      </w:tr>
      <w:tr w:rsidR="001544AD" w14:paraId="2351EF17" w14:textId="77777777" w:rsidTr="005F6745">
        <w:tc>
          <w:tcPr>
            <w:tcW w:w="4428" w:type="dxa"/>
          </w:tcPr>
          <w:p w14:paraId="013A6049" w14:textId="77777777" w:rsidR="001544AD" w:rsidRPr="000D25D7" w:rsidRDefault="001544AD" w:rsidP="005F6745">
            <w:pPr>
              <w:rPr>
                <w:szCs w:val="24"/>
              </w:rPr>
            </w:pPr>
            <w:r w:rsidRPr="000D25D7">
              <w:rPr>
                <w:szCs w:val="24"/>
              </w:rPr>
              <w:t>SECTION:</w:t>
            </w:r>
          </w:p>
        </w:tc>
        <w:tc>
          <w:tcPr>
            <w:tcW w:w="4428" w:type="dxa"/>
          </w:tcPr>
          <w:p w14:paraId="378C7ADB" w14:textId="77777777" w:rsidR="001544AD" w:rsidRPr="000D25D7" w:rsidRDefault="001544AD" w:rsidP="005F6745">
            <w:pPr>
              <w:rPr>
                <w:szCs w:val="24"/>
              </w:rPr>
            </w:pPr>
            <w:r>
              <w:rPr>
                <w:szCs w:val="24"/>
              </w:rPr>
              <w:t>SBHC</w:t>
            </w:r>
          </w:p>
        </w:tc>
      </w:tr>
      <w:tr w:rsidR="001544AD" w14:paraId="29F65123" w14:textId="77777777" w:rsidTr="005F6745">
        <w:tc>
          <w:tcPr>
            <w:tcW w:w="4428" w:type="dxa"/>
            <w:tcBorders>
              <w:bottom w:val="single" w:sz="4" w:space="0" w:color="auto"/>
            </w:tcBorders>
          </w:tcPr>
          <w:p w14:paraId="194E07E5" w14:textId="77777777" w:rsidR="001544AD" w:rsidRPr="000D25D7" w:rsidRDefault="001544AD" w:rsidP="005F6745">
            <w:pPr>
              <w:rPr>
                <w:szCs w:val="24"/>
              </w:rPr>
            </w:pPr>
            <w:r w:rsidRPr="000D25D7">
              <w:rPr>
                <w:szCs w:val="24"/>
              </w:rPr>
              <w:t>LAST REVISION/REVIEW DATE:</w:t>
            </w:r>
          </w:p>
        </w:tc>
        <w:tc>
          <w:tcPr>
            <w:tcW w:w="4428" w:type="dxa"/>
          </w:tcPr>
          <w:p w14:paraId="61919B0E" w14:textId="77777777" w:rsidR="001544AD" w:rsidRPr="000D25D7" w:rsidRDefault="00F86E7B" w:rsidP="005F6745">
            <w:pPr>
              <w:rPr>
                <w:szCs w:val="24"/>
              </w:rPr>
            </w:pPr>
            <w:r>
              <w:rPr>
                <w:szCs w:val="24"/>
              </w:rPr>
              <w:t>09/1</w:t>
            </w:r>
            <w:r w:rsidR="00E82841">
              <w:rPr>
                <w:szCs w:val="24"/>
              </w:rPr>
              <w:t>9</w:t>
            </w:r>
          </w:p>
        </w:tc>
      </w:tr>
      <w:tr w:rsidR="001544AD" w14:paraId="1B584665" w14:textId="77777777" w:rsidTr="005F6745">
        <w:tc>
          <w:tcPr>
            <w:tcW w:w="4428" w:type="dxa"/>
            <w:tcBorders>
              <w:bottom w:val="single" w:sz="4" w:space="0" w:color="auto"/>
            </w:tcBorders>
          </w:tcPr>
          <w:p w14:paraId="69937884" w14:textId="77777777" w:rsidR="001544AD" w:rsidRPr="000D25D7" w:rsidRDefault="001544AD" w:rsidP="005F6745">
            <w:pPr>
              <w:rPr>
                <w:szCs w:val="24"/>
              </w:rPr>
            </w:pPr>
            <w:r w:rsidRPr="000D25D7">
              <w:rPr>
                <w:szCs w:val="24"/>
              </w:rPr>
              <w:t>DATE OF ORIGIN:</w:t>
            </w:r>
          </w:p>
        </w:tc>
        <w:tc>
          <w:tcPr>
            <w:tcW w:w="4428" w:type="dxa"/>
          </w:tcPr>
          <w:p w14:paraId="598340C2" w14:textId="77777777" w:rsidR="001544AD" w:rsidRPr="000D25D7" w:rsidRDefault="001544AD" w:rsidP="005F6745">
            <w:pPr>
              <w:rPr>
                <w:szCs w:val="24"/>
              </w:rPr>
            </w:pPr>
          </w:p>
        </w:tc>
      </w:tr>
    </w:tbl>
    <w:p w14:paraId="24914418" w14:textId="77777777" w:rsidR="001544AD" w:rsidRDefault="001544AD" w:rsidP="001544AD">
      <w:pPr>
        <w:tabs>
          <w:tab w:val="left" w:pos="-720"/>
        </w:tabs>
        <w:spacing w:before="90" w:line="240" w:lineRule="atLeast"/>
        <w:jc w:val="center"/>
        <w:rPr>
          <w:b/>
        </w:rPr>
      </w:pPr>
    </w:p>
    <w:p w14:paraId="73EE176B" w14:textId="77777777" w:rsidR="001544AD" w:rsidRDefault="001544AD" w:rsidP="001544AD">
      <w:pPr>
        <w:tabs>
          <w:tab w:val="left" w:pos="-720"/>
        </w:tabs>
        <w:spacing w:line="240" w:lineRule="atLeast"/>
        <w:jc w:val="both"/>
      </w:pPr>
      <w:r w:rsidRPr="003A1B58">
        <w:rPr>
          <w:b/>
        </w:rPr>
        <w:t>POLICY</w:t>
      </w:r>
      <w:r>
        <w:rPr>
          <w:b/>
        </w:rPr>
        <w:t>:</w:t>
      </w:r>
      <w:r w:rsidRPr="003A1B58">
        <w:tab/>
      </w:r>
    </w:p>
    <w:p w14:paraId="100567C0" w14:textId="77777777" w:rsidR="00FA36A6" w:rsidRPr="003A1B58" w:rsidRDefault="00FA36A6" w:rsidP="001544AD">
      <w:pPr>
        <w:tabs>
          <w:tab w:val="left" w:pos="-720"/>
        </w:tabs>
        <w:spacing w:line="240" w:lineRule="atLeast"/>
        <w:jc w:val="both"/>
      </w:pPr>
    </w:p>
    <w:p w14:paraId="3A69D83D" w14:textId="77777777" w:rsidR="001544AD" w:rsidRDefault="00F25C8E" w:rsidP="001544AD">
      <w:pPr>
        <w:tabs>
          <w:tab w:val="left" w:pos="-720"/>
        </w:tabs>
        <w:spacing w:line="240" w:lineRule="atLeast"/>
      </w:pPr>
      <w:r>
        <w:t>The SBHC offers</w:t>
      </w:r>
      <w:r w:rsidR="007B6BFA">
        <w:t>,</w:t>
      </w:r>
      <w:r>
        <w:t xml:space="preserve"> upon voluntary request by the student</w:t>
      </w:r>
      <w:r w:rsidR="007B6BFA">
        <w:t>,</w:t>
      </w:r>
      <w:r>
        <w:t xml:space="preserve"> urine pregnancy test</w:t>
      </w:r>
      <w:r w:rsidR="00992AAB">
        <w:t>ing</w:t>
      </w:r>
      <w:r>
        <w:t xml:space="preserve">.  </w:t>
      </w:r>
      <w:r w:rsidR="00871D85">
        <w:t xml:space="preserve">Pregnancy testing is a confidential service provided by the SBHC.  </w:t>
      </w:r>
      <w:r>
        <w:t>As part of this screening</w:t>
      </w:r>
      <w:r w:rsidR="007B6BFA">
        <w:t>,</w:t>
      </w:r>
      <w:r w:rsidR="001544AD">
        <w:t xml:space="preserve"> pregnancy options counseling</w:t>
      </w:r>
      <w:r>
        <w:t xml:space="preserve"> is provided</w:t>
      </w:r>
      <w:r w:rsidR="001544AD">
        <w:t xml:space="preserve">, pregnancy prevention information for negative results and referral for </w:t>
      </w:r>
      <w:r w:rsidR="00871D85">
        <w:t>follow-up care for positive results</w:t>
      </w:r>
      <w:r w:rsidR="001544AD">
        <w:t xml:space="preserve">. </w:t>
      </w:r>
    </w:p>
    <w:p w14:paraId="09996B70" w14:textId="77777777" w:rsidR="00FA36A6" w:rsidRDefault="00FA36A6" w:rsidP="001544AD">
      <w:pPr>
        <w:tabs>
          <w:tab w:val="left" w:pos="-720"/>
        </w:tabs>
        <w:spacing w:line="240" w:lineRule="atLeast"/>
      </w:pPr>
    </w:p>
    <w:p w14:paraId="5DBB61E8" w14:textId="77777777" w:rsidR="001544AD" w:rsidRDefault="001544AD" w:rsidP="001544AD">
      <w:pPr>
        <w:tabs>
          <w:tab w:val="left" w:pos="-720"/>
        </w:tabs>
        <w:spacing w:line="240" w:lineRule="atLeast"/>
        <w:jc w:val="both"/>
        <w:rPr>
          <w:b/>
        </w:rPr>
      </w:pPr>
      <w:r w:rsidRPr="003A1B58">
        <w:rPr>
          <w:b/>
        </w:rPr>
        <w:t>PROCEDURE</w:t>
      </w:r>
      <w:r>
        <w:rPr>
          <w:b/>
        </w:rPr>
        <w:t>:</w:t>
      </w:r>
    </w:p>
    <w:p w14:paraId="78A7E04A" w14:textId="77777777" w:rsidR="00FA36A6" w:rsidRPr="003A1B58" w:rsidRDefault="00FA36A6" w:rsidP="001544AD">
      <w:pPr>
        <w:tabs>
          <w:tab w:val="left" w:pos="-720"/>
        </w:tabs>
        <w:spacing w:line="240" w:lineRule="atLeast"/>
        <w:jc w:val="both"/>
      </w:pPr>
    </w:p>
    <w:p w14:paraId="5B545D02" w14:textId="77777777" w:rsidR="001544AD" w:rsidRDefault="001544AD" w:rsidP="001925C7">
      <w:pPr>
        <w:tabs>
          <w:tab w:val="left" w:pos="-720"/>
          <w:tab w:val="left" w:pos="0"/>
        </w:tabs>
        <w:spacing w:after="90" w:line="240" w:lineRule="atLeast"/>
        <w:ind w:left="720" w:hanging="360"/>
      </w:pPr>
      <w:r w:rsidRPr="002350B4">
        <w:t>1.</w:t>
      </w:r>
      <w:r>
        <w:tab/>
        <w:t>Students requesting an appointment for a pregnancy test must have parental consent for testing on the SBHC parental consent form.  Students who are 18 or older may give consent.</w:t>
      </w:r>
    </w:p>
    <w:p w14:paraId="4E8105BE" w14:textId="77777777" w:rsidR="001544AD" w:rsidRDefault="001544AD" w:rsidP="001925C7">
      <w:pPr>
        <w:tabs>
          <w:tab w:val="left" w:pos="-720"/>
          <w:tab w:val="left" w:pos="0"/>
        </w:tabs>
        <w:spacing w:line="240" w:lineRule="atLeast"/>
        <w:ind w:left="720" w:hanging="360"/>
      </w:pPr>
      <w:r w:rsidRPr="002350B4">
        <w:t>2</w:t>
      </w:r>
      <w:r>
        <w:rPr>
          <w:b/>
        </w:rPr>
        <w:t>.</w:t>
      </w:r>
      <w:r>
        <w:tab/>
        <w:t xml:space="preserve">If parent or guardian does not consent on the SBHC enrollment form for student to have pregnancy testing at the SBHC, student will be referred to community resources and/or a new parental consent </w:t>
      </w:r>
      <w:r w:rsidR="00F86E7B">
        <w:t xml:space="preserve">form </w:t>
      </w:r>
      <w:r>
        <w:t>will be offered to be completed.</w:t>
      </w:r>
    </w:p>
    <w:p w14:paraId="46C63911" w14:textId="77777777" w:rsidR="001544AD" w:rsidRDefault="001544AD" w:rsidP="001925C7">
      <w:pPr>
        <w:tabs>
          <w:tab w:val="left" w:pos="-720"/>
        </w:tabs>
        <w:spacing w:line="240" w:lineRule="atLeast"/>
        <w:ind w:hanging="360"/>
      </w:pPr>
    </w:p>
    <w:p w14:paraId="3D88225C" w14:textId="77777777" w:rsidR="001544AD" w:rsidRDefault="00824162" w:rsidP="001925C7">
      <w:pPr>
        <w:tabs>
          <w:tab w:val="left" w:pos="-720"/>
          <w:tab w:val="left" w:pos="0"/>
        </w:tabs>
        <w:spacing w:line="240" w:lineRule="atLeast"/>
        <w:ind w:left="720" w:hanging="360"/>
      </w:pPr>
      <w:r w:rsidRPr="002350B4">
        <w:t>3.</w:t>
      </w:r>
      <w:r>
        <w:tab/>
        <w:t>Negative test results:  Advise the student</w:t>
      </w:r>
      <w:r w:rsidR="00871D85">
        <w:t xml:space="preserve"> to have</w:t>
      </w:r>
      <w:r>
        <w:t xml:space="preserve"> a repeat test if no menses in one to two weeks</w:t>
      </w:r>
      <w:r w:rsidR="007B6BFA">
        <w:t xml:space="preserve"> and</w:t>
      </w:r>
      <w:r>
        <w:t xml:space="preserve"> encourage condom use.  </w:t>
      </w:r>
      <w:r w:rsidR="00F86E7B">
        <w:t>Refer</w:t>
      </w:r>
      <w:r w:rsidR="001544AD">
        <w:t xml:space="preserve"> for contraceptive care</w:t>
      </w:r>
      <w:r w:rsidR="00C44D41">
        <w:t>, if not an approved service by the SBHC</w:t>
      </w:r>
      <w:r w:rsidR="0047261E">
        <w:t>.</w:t>
      </w:r>
    </w:p>
    <w:p w14:paraId="2A9AED74" w14:textId="77777777" w:rsidR="001544AD" w:rsidRDefault="001544AD" w:rsidP="001925C7">
      <w:pPr>
        <w:tabs>
          <w:tab w:val="left" w:pos="-720"/>
        </w:tabs>
        <w:spacing w:line="240" w:lineRule="atLeast"/>
        <w:ind w:hanging="360"/>
        <w:jc w:val="both"/>
      </w:pPr>
    </w:p>
    <w:p w14:paraId="1494404D" w14:textId="77777777" w:rsidR="001544AD" w:rsidRDefault="001544AD" w:rsidP="008F046D">
      <w:pPr>
        <w:numPr>
          <w:ilvl w:val="0"/>
          <w:numId w:val="41"/>
        </w:numPr>
        <w:tabs>
          <w:tab w:val="clear" w:pos="1080"/>
          <w:tab w:val="left" w:pos="-720"/>
          <w:tab w:val="num" w:pos="720"/>
        </w:tabs>
        <w:overflowPunct w:val="0"/>
        <w:autoSpaceDE w:val="0"/>
        <w:autoSpaceDN w:val="0"/>
        <w:adjustRightInd w:val="0"/>
        <w:spacing w:line="240" w:lineRule="atLeast"/>
        <w:ind w:left="720" w:hanging="360"/>
        <w:textAlignment w:val="baseline"/>
      </w:pPr>
      <w:r>
        <w:t xml:space="preserve">Positive test results:  Encourage student to speak with parents and partner, options counseling should be given and referral to social worker. </w:t>
      </w:r>
      <w:r w:rsidR="00871D85">
        <w:t>Provider should follow-up with student in one week to facilitate referrals to community agencies if needed.</w:t>
      </w:r>
    </w:p>
    <w:p w14:paraId="1673968D" w14:textId="77777777" w:rsidR="001544AD" w:rsidRDefault="001544AD" w:rsidP="001925C7">
      <w:pPr>
        <w:tabs>
          <w:tab w:val="left" w:pos="-720"/>
        </w:tabs>
        <w:spacing w:line="240" w:lineRule="atLeast"/>
        <w:ind w:hanging="360"/>
      </w:pPr>
    </w:p>
    <w:p w14:paraId="6B636B1F" w14:textId="77777777" w:rsidR="001544AD" w:rsidRDefault="001544AD" w:rsidP="008F046D">
      <w:pPr>
        <w:numPr>
          <w:ilvl w:val="0"/>
          <w:numId w:val="41"/>
        </w:numPr>
        <w:tabs>
          <w:tab w:val="clear" w:pos="1080"/>
          <w:tab w:val="left" w:pos="-720"/>
          <w:tab w:val="num" w:pos="720"/>
        </w:tabs>
        <w:overflowPunct w:val="0"/>
        <w:autoSpaceDE w:val="0"/>
        <w:autoSpaceDN w:val="0"/>
        <w:adjustRightInd w:val="0"/>
        <w:spacing w:line="240" w:lineRule="atLeast"/>
        <w:ind w:left="720" w:hanging="360"/>
        <w:textAlignment w:val="baseline"/>
      </w:pPr>
      <w:r>
        <w:t xml:space="preserve">If student desires to continue pregnancy, a referral is made for prenatal care.  Follow up with student to verify they have scheduled prenatal care.  Refer student to dietitian.  </w:t>
      </w:r>
    </w:p>
    <w:p w14:paraId="6011848A" w14:textId="77777777" w:rsidR="001544AD" w:rsidRDefault="001544AD" w:rsidP="001925C7">
      <w:pPr>
        <w:tabs>
          <w:tab w:val="left" w:pos="-720"/>
        </w:tabs>
        <w:spacing w:line="240" w:lineRule="atLeast"/>
        <w:ind w:hanging="360"/>
      </w:pPr>
    </w:p>
    <w:p w14:paraId="1B167AC7" w14:textId="77777777" w:rsidR="001544AD" w:rsidRDefault="001A79BF" w:rsidP="001925C7">
      <w:pPr>
        <w:tabs>
          <w:tab w:val="left" w:pos="-720"/>
        </w:tabs>
        <w:spacing w:line="240" w:lineRule="atLeast"/>
        <w:ind w:left="720" w:hanging="360"/>
      </w:pPr>
      <w:r>
        <w:t>6</w:t>
      </w:r>
      <w:r w:rsidR="001544AD">
        <w:t>.</w:t>
      </w:r>
      <w:r w:rsidR="001544AD">
        <w:tab/>
        <w:t xml:space="preserve">For student’s continuing pregnancy, permission should be obtained from student </w:t>
      </w:r>
      <w:r>
        <w:t xml:space="preserve">for SBHC to advise school nurse, or student should advise school nurse of pregnancy. </w:t>
      </w:r>
    </w:p>
    <w:p w14:paraId="4870D333" w14:textId="77777777" w:rsidR="001544AD" w:rsidRDefault="001544AD" w:rsidP="001925C7">
      <w:pPr>
        <w:tabs>
          <w:tab w:val="left" w:pos="-720"/>
        </w:tabs>
        <w:spacing w:line="240" w:lineRule="atLeast"/>
        <w:ind w:left="720" w:hanging="360"/>
      </w:pPr>
    </w:p>
    <w:p w14:paraId="2B631A21" w14:textId="77777777" w:rsidR="001544AD" w:rsidRDefault="001A79BF" w:rsidP="001925C7">
      <w:pPr>
        <w:tabs>
          <w:tab w:val="left" w:pos="-720"/>
        </w:tabs>
        <w:spacing w:line="240" w:lineRule="atLeast"/>
        <w:ind w:left="720" w:hanging="360"/>
      </w:pPr>
      <w:r>
        <w:t>7</w:t>
      </w:r>
      <w:r w:rsidR="001544AD">
        <w:t>.</w:t>
      </w:r>
      <w:r w:rsidR="001544AD">
        <w:tab/>
        <w:t xml:space="preserve">If the student is continuing the pregnancy, and the parent or guardian is not aware, options are offered to facilitate parental notification.  </w:t>
      </w:r>
    </w:p>
    <w:p w14:paraId="13EE2C39" w14:textId="77777777" w:rsidR="00A94A8B" w:rsidRDefault="00A94A8B" w:rsidP="006962BA">
      <w:pPr>
        <w:tabs>
          <w:tab w:val="left" w:pos="-720"/>
          <w:tab w:val="left" w:pos="0"/>
        </w:tabs>
        <w:spacing w:line="240" w:lineRule="atLeast"/>
        <w:ind w:left="720" w:hanging="720"/>
      </w:pPr>
    </w:p>
    <w:p w14:paraId="33233E15" w14:textId="77777777" w:rsidR="001544AD" w:rsidRDefault="001544AD" w:rsidP="006962BA">
      <w:pPr>
        <w:tabs>
          <w:tab w:val="left" w:pos="-720"/>
          <w:tab w:val="left" w:pos="0"/>
        </w:tabs>
        <w:spacing w:line="240" w:lineRule="atLeast"/>
        <w:ind w:left="720" w:hanging="720"/>
      </w:pPr>
    </w:p>
    <w:p w14:paraId="6A116805" w14:textId="77777777" w:rsidR="005D4415" w:rsidRDefault="005D4415" w:rsidP="006962BA">
      <w:pPr>
        <w:tabs>
          <w:tab w:val="left" w:pos="-720"/>
          <w:tab w:val="left" w:pos="0"/>
        </w:tabs>
        <w:spacing w:line="240" w:lineRule="atLeast"/>
        <w:ind w:left="720" w:hanging="720"/>
      </w:pPr>
    </w:p>
    <w:p w14:paraId="38D07117" w14:textId="77777777" w:rsidR="005D4415" w:rsidRDefault="005D4415" w:rsidP="006962BA">
      <w:pPr>
        <w:tabs>
          <w:tab w:val="left" w:pos="-720"/>
          <w:tab w:val="left" w:pos="0"/>
        </w:tabs>
        <w:spacing w:line="240" w:lineRule="atLeast"/>
        <w:ind w:left="720" w:hanging="720"/>
      </w:pPr>
    </w:p>
    <w:p w14:paraId="2F8F6110" w14:textId="77777777" w:rsidR="005D4415" w:rsidRDefault="005D4415" w:rsidP="006962BA">
      <w:pPr>
        <w:tabs>
          <w:tab w:val="left" w:pos="-720"/>
          <w:tab w:val="left" w:pos="0"/>
        </w:tabs>
        <w:spacing w:line="240" w:lineRule="atLeast"/>
        <w:ind w:left="720" w:hanging="720"/>
      </w:pPr>
    </w:p>
    <w:p w14:paraId="2A8B7742" w14:textId="77777777" w:rsidR="00393981" w:rsidRDefault="00393981" w:rsidP="006962BA">
      <w:pPr>
        <w:tabs>
          <w:tab w:val="left" w:pos="-720"/>
          <w:tab w:val="left" w:pos="0"/>
        </w:tabs>
        <w:spacing w:line="240" w:lineRule="atLeast"/>
        <w:ind w:left="720" w:hanging="720"/>
      </w:pPr>
    </w:p>
    <w:p w14:paraId="436AEDA7" w14:textId="77777777" w:rsidR="0000571B" w:rsidRDefault="0000571B" w:rsidP="006962BA">
      <w:pPr>
        <w:tabs>
          <w:tab w:val="left" w:pos="-720"/>
          <w:tab w:val="left" w:pos="0"/>
        </w:tabs>
        <w:spacing w:line="240" w:lineRule="atLeast"/>
        <w:ind w:left="720" w:hanging="720"/>
      </w:pPr>
    </w:p>
    <w:p w14:paraId="782BEEDD" w14:textId="77777777" w:rsidR="006124C5" w:rsidRDefault="006124C5" w:rsidP="006962BA">
      <w:pPr>
        <w:tabs>
          <w:tab w:val="left" w:pos="-720"/>
          <w:tab w:val="left" w:pos="0"/>
        </w:tabs>
        <w:spacing w:line="240" w:lineRule="atLeast"/>
        <w:ind w:left="720" w:hanging="720"/>
      </w:pPr>
    </w:p>
    <w:p w14:paraId="48779443" w14:textId="77777777" w:rsidR="00D20816" w:rsidRPr="00D20816" w:rsidRDefault="00D20816" w:rsidP="00D20816">
      <w:pPr>
        <w:jc w:val="center"/>
        <w:outlineLvl w:val="0"/>
        <w:rPr>
          <w:kern w:val="28"/>
          <w:sz w:val="28"/>
        </w:rPr>
      </w:pPr>
      <w:r w:rsidRPr="00D20816">
        <w:rPr>
          <w:b/>
          <w:kern w:val="28"/>
          <w:sz w:val="28"/>
        </w:rPr>
        <w:lastRenderedPageBreak/>
        <w:t>CHRISTIANA CARE HEALTH SERVICES POLICY</w:t>
      </w:r>
    </w:p>
    <w:p w14:paraId="2E7FB179" w14:textId="77777777" w:rsidR="00D20816" w:rsidRPr="00D20816" w:rsidRDefault="00D20816" w:rsidP="00D20816">
      <w:pPr>
        <w:jc w:val="center"/>
        <w:rPr>
          <w:b/>
          <w:sz w:val="28"/>
          <w:szCs w:val="28"/>
        </w:rPr>
      </w:pPr>
      <w:r w:rsidRPr="00D20816">
        <w:rPr>
          <w:b/>
          <w:sz w:val="28"/>
          <w:szCs w:val="28"/>
        </w:rPr>
        <w:t>SCHOOL BASED HEALTH CENTER</w:t>
      </w:r>
    </w:p>
    <w:p w14:paraId="73C82E58" w14:textId="77777777" w:rsidR="00D20816" w:rsidRPr="00D20816" w:rsidRDefault="00D20816" w:rsidP="00D2081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88"/>
        <w:gridCol w:w="4968"/>
      </w:tblGrid>
      <w:tr w:rsidR="00D20816" w:rsidRPr="00D20816" w14:paraId="15E24FE2" w14:textId="77777777" w:rsidTr="009E03AA">
        <w:tc>
          <w:tcPr>
            <w:tcW w:w="3888" w:type="dxa"/>
          </w:tcPr>
          <w:p w14:paraId="61A6D96E" w14:textId="77777777" w:rsidR="00D20816" w:rsidRPr="00D20816" w:rsidRDefault="00D20816" w:rsidP="00D20816">
            <w:r w:rsidRPr="00D20816">
              <w:t>POLICY TITLE:</w:t>
            </w:r>
          </w:p>
        </w:tc>
        <w:tc>
          <w:tcPr>
            <w:tcW w:w="4968" w:type="dxa"/>
          </w:tcPr>
          <w:p w14:paraId="58F04DB7" w14:textId="77777777" w:rsidR="00D20816" w:rsidRPr="00D20816" w:rsidRDefault="00D20816" w:rsidP="00D20816">
            <w:pPr>
              <w:keepNext/>
              <w:outlineLvl w:val="0"/>
              <w:rPr>
                <w:highlight w:val="lightGray"/>
              </w:rPr>
            </w:pPr>
            <w:r w:rsidRPr="00D20816">
              <w:t>Provision of Mental Health Services to Minors (ages 14 and over) without Parental Consent</w:t>
            </w:r>
          </w:p>
        </w:tc>
      </w:tr>
      <w:tr w:rsidR="00D20816" w:rsidRPr="00D20816" w14:paraId="6687C503" w14:textId="77777777" w:rsidTr="009E03AA">
        <w:tc>
          <w:tcPr>
            <w:tcW w:w="3888" w:type="dxa"/>
          </w:tcPr>
          <w:p w14:paraId="261F41E2" w14:textId="77777777" w:rsidR="00D20816" w:rsidRPr="00D20816" w:rsidRDefault="00D20816" w:rsidP="00D20816">
            <w:r w:rsidRPr="00D20816">
              <w:t>SECTION:</w:t>
            </w:r>
          </w:p>
        </w:tc>
        <w:tc>
          <w:tcPr>
            <w:tcW w:w="4968" w:type="dxa"/>
          </w:tcPr>
          <w:p w14:paraId="182F3819" w14:textId="77777777" w:rsidR="00D20816" w:rsidRPr="00D20816" w:rsidRDefault="00D20816" w:rsidP="00D20816">
            <w:r w:rsidRPr="00D20816">
              <w:t>School-Based Health Center (SBHC)</w:t>
            </w:r>
          </w:p>
        </w:tc>
      </w:tr>
      <w:tr w:rsidR="00D20816" w:rsidRPr="00D20816" w14:paraId="20E1B964" w14:textId="77777777" w:rsidTr="009E03AA">
        <w:tc>
          <w:tcPr>
            <w:tcW w:w="3888" w:type="dxa"/>
            <w:tcBorders>
              <w:bottom w:val="single" w:sz="4" w:space="0" w:color="auto"/>
            </w:tcBorders>
          </w:tcPr>
          <w:p w14:paraId="019DEB32" w14:textId="77777777" w:rsidR="00D20816" w:rsidRPr="00D20816" w:rsidRDefault="00D20816" w:rsidP="00D20816">
            <w:r w:rsidRPr="00D20816">
              <w:t>LAST REVISION/REVIEW DATE:</w:t>
            </w:r>
          </w:p>
        </w:tc>
        <w:tc>
          <w:tcPr>
            <w:tcW w:w="4968" w:type="dxa"/>
          </w:tcPr>
          <w:p w14:paraId="22548E3F" w14:textId="77777777" w:rsidR="00D20816" w:rsidRPr="00D20816" w:rsidRDefault="00D20816" w:rsidP="00D20816">
            <w:r w:rsidRPr="00D20816">
              <w:t>9/19</w:t>
            </w:r>
          </w:p>
        </w:tc>
      </w:tr>
      <w:tr w:rsidR="00D20816" w:rsidRPr="00D20816" w14:paraId="3F2DF2FF" w14:textId="77777777" w:rsidTr="009E03AA">
        <w:tc>
          <w:tcPr>
            <w:tcW w:w="3888" w:type="dxa"/>
            <w:tcBorders>
              <w:bottom w:val="single" w:sz="4" w:space="0" w:color="auto"/>
            </w:tcBorders>
          </w:tcPr>
          <w:p w14:paraId="0E9200A5" w14:textId="77777777" w:rsidR="00D20816" w:rsidRPr="00D20816" w:rsidRDefault="00D20816" w:rsidP="00D20816">
            <w:r w:rsidRPr="00D20816">
              <w:t>DATE OF ORIGIN:</w:t>
            </w:r>
          </w:p>
        </w:tc>
        <w:tc>
          <w:tcPr>
            <w:tcW w:w="4968" w:type="dxa"/>
          </w:tcPr>
          <w:p w14:paraId="122F6477" w14:textId="77777777" w:rsidR="00D20816" w:rsidRPr="00D20816" w:rsidRDefault="00D20816" w:rsidP="00D20816">
            <w:r w:rsidRPr="00D20816">
              <w:t>09/17</w:t>
            </w:r>
          </w:p>
        </w:tc>
      </w:tr>
    </w:tbl>
    <w:p w14:paraId="60D006F3" w14:textId="77777777" w:rsidR="00D20816" w:rsidRDefault="00D20816" w:rsidP="00D20816">
      <w:pPr>
        <w:pStyle w:val="Title"/>
      </w:pPr>
    </w:p>
    <w:p w14:paraId="27A7866C" w14:textId="77777777" w:rsidR="00D20816" w:rsidRPr="00D20816" w:rsidRDefault="00D20816" w:rsidP="00D20816">
      <w:pPr>
        <w:tabs>
          <w:tab w:val="left" w:pos="-720"/>
        </w:tabs>
        <w:spacing w:line="240" w:lineRule="atLeast"/>
      </w:pPr>
      <w:r w:rsidRPr="00D20816">
        <w:rPr>
          <w:b/>
        </w:rPr>
        <w:t>POLICY:</w:t>
      </w:r>
      <w:r w:rsidRPr="00D20816">
        <w:t xml:space="preserve"> </w:t>
      </w:r>
    </w:p>
    <w:p w14:paraId="60DCB785" w14:textId="77777777" w:rsidR="00D20816" w:rsidRPr="00D20816" w:rsidRDefault="00D20816" w:rsidP="00D20816">
      <w:pPr>
        <w:tabs>
          <w:tab w:val="left" w:pos="-720"/>
        </w:tabs>
        <w:spacing w:line="240" w:lineRule="atLeast"/>
      </w:pPr>
    </w:p>
    <w:p w14:paraId="0E7964CD" w14:textId="77777777" w:rsidR="00D20816" w:rsidRPr="00D20816" w:rsidRDefault="00D20816" w:rsidP="00D20816">
      <w:pPr>
        <w:tabs>
          <w:tab w:val="left" w:pos="-720"/>
        </w:tabs>
        <w:spacing w:line="240" w:lineRule="atLeast"/>
        <w:rPr>
          <w:szCs w:val="24"/>
        </w:rPr>
      </w:pPr>
      <w:r w:rsidRPr="00D20816">
        <w:rPr>
          <w:szCs w:val="24"/>
        </w:rPr>
        <w:t>Delaware law allows for minors, ages 14 to 18, to seek out and consent to their own mental health treatment.  Delaware Code, Title 16, Health and Safety Section 5003 of the Voluntary Admission Procedure, paragraph 3, subsection a states that any minor, ages 14-18, who is in need of mental health treatment may request voluntary outpatient treatment.  Their consent is valid and fully effective for all purposes to this end.  A parent or legal guardian may not abrogate the consent given by the minor.</w:t>
      </w:r>
    </w:p>
    <w:p w14:paraId="621CCD22" w14:textId="77777777" w:rsidR="00D20816" w:rsidRPr="00D20816" w:rsidRDefault="00D20816" w:rsidP="00D20816"/>
    <w:p w14:paraId="05F68831" w14:textId="77777777" w:rsidR="00D20816" w:rsidRPr="00D20816" w:rsidRDefault="00D20816" w:rsidP="00D20816">
      <w:pPr>
        <w:tabs>
          <w:tab w:val="left" w:pos="-720"/>
        </w:tabs>
        <w:spacing w:line="240" w:lineRule="atLeast"/>
        <w:jc w:val="both"/>
        <w:rPr>
          <w:b/>
          <w:u w:val="single"/>
        </w:rPr>
      </w:pPr>
      <w:r w:rsidRPr="00D20816">
        <w:rPr>
          <w:b/>
        </w:rPr>
        <w:t>PROCEDURE:</w:t>
      </w:r>
      <w:r w:rsidRPr="00D20816">
        <w:rPr>
          <w:b/>
          <w:u w:val="single"/>
        </w:rPr>
        <w:t xml:space="preserve"> </w:t>
      </w:r>
    </w:p>
    <w:p w14:paraId="5DD3766C" w14:textId="77777777" w:rsidR="00D20816" w:rsidRPr="00D20816" w:rsidRDefault="00D20816" w:rsidP="00D20816">
      <w:pPr>
        <w:tabs>
          <w:tab w:val="left" w:pos="-720"/>
        </w:tabs>
        <w:spacing w:line="240" w:lineRule="atLeast"/>
        <w:jc w:val="both"/>
        <w:rPr>
          <w:b/>
          <w:u w:val="single"/>
        </w:rPr>
      </w:pPr>
    </w:p>
    <w:p w14:paraId="1472F709"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A student is referred to the SBHC MH provider via the school guidance counselor, administration or by their own individual interest.</w:t>
      </w:r>
    </w:p>
    <w:p w14:paraId="197BDA08"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 xml:space="preserve">The student will sign the Voluntary Consent for Mental Health treatment and will complete the Registration form to the best of their ability.  </w:t>
      </w:r>
    </w:p>
    <w:p w14:paraId="3F681C81"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 xml:space="preserve">This Voluntary Consent allows the student to participate in individual and group mental health treatment within the limits as dictated on the Consent form.  </w:t>
      </w:r>
    </w:p>
    <w:p w14:paraId="181A522A"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 xml:space="preserve">The AA should attempt to get a “face sheet” from e-School, the School Nurse or Guidance for additional information and if possible, should attempt to identify whether the student is covered by any health insurance. The Delaware Medical Assistance Portal (DMES) can be searched for Medicaid verification.   </w:t>
      </w:r>
    </w:p>
    <w:p w14:paraId="44CECBCE"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The student’s information should be entered into REDCap database.</w:t>
      </w:r>
    </w:p>
    <w:p w14:paraId="4C6D80AA"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 xml:space="preserve">An appointment will be scheduled with the mental health provider per standard procedure.  </w:t>
      </w:r>
    </w:p>
    <w:p w14:paraId="1FEDEA01"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 xml:space="preserve">During the initial appointment, a RAAPS and a CRAFFT should be completed as usual with the student.  The MH Provider should also attempt to explore the viability of having the parents/guardians complete and sign a full registration packet or the reasons why this is not feasible at this time.  If the student believes that their parent would be willing to give consent for the SBHC services, and it will not create a safety risk for them to ask their parents for their consent, then a registration packet should be sent home with the student and they should return it when possible. </w:t>
      </w:r>
    </w:p>
    <w:p w14:paraId="0536DF97" w14:textId="77777777" w:rsidR="00D20816" w:rsidRPr="00D20816" w:rsidRDefault="00D20816" w:rsidP="00D20816">
      <w:pPr>
        <w:numPr>
          <w:ilvl w:val="0"/>
          <w:numId w:val="83"/>
        </w:numPr>
        <w:tabs>
          <w:tab w:val="left" w:pos="-720"/>
        </w:tabs>
        <w:spacing w:after="200" w:line="240" w:lineRule="atLeast"/>
        <w:contextualSpacing/>
        <w:jc w:val="both"/>
        <w:rPr>
          <w:b/>
          <w:u w:val="single"/>
        </w:rPr>
      </w:pPr>
      <w:r w:rsidRPr="00D20816">
        <w:t xml:space="preserve">If it is determined that it is not safe or that it puts the student in jeopardy, or if a student is convinced that their parents/guardians do not condone mental health treatment and would therefore refuse to give consent if asked, a registration will not be sent home and the student’s voluntary consent for MH services will stand.  There will be a 5 visit limit for most students, dependent upon the clinical judgement of the MH provider.  </w:t>
      </w:r>
    </w:p>
    <w:p w14:paraId="252C5250" w14:textId="77777777" w:rsidR="00D20816" w:rsidRPr="00D20816" w:rsidRDefault="00D20816" w:rsidP="00D20816">
      <w:pPr>
        <w:numPr>
          <w:ilvl w:val="0"/>
          <w:numId w:val="83"/>
        </w:numPr>
        <w:tabs>
          <w:tab w:val="left" w:pos="-720"/>
        </w:tabs>
        <w:spacing w:after="200" w:line="240" w:lineRule="atLeast"/>
        <w:contextualSpacing/>
        <w:jc w:val="both"/>
      </w:pPr>
      <w:r w:rsidRPr="00D20816">
        <w:t xml:space="preserve">Where clinically feasible, the MH provider should work with the student during the course of treatment and encourage them to involve their parents as much as possible to gain their consent and awareness for ongoing services.  </w:t>
      </w:r>
    </w:p>
    <w:p w14:paraId="305E9238" w14:textId="77777777" w:rsidR="00D20816" w:rsidRPr="00D20816" w:rsidRDefault="00D20816" w:rsidP="00D20816">
      <w:pPr>
        <w:numPr>
          <w:ilvl w:val="0"/>
          <w:numId w:val="83"/>
        </w:numPr>
        <w:tabs>
          <w:tab w:val="left" w:pos="-720"/>
        </w:tabs>
        <w:spacing w:after="200" w:line="240" w:lineRule="atLeast"/>
        <w:contextualSpacing/>
        <w:jc w:val="both"/>
      </w:pPr>
      <w:r w:rsidRPr="00D20816">
        <w:lastRenderedPageBreak/>
        <w:t xml:space="preserve">If the student has verified Medicaid, the encounter form will be completed by using the T1015 code, 90832/90834, the appropriate diagnosis and tracking disposition codes, including the TRMHS code, and will be billed to Medicaid as a standard visit. </w:t>
      </w:r>
    </w:p>
    <w:p w14:paraId="371C28F0" w14:textId="77777777" w:rsidR="00D20816" w:rsidRPr="00D20816" w:rsidRDefault="00D20816" w:rsidP="00D20816">
      <w:pPr>
        <w:numPr>
          <w:ilvl w:val="0"/>
          <w:numId w:val="83"/>
        </w:numPr>
        <w:tabs>
          <w:tab w:val="left" w:pos="-720"/>
        </w:tabs>
        <w:spacing w:after="200" w:line="240" w:lineRule="atLeast"/>
        <w:contextualSpacing/>
        <w:jc w:val="both"/>
      </w:pPr>
      <w:r w:rsidRPr="00D20816">
        <w:t>If the student has commercial insurance or no insurance, the encounter form will be completed using the NC000 code (no other CPT codes required), the appropriate diagnosis and tracking disposition codes, including the TRMHS code. Commercial insurance is not billed until parent permission is obtained</w:t>
      </w:r>
      <w:r w:rsidRPr="00D20816">
        <w:rPr>
          <w:color w:val="FF0000"/>
        </w:rPr>
        <w:t>.</w:t>
      </w:r>
    </w:p>
    <w:p w14:paraId="4E5B5AAD" w14:textId="77777777" w:rsidR="00D20816" w:rsidRPr="00D20816" w:rsidRDefault="00D20816" w:rsidP="00D20816">
      <w:pPr>
        <w:tabs>
          <w:tab w:val="left" w:pos="-720"/>
        </w:tabs>
        <w:spacing w:line="240" w:lineRule="atLeast"/>
        <w:jc w:val="both"/>
      </w:pPr>
    </w:p>
    <w:p w14:paraId="21B2705F" w14:textId="77777777" w:rsidR="00D20816" w:rsidRPr="00D20816" w:rsidRDefault="00D20816" w:rsidP="00D20816">
      <w:pPr>
        <w:tabs>
          <w:tab w:val="left" w:pos="-720"/>
        </w:tabs>
        <w:spacing w:line="240" w:lineRule="atLeast"/>
        <w:jc w:val="both"/>
      </w:pPr>
    </w:p>
    <w:p w14:paraId="558DB7F7" w14:textId="77777777" w:rsidR="00D20816" w:rsidRPr="00D20816" w:rsidRDefault="00D20816" w:rsidP="00D20816">
      <w:pPr>
        <w:tabs>
          <w:tab w:val="left" w:pos="-720"/>
        </w:tabs>
        <w:spacing w:line="240" w:lineRule="atLeast"/>
        <w:jc w:val="both"/>
      </w:pPr>
      <w:r w:rsidRPr="00D20816">
        <w:t>ATTACHMENT:</w:t>
      </w:r>
      <w:r w:rsidRPr="00D20816">
        <w:br/>
        <w:t>MINOR CONSENT FORM</w:t>
      </w:r>
    </w:p>
    <w:p w14:paraId="38D75533" w14:textId="77777777" w:rsidR="00D20816" w:rsidRDefault="00D20816" w:rsidP="00D20816">
      <w:pPr>
        <w:pStyle w:val="Title"/>
      </w:pPr>
    </w:p>
    <w:p w14:paraId="37EC5088" w14:textId="77777777" w:rsidR="00D20816" w:rsidRDefault="00D20816" w:rsidP="001544AD">
      <w:pPr>
        <w:pStyle w:val="Title"/>
        <w:jc w:val="center"/>
      </w:pPr>
    </w:p>
    <w:p w14:paraId="7FDA446C" w14:textId="77777777" w:rsidR="00D20816" w:rsidRDefault="00D20816" w:rsidP="001544AD">
      <w:pPr>
        <w:pStyle w:val="Title"/>
        <w:jc w:val="center"/>
      </w:pPr>
    </w:p>
    <w:p w14:paraId="737FED53" w14:textId="77777777" w:rsidR="00D20816" w:rsidRDefault="00D20816" w:rsidP="001544AD">
      <w:pPr>
        <w:pStyle w:val="Title"/>
        <w:jc w:val="center"/>
      </w:pPr>
    </w:p>
    <w:p w14:paraId="0DC0805E" w14:textId="77777777" w:rsidR="00D20816" w:rsidRDefault="00D20816" w:rsidP="001544AD">
      <w:pPr>
        <w:pStyle w:val="Title"/>
        <w:jc w:val="center"/>
      </w:pPr>
    </w:p>
    <w:p w14:paraId="2D094953" w14:textId="77777777" w:rsidR="00D20816" w:rsidRDefault="00D20816" w:rsidP="001544AD">
      <w:pPr>
        <w:pStyle w:val="Title"/>
        <w:jc w:val="center"/>
      </w:pPr>
    </w:p>
    <w:p w14:paraId="584ED150" w14:textId="77777777" w:rsidR="00D20816" w:rsidRDefault="00D20816" w:rsidP="001544AD">
      <w:pPr>
        <w:pStyle w:val="Title"/>
        <w:jc w:val="center"/>
      </w:pPr>
    </w:p>
    <w:p w14:paraId="62C0D3EF" w14:textId="77777777" w:rsidR="00D20816" w:rsidRDefault="00D20816" w:rsidP="001544AD">
      <w:pPr>
        <w:pStyle w:val="Title"/>
        <w:jc w:val="center"/>
      </w:pPr>
    </w:p>
    <w:p w14:paraId="1A8F6AEB" w14:textId="77777777" w:rsidR="00D20816" w:rsidRDefault="00D20816" w:rsidP="001544AD">
      <w:pPr>
        <w:pStyle w:val="Title"/>
        <w:jc w:val="center"/>
      </w:pPr>
    </w:p>
    <w:p w14:paraId="0B056CDA" w14:textId="77777777" w:rsidR="00D20816" w:rsidRDefault="00D20816" w:rsidP="001544AD">
      <w:pPr>
        <w:pStyle w:val="Title"/>
        <w:jc w:val="center"/>
      </w:pPr>
    </w:p>
    <w:p w14:paraId="6A2D9280" w14:textId="77777777" w:rsidR="00D20816" w:rsidRDefault="00D20816" w:rsidP="001544AD">
      <w:pPr>
        <w:pStyle w:val="Title"/>
        <w:jc w:val="center"/>
      </w:pPr>
    </w:p>
    <w:p w14:paraId="715A3840" w14:textId="77777777" w:rsidR="00D20816" w:rsidRDefault="00D20816" w:rsidP="001544AD">
      <w:pPr>
        <w:pStyle w:val="Title"/>
        <w:jc w:val="center"/>
      </w:pPr>
    </w:p>
    <w:p w14:paraId="2D2CE3D7" w14:textId="77777777" w:rsidR="00D20816" w:rsidRDefault="00D20816" w:rsidP="001544AD">
      <w:pPr>
        <w:pStyle w:val="Title"/>
        <w:jc w:val="center"/>
      </w:pPr>
    </w:p>
    <w:p w14:paraId="2E2D7ADC" w14:textId="77777777" w:rsidR="00D20816" w:rsidRDefault="00D20816" w:rsidP="001544AD">
      <w:pPr>
        <w:pStyle w:val="Title"/>
        <w:jc w:val="center"/>
      </w:pPr>
    </w:p>
    <w:p w14:paraId="21CF15E7" w14:textId="77777777" w:rsidR="00D20816" w:rsidRDefault="00D20816" w:rsidP="001544AD">
      <w:pPr>
        <w:pStyle w:val="Title"/>
        <w:jc w:val="center"/>
      </w:pPr>
    </w:p>
    <w:p w14:paraId="2087F970" w14:textId="77777777" w:rsidR="00D20816" w:rsidRDefault="00D20816" w:rsidP="001544AD">
      <w:pPr>
        <w:pStyle w:val="Title"/>
        <w:jc w:val="center"/>
      </w:pPr>
    </w:p>
    <w:p w14:paraId="1B791236" w14:textId="77777777" w:rsidR="00D20816" w:rsidRDefault="00D20816" w:rsidP="001544AD">
      <w:pPr>
        <w:pStyle w:val="Title"/>
        <w:jc w:val="center"/>
      </w:pPr>
    </w:p>
    <w:p w14:paraId="0EBC50E6" w14:textId="77777777" w:rsidR="00D20816" w:rsidRDefault="00D20816" w:rsidP="001544AD">
      <w:pPr>
        <w:pStyle w:val="Title"/>
        <w:jc w:val="center"/>
      </w:pPr>
    </w:p>
    <w:p w14:paraId="697852A1" w14:textId="77777777" w:rsidR="00D20816" w:rsidRDefault="00D20816" w:rsidP="001544AD">
      <w:pPr>
        <w:pStyle w:val="Title"/>
        <w:jc w:val="center"/>
      </w:pPr>
    </w:p>
    <w:p w14:paraId="4806EAD7" w14:textId="77777777" w:rsidR="00D20816" w:rsidRDefault="00D20816" w:rsidP="001544AD">
      <w:pPr>
        <w:pStyle w:val="Title"/>
        <w:jc w:val="center"/>
      </w:pPr>
    </w:p>
    <w:p w14:paraId="4C6C19B7" w14:textId="77777777" w:rsidR="00D20816" w:rsidRDefault="00D20816" w:rsidP="001544AD">
      <w:pPr>
        <w:pStyle w:val="Title"/>
        <w:jc w:val="center"/>
      </w:pPr>
    </w:p>
    <w:p w14:paraId="6A2352A0" w14:textId="77777777" w:rsidR="00D20816" w:rsidRDefault="00D20816" w:rsidP="001544AD">
      <w:pPr>
        <w:pStyle w:val="Title"/>
        <w:jc w:val="center"/>
      </w:pPr>
    </w:p>
    <w:p w14:paraId="6825B976" w14:textId="77777777" w:rsidR="005D4415" w:rsidRDefault="005D4415" w:rsidP="001544AD">
      <w:pPr>
        <w:pStyle w:val="Title"/>
        <w:jc w:val="center"/>
      </w:pPr>
    </w:p>
    <w:p w14:paraId="0A48CEF1" w14:textId="77777777" w:rsidR="005D4415" w:rsidRDefault="005D4415" w:rsidP="001544AD">
      <w:pPr>
        <w:pStyle w:val="Title"/>
        <w:jc w:val="center"/>
      </w:pPr>
    </w:p>
    <w:p w14:paraId="2637BCAF" w14:textId="77777777" w:rsidR="005D4415" w:rsidRDefault="005D4415" w:rsidP="001544AD">
      <w:pPr>
        <w:pStyle w:val="Title"/>
        <w:jc w:val="center"/>
      </w:pPr>
    </w:p>
    <w:p w14:paraId="434E43D7" w14:textId="77777777" w:rsidR="005D4415" w:rsidRDefault="005D4415" w:rsidP="001544AD">
      <w:pPr>
        <w:pStyle w:val="Title"/>
        <w:jc w:val="center"/>
      </w:pPr>
    </w:p>
    <w:p w14:paraId="2C8D66C6" w14:textId="77777777" w:rsidR="005D4415" w:rsidRDefault="005D4415" w:rsidP="001544AD">
      <w:pPr>
        <w:pStyle w:val="Title"/>
        <w:jc w:val="center"/>
      </w:pPr>
    </w:p>
    <w:p w14:paraId="47AC8156" w14:textId="77777777" w:rsidR="00D20816" w:rsidRDefault="00D20816" w:rsidP="001544AD">
      <w:pPr>
        <w:pStyle w:val="Title"/>
        <w:jc w:val="center"/>
      </w:pPr>
    </w:p>
    <w:p w14:paraId="3FEA9E0E" w14:textId="77777777" w:rsidR="00D20816" w:rsidRDefault="00D20816" w:rsidP="001544AD">
      <w:pPr>
        <w:pStyle w:val="Title"/>
        <w:jc w:val="center"/>
      </w:pPr>
    </w:p>
    <w:p w14:paraId="26BE4273" w14:textId="77777777" w:rsidR="00D20816" w:rsidRDefault="00D20816" w:rsidP="001544AD">
      <w:pPr>
        <w:pStyle w:val="Title"/>
        <w:jc w:val="center"/>
      </w:pPr>
    </w:p>
    <w:p w14:paraId="6C07F491" w14:textId="77777777" w:rsidR="00D20816" w:rsidRDefault="00D20816" w:rsidP="001544AD">
      <w:pPr>
        <w:pStyle w:val="Title"/>
        <w:jc w:val="center"/>
      </w:pPr>
    </w:p>
    <w:p w14:paraId="083E40C3" w14:textId="77777777" w:rsidR="00D20816" w:rsidRDefault="00D20816" w:rsidP="001544AD">
      <w:pPr>
        <w:pStyle w:val="Title"/>
        <w:jc w:val="center"/>
      </w:pPr>
    </w:p>
    <w:p w14:paraId="57472379" w14:textId="77777777" w:rsidR="00D20816" w:rsidRDefault="00D20816" w:rsidP="001544AD">
      <w:pPr>
        <w:pStyle w:val="Title"/>
        <w:jc w:val="center"/>
      </w:pPr>
    </w:p>
    <w:p w14:paraId="5F28C05B" w14:textId="77777777" w:rsidR="00D20816" w:rsidRPr="00D20816" w:rsidRDefault="00D20816" w:rsidP="00D20816">
      <w:pPr>
        <w:jc w:val="center"/>
        <w:rPr>
          <w:rFonts w:eastAsiaTheme="minorHAnsi"/>
          <w:b/>
          <w:sz w:val="28"/>
          <w:szCs w:val="24"/>
        </w:rPr>
      </w:pPr>
      <w:r w:rsidRPr="00D20816">
        <w:rPr>
          <w:rFonts w:eastAsiaTheme="minorHAnsi"/>
          <w:b/>
          <w:sz w:val="28"/>
          <w:szCs w:val="24"/>
        </w:rPr>
        <w:lastRenderedPageBreak/>
        <w:t>CHRISTIANA CARE HEALTH SERVICES POLICY</w:t>
      </w:r>
    </w:p>
    <w:p w14:paraId="39685660" w14:textId="77777777" w:rsidR="00D20816" w:rsidRPr="00D20816" w:rsidRDefault="00D20816" w:rsidP="00D20816">
      <w:pPr>
        <w:jc w:val="center"/>
        <w:rPr>
          <w:rFonts w:eastAsiaTheme="minorHAnsi"/>
          <w:b/>
          <w:sz w:val="28"/>
          <w:szCs w:val="24"/>
        </w:rPr>
      </w:pPr>
      <w:r w:rsidRPr="00D20816">
        <w:rPr>
          <w:rFonts w:eastAsiaTheme="minorHAnsi"/>
          <w:b/>
          <w:sz w:val="28"/>
          <w:szCs w:val="24"/>
        </w:rPr>
        <w:t>SCHOOL BASED HEALTH CENTER</w:t>
      </w:r>
    </w:p>
    <w:p w14:paraId="72C66941" w14:textId="77777777" w:rsidR="00D20816" w:rsidRPr="00D20816" w:rsidRDefault="00D20816" w:rsidP="00D20816">
      <w:pPr>
        <w:jc w:val="center"/>
        <w:rPr>
          <w:rFonts w:eastAsiaTheme="minorHAnsi"/>
          <w:b/>
          <w:szCs w:val="24"/>
        </w:rPr>
      </w:pPr>
    </w:p>
    <w:tbl>
      <w:tblPr>
        <w:tblStyle w:val="TableGrid4"/>
        <w:tblW w:w="0" w:type="auto"/>
        <w:tblLook w:val="04A0" w:firstRow="1" w:lastRow="0" w:firstColumn="1" w:lastColumn="0" w:noHBand="0" w:noVBand="1"/>
      </w:tblPr>
      <w:tblGrid>
        <w:gridCol w:w="3224"/>
        <w:gridCol w:w="6126"/>
      </w:tblGrid>
      <w:tr w:rsidR="00D20816" w:rsidRPr="00D20816" w14:paraId="5C4F79CD" w14:textId="77777777" w:rsidTr="009E03AA">
        <w:tc>
          <w:tcPr>
            <w:tcW w:w="3232" w:type="dxa"/>
          </w:tcPr>
          <w:p w14:paraId="40C0CE49"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POLICY TITLE:</w:t>
            </w:r>
          </w:p>
        </w:tc>
        <w:tc>
          <w:tcPr>
            <w:tcW w:w="6146" w:type="dxa"/>
          </w:tcPr>
          <w:p w14:paraId="3FB6A11C"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Provision of SBHC Services as a requirement of Educational Plans (IEP/504 Plans)</w:t>
            </w:r>
          </w:p>
        </w:tc>
      </w:tr>
      <w:tr w:rsidR="00D20816" w:rsidRPr="00D20816" w14:paraId="3ABAA7A6" w14:textId="77777777" w:rsidTr="009E03AA">
        <w:tc>
          <w:tcPr>
            <w:tcW w:w="3232" w:type="dxa"/>
          </w:tcPr>
          <w:p w14:paraId="70008403"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SECTION:</w:t>
            </w:r>
          </w:p>
        </w:tc>
        <w:tc>
          <w:tcPr>
            <w:tcW w:w="6146" w:type="dxa"/>
          </w:tcPr>
          <w:p w14:paraId="5ED55F6C"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School Based Health Center (SBHC)</w:t>
            </w:r>
          </w:p>
        </w:tc>
      </w:tr>
      <w:tr w:rsidR="00D20816" w:rsidRPr="00D20816" w14:paraId="4E9D1A97" w14:textId="77777777" w:rsidTr="009E03AA">
        <w:tc>
          <w:tcPr>
            <w:tcW w:w="3232" w:type="dxa"/>
          </w:tcPr>
          <w:p w14:paraId="25BE56FC"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LAST REVISION DATE:</w:t>
            </w:r>
          </w:p>
        </w:tc>
        <w:tc>
          <w:tcPr>
            <w:tcW w:w="6146" w:type="dxa"/>
          </w:tcPr>
          <w:p w14:paraId="121BC68F"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9/19</w:t>
            </w:r>
          </w:p>
        </w:tc>
      </w:tr>
      <w:tr w:rsidR="00D20816" w:rsidRPr="00D20816" w14:paraId="518D5F17" w14:textId="77777777" w:rsidTr="009E03AA">
        <w:tc>
          <w:tcPr>
            <w:tcW w:w="3232" w:type="dxa"/>
          </w:tcPr>
          <w:p w14:paraId="7C11E6FF"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DATE OF ORIGIN</w:t>
            </w:r>
          </w:p>
        </w:tc>
        <w:tc>
          <w:tcPr>
            <w:tcW w:w="6146" w:type="dxa"/>
          </w:tcPr>
          <w:p w14:paraId="55D7C42A" w14:textId="77777777" w:rsidR="00D20816" w:rsidRPr="00D20816" w:rsidRDefault="00D20816" w:rsidP="00D20816">
            <w:pPr>
              <w:rPr>
                <w:rFonts w:ascii="Times New Roman" w:hAnsi="Times New Roman" w:cs="Times New Roman"/>
                <w:szCs w:val="24"/>
              </w:rPr>
            </w:pPr>
            <w:r w:rsidRPr="00D20816">
              <w:rPr>
                <w:rFonts w:ascii="Times New Roman" w:hAnsi="Times New Roman" w:cs="Times New Roman"/>
                <w:szCs w:val="24"/>
              </w:rPr>
              <w:t>February 15, 2013</w:t>
            </w:r>
          </w:p>
        </w:tc>
      </w:tr>
    </w:tbl>
    <w:p w14:paraId="3785DB69" w14:textId="77777777" w:rsidR="00D20816" w:rsidRDefault="00D20816" w:rsidP="001544AD">
      <w:pPr>
        <w:pStyle w:val="Title"/>
        <w:jc w:val="center"/>
      </w:pPr>
    </w:p>
    <w:p w14:paraId="253F0DC2" w14:textId="77777777" w:rsidR="00D20816" w:rsidRPr="00D20816" w:rsidRDefault="00D20816" w:rsidP="00D20816">
      <w:pPr>
        <w:rPr>
          <w:rFonts w:eastAsiaTheme="minorHAnsi"/>
          <w:b/>
          <w:szCs w:val="24"/>
          <w:u w:val="single"/>
        </w:rPr>
      </w:pPr>
      <w:r w:rsidRPr="00D20816">
        <w:rPr>
          <w:rFonts w:eastAsiaTheme="minorHAnsi"/>
          <w:b/>
          <w:szCs w:val="24"/>
          <w:u w:val="single"/>
        </w:rPr>
        <w:t>POLICY:</w:t>
      </w:r>
    </w:p>
    <w:p w14:paraId="7EFF914E" w14:textId="77777777" w:rsidR="00D20816" w:rsidRPr="00D20816" w:rsidRDefault="00D20816" w:rsidP="00D20816">
      <w:pPr>
        <w:rPr>
          <w:rFonts w:eastAsiaTheme="minorHAnsi"/>
          <w:szCs w:val="24"/>
        </w:rPr>
      </w:pPr>
    </w:p>
    <w:p w14:paraId="2D7668A1" w14:textId="77777777" w:rsidR="00D20816" w:rsidRPr="00D20816" w:rsidRDefault="00D20816" w:rsidP="00D20816">
      <w:pPr>
        <w:rPr>
          <w:rFonts w:eastAsiaTheme="minorHAnsi"/>
          <w:szCs w:val="24"/>
        </w:rPr>
      </w:pPr>
      <w:r w:rsidRPr="00D20816">
        <w:rPr>
          <w:rFonts w:eastAsiaTheme="minorHAnsi"/>
          <w:szCs w:val="24"/>
        </w:rPr>
        <w:t xml:space="preserve">At times, school administrations, IEP teams, Special Education teams and others may rely on the SBHC to provide services to members that are critical to that student’s educational plan.  The SBHC will provide services if appropriate.  A referral form will be utilized to allow the SBHC to structure the provision of services in a way that meets the needs of the education plan as well as the scope of the SBHC.   </w:t>
      </w:r>
    </w:p>
    <w:p w14:paraId="3298B5BE" w14:textId="77777777" w:rsidR="00D20816" w:rsidRPr="00D20816" w:rsidRDefault="00D20816" w:rsidP="00D20816">
      <w:pPr>
        <w:rPr>
          <w:rFonts w:eastAsiaTheme="minorHAnsi"/>
          <w:szCs w:val="24"/>
        </w:rPr>
      </w:pPr>
    </w:p>
    <w:p w14:paraId="2780F7EB" w14:textId="77777777" w:rsidR="00D20816" w:rsidRPr="00D20816" w:rsidRDefault="00D20816" w:rsidP="00D20816">
      <w:pPr>
        <w:rPr>
          <w:rFonts w:eastAsiaTheme="minorHAnsi"/>
          <w:b/>
          <w:szCs w:val="24"/>
          <w:u w:val="single"/>
        </w:rPr>
      </w:pPr>
      <w:r w:rsidRPr="00D20816">
        <w:rPr>
          <w:rFonts w:eastAsiaTheme="minorHAnsi"/>
          <w:b/>
          <w:szCs w:val="24"/>
          <w:u w:val="single"/>
        </w:rPr>
        <w:t>PROCEDURE:</w:t>
      </w:r>
    </w:p>
    <w:p w14:paraId="19B3A733" w14:textId="77777777" w:rsidR="00D20816" w:rsidRPr="00D20816" w:rsidRDefault="00D20816" w:rsidP="00D20816">
      <w:pPr>
        <w:rPr>
          <w:rFonts w:eastAsiaTheme="minorHAnsi"/>
          <w:b/>
          <w:szCs w:val="24"/>
          <w:u w:val="single"/>
        </w:rPr>
      </w:pPr>
    </w:p>
    <w:p w14:paraId="1C22052E" w14:textId="77777777" w:rsidR="00D20816" w:rsidRPr="00D20816" w:rsidRDefault="00D20816" w:rsidP="00D20816">
      <w:pPr>
        <w:ind w:left="720"/>
        <w:contextualSpacing/>
        <w:rPr>
          <w:rFonts w:eastAsiaTheme="minorHAnsi"/>
          <w:szCs w:val="24"/>
        </w:rPr>
      </w:pPr>
      <w:r w:rsidRPr="00D20816">
        <w:rPr>
          <w:rFonts w:eastAsiaTheme="minorHAnsi"/>
          <w:szCs w:val="24"/>
        </w:rPr>
        <w:t>l. Referring School Personnel should complete the IEP referral form.</w:t>
      </w:r>
    </w:p>
    <w:p w14:paraId="602D6B48" w14:textId="77777777" w:rsidR="00D20816" w:rsidRPr="00D20816" w:rsidRDefault="00D20816" w:rsidP="00D20816">
      <w:pPr>
        <w:ind w:left="720"/>
        <w:contextualSpacing/>
        <w:rPr>
          <w:rFonts w:eastAsiaTheme="minorHAnsi"/>
          <w:szCs w:val="24"/>
        </w:rPr>
      </w:pPr>
    </w:p>
    <w:p w14:paraId="4979A47D" w14:textId="77777777" w:rsidR="00D20816" w:rsidRPr="00D20816" w:rsidRDefault="00D20816" w:rsidP="00D20816">
      <w:pPr>
        <w:ind w:left="720"/>
        <w:contextualSpacing/>
        <w:rPr>
          <w:rFonts w:eastAsiaTheme="minorHAnsi"/>
          <w:szCs w:val="24"/>
        </w:rPr>
      </w:pPr>
      <w:r w:rsidRPr="00D20816">
        <w:rPr>
          <w:rFonts w:eastAsiaTheme="minorHAnsi"/>
          <w:szCs w:val="24"/>
        </w:rPr>
        <w:t>2. In addition to the referral, a signed Release of Information must be included in the member's file prior to starting services that are specific to the educational plan.</w:t>
      </w:r>
    </w:p>
    <w:p w14:paraId="5AA82880" w14:textId="77777777" w:rsidR="00D20816" w:rsidRPr="00D20816" w:rsidRDefault="00D20816" w:rsidP="00D20816">
      <w:pPr>
        <w:ind w:left="720"/>
        <w:contextualSpacing/>
        <w:rPr>
          <w:rFonts w:eastAsiaTheme="minorHAnsi"/>
          <w:szCs w:val="24"/>
        </w:rPr>
      </w:pPr>
    </w:p>
    <w:p w14:paraId="00268F38" w14:textId="77777777" w:rsidR="00D20816" w:rsidRPr="00D20816" w:rsidRDefault="00D20816" w:rsidP="00D20816">
      <w:pPr>
        <w:ind w:left="720"/>
        <w:contextualSpacing/>
        <w:rPr>
          <w:rFonts w:eastAsiaTheme="minorHAnsi"/>
          <w:szCs w:val="24"/>
        </w:rPr>
      </w:pPr>
      <w:r w:rsidRPr="00D20816">
        <w:rPr>
          <w:rFonts w:eastAsiaTheme="minorHAnsi"/>
          <w:szCs w:val="24"/>
        </w:rPr>
        <w:t>3. A copy of the student's IEP or a 504 plan must be provided to the SBHC and reviewed by Mental Health Provider or Coordinator to determine what SBHC services will be linked to the IEP or a 504 plan.</w:t>
      </w:r>
    </w:p>
    <w:p w14:paraId="62510D37" w14:textId="77777777" w:rsidR="00D20816" w:rsidRPr="00D20816" w:rsidRDefault="00D20816" w:rsidP="00D20816">
      <w:pPr>
        <w:ind w:left="720"/>
        <w:contextualSpacing/>
        <w:rPr>
          <w:rFonts w:eastAsiaTheme="minorHAnsi"/>
          <w:szCs w:val="24"/>
        </w:rPr>
      </w:pPr>
    </w:p>
    <w:p w14:paraId="5A74E7D3" w14:textId="77777777" w:rsidR="00D20816" w:rsidRPr="00D20816" w:rsidRDefault="00D20816" w:rsidP="00D20816">
      <w:pPr>
        <w:ind w:left="720"/>
        <w:contextualSpacing/>
        <w:rPr>
          <w:rFonts w:eastAsiaTheme="minorHAnsi"/>
          <w:szCs w:val="24"/>
        </w:rPr>
      </w:pPr>
      <w:r w:rsidRPr="00D20816">
        <w:rPr>
          <w:rFonts w:eastAsiaTheme="minorHAnsi"/>
          <w:szCs w:val="24"/>
        </w:rPr>
        <w:t xml:space="preserve">4. Services will be documented as usual on a SBHC progress note. The SBHC Billing and Encounter Form will be completed in order to capture the services for counting/database purposes. IEP/504 Plan Services are NOT a BILLABLE SERVICE, therefore, please circle NC000 at the top of the Encounter Form and complete the remainder as usual.  </w:t>
      </w:r>
    </w:p>
    <w:p w14:paraId="51EE60A5" w14:textId="77777777" w:rsidR="00D20816" w:rsidRPr="00D20816" w:rsidRDefault="00D20816" w:rsidP="00D20816">
      <w:pPr>
        <w:ind w:left="720"/>
        <w:contextualSpacing/>
        <w:rPr>
          <w:rFonts w:eastAsiaTheme="minorHAnsi"/>
          <w:szCs w:val="24"/>
        </w:rPr>
      </w:pPr>
    </w:p>
    <w:p w14:paraId="40FE6F5C" w14:textId="77777777" w:rsidR="00D20816" w:rsidRPr="00D20816" w:rsidRDefault="00D20816" w:rsidP="00D20816">
      <w:pPr>
        <w:ind w:left="720"/>
        <w:contextualSpacing/>
        <w:rPr>
          <w:rFonts w:eastAsiaTheme="minorHAnsi"/>
          <w:szCs w:val="24"/>
        </w:rPr>
      </w:pPr>
      <w:r w:rsidRPr="00D20816">
        <w:rPr>
          <w:rFonts w:eastAsiaTheme="minorHAnsi"/>
          <w:szCs w:val="24"/>
        </w:rPr>
        <w:t>5. If a student receives SBHC services that are not directly linked to IEP, those services are billable and will be documented and billed as per the usual policy of the SBHC.</w:t>
      </w:r>
    </w:p>
    <w:p w14:paraId="7C02F8F4" w14:textId="77777777" w:rsidR="00D20816" w:rsidRPr="00D20816" w:rsidRDefault="00D20816" w:rsidP="00D20816">
      <w:pPr>
        <w:ind w:left="720"/>
        <w:contextualSpacing/>
        <w:rPr>
          <w:rFonts w:eastAsiaTheme="minorHAnsi"/>
          <w:szCs w:val="24"/>
        </w:rPr>
      </w:pPr>
    </w:p>
    <w:p w14:paraId="1915B55C" w14:textId="77777777" w:rsidR="00D20816" w:rsidRPr="00D20816" w:rsidRDefault="00D20816" w:rsidP="00D20816">
      <w:pPr>
        <w:ind w:left="720"/>
        <w:contextualSpacing/>
        <w:rPr>
          <w:rFonts w:eastAsiaTheme="minorHAnsi"/>
          <w:szCs w:val="24"/>
        </w:rPr>
      </w:pPr>
      <w:r w:rsidRPr="00D20816">
        <w:rPr>
          <w:rFonts w:eastAsiaTheme="minorHAnsi"/>
          <w:szCs w:val="24"/>
        </w:rPr>
        <w:t>6. Each SBHC will develop their own tracking system to identify those students who receive SBHC services via an IEP or a 504 plan so that at the beginning of each school year, those services resume automatically for those students. Legal educational documents (IEP's and 504's) are written for 12 calendar months, not just a school year.</w:t>
      </w:r>
    </w:p>
    <w:p w14:paraId="70DB42B1" w14:textId="77777777" w:rsidR="00D20816" w:rsidRPr="00D20816" w:rsidRDefault="00D20816" w:rsidP="00D20816">
      <w:pPr>
        <w:ind w:left="720"/>
        <w:contextualSpacing/>
        <w:rPr>
          <w:rFonts w:eastAsiaTheme="minorHAnsi"/>
          <w:szCs w:val="24"/>
        </w:rPr>
      </w:pPr>
      <w:r w:rsidRPr="00D20816">
        <w:rPr>
          <w:rFonts w:eastAsiaTheme="minorHAnsi"/>
          <w:szCs w:val="24"/>
        </w:rPr>
        <w:t>Therefore, it is the responsibility of the SBHC to begin providing those services to the identified students immediately upon school's beginning each fall.</w:t>
      </w:r>
    </w:p>
    <w:p w14:paraId="269A69F4" w14:textId="77777777" w:rsidR="00D20816" w:rsidRPr="00D20816" w:rsidRDefault="00D20816" w:rsidP="00D20816">
      <w:pPr>
        <w:ind w:left="720"/>
        <w:contextualSpacing/>
        <w:rPr>
          <w:rFonts w:eastAsiaTheme="minorHAnsi"/>
          <w:szCs w:val="24"/>
        </w:rPr>
      </w:pPr>
      <w:r w:rsidRPr="00D20816">
        <w:rPr>
          <w:rFonts w:eastAsiaTheme="minorHAnsi"/>
          <w:szCs w:val="24"/>
        </w:rPr>
        <w:t xml:space="preserve"> </w:t>
      </w:r>
    </w:p>
    <w:p w14:paraId="0CDF6D9E" w14:textId="77777777" w:rsidR="00D20816" w:rsidRDefault="00D20816" w:rsidP="00D20816">
      <w:pPr>
        <w:spacing w:after="200" w:line="276" w:lineRule="auto"/>
        <w:ind w:left="720"/>
        <w:contextualSpacing/>
        <w:rPr>
          <w:rFonts w:eastAsiaTheme="minorHAnsi"/>
          <w:szCs w:val="24"/>
        </w:rPr>
      </w:pPr>
    </w:p>
    <w:p w14:paraId="727CEDCF" w14:textId="77777777" w:rsidR="005D4415" w:rsidRDefault="005D4415" w:rsidP="00D20816">
      <w:pPr>
        <w:spacing w:after="200" w:line="276" w:lineRule="auto"/>
        <w:ind w:left="720"/>
        <w:contextualSpacing/>
        <w:rPr>
          <w:rFonts w:eastAsiaTheme="minorHAnsi"/>
          <w:szCs w:val="24"/>
        </w:rPr>
      </w:pPr>
    </w:p>
    <w:p w14:paraId="3DBC0CDE" w14:textId="77777777" w:rsidR="005D4415" w:rsidRDefault="005D4415" w:rsidP="00D20816">
      <w:pPr>
        <w:spacing w:after="200" w:line="276" w:lineRule="auto"/>
        <w:ind w:left="720"/>
        <w:contextualSpacing/>
        <w:rPr>
          <w:rFonts w:eastAsiaTheme="minorHAnsi"/>
          <w:szCs w:val="24"/>
        </w:rPr>
      </w:pPr>
    </w:p>
    <w:p w14:paraId="7246856D" w14:textId="77777777" w:rsidR="005D4415" w:rsidRPr="00D20816" w:rsidRDefault="005D4415" w:rsidP="00D20816">
      <w:pPr>
        <w:spacing w:after="200" w:line="276" w:lineRule="auto"/>
        <w:ind w:left="720"/>
        <w:contextualSpacing/>
        <w:rPr>
          <w:rFonts w:eastAsiaTheme="minorHAnsi"/>
          <w:szCs w:val="24"/>
        </w:rPr>
      </w:pPr>
    </w:p>
    <w:p w14:paraId="16798C34" w14:textId="77777777" w:rsidR="00D20816" w:rsidRPr="00D20816" w:rsidRDefault="00D20816" w:rsidP="00D20816">
      <w:pPr>
        <w:rPr>
          <w:rFonts w:eastAsiaTheme="minorHAnsi"/>
          <w:szCs w:val="24"/>
        </w:rPr>
      </w:pPr>
      <w:r w:rsidRPr="00D20816">
        <w:rPr>
          <w:rFonts w:eastAsiaTheme="minorHAnsi"/>
          <w:b/>
          <w:szCs w:val="24"/>
          <w:u w:val="single"/>
        </w:rPr>
        <w:lastRenderedPageBreak/>
        <w:t>DEFINITIONS</w:t>
      </w:r>
      <w:r w:rsidRPr="00D20816">
        <w:rPr>
          <w:rFonts w:eastAsiaTheme="minorHAnsi"/>
          <w:szCs w:val="24"/>
        </w:rPr>
        <w:t>:</w:t>
      </w:r>
    </w:p>
    <w:p w14:paraId="5004660E" w14:textId="77777777" w:rsidR="00D20816" w:rsidRPr="00D20816" w:rsidRDefault="00D20816" w:rsidP="00D20816">
      <w:pPr>
        <w:rPr>
          <w:rFonts w:eastAsiaTheme="minorHAnsi"/>
          <w:szCs w:val="24"/>
        </w:rPr>
      </w:pPr>
    </w:p>
    <w:p w14:paraId="53CC05A5" w14:textId="77777777" w:rsidR="00D20816" w:rsidRPr="00D20816" w:rsidRDefault="00D20816" w:rsidP="00D20816">
      <w:pPr>
        <w:ind w:firstLine="720"/>
        <w:rPr>
          <w:rFonts w:eastAsiaTheme="minorHAnsi"/>
          <w:szCs w:val="24"/>
        </w:rPr>
      </w:pPr>
      <w:r w:rsidRPr="00D20816">
        <w:rPr>
          <w:rFonts w:eastAsiaTheme="minorHAnsi"/>
          <w:b/>
          <w:bCs/>
          <w:szCs w:val="24"/>
        </w:rPr>
        <w:t xml:space="preserve">IEP Defined - </w:t>
      </w:r>
      <w:r w:rsidRPr="00D20816">
        <w:rPr>
          <w:rFonts w:eastAsiaTheme="minorHAnsi"/>
          <w:szCs w:val="24"/>
        </w:rPr>
        <w:t xml:space="preserve">Each public school child who has an identified disability and </w:t>
      </w:r>
      <w:r w:rsidRPr="00D20816">
        <w:rPr>
          <w:rFonts w:eastAsiaTheme="minorHAnsi"/>
          <w:szCs w:val="24"/>
          <w:u w:val="single"/>
        </w:rPr>
        <w:t>receives special education and related services</w:t>
      </w:r>
      <w:r w:rsidRPr="00D20816">
        <w:rPr>
          <w:rFonts w:eastAsiaTheme="minorHAnsi"/>
          <w:szCs w:val="24"/>
        </w:rPr>
        <w:t xml:space="preserve"> must have an Individualized Education Program (IEP). Each IEP must be designed for one student and must be a truly individualized document.</w:t>
      </w:r>
    </w:p>
    <w:p w14:paraId="55016D9F" w14:textId="77777777" w:rsidR="00D20816" w:rsidRPr="00D20816" w:rsidRDefault="00D20816" w:rsidP="00D20816">
      <w:pPr>
        <w:ind w:firstLine="720"/>
        <w:rPr>
          <w:rFonts w:eastAsiaTheme="minorHAnsi"/>
          <w:szCs w:val="24"/>
        </w:rPr>
      </w:pPr>
    </w:p>
    <w:p w14:paraId="32D74F12" w14:textId="77777777" w:rsidR="00D20816" w:rsidRPr="00D20816" w:rsidRDefault="00D20816" w:rsidP="00D20816">
      <w:pPr>
        <w:ind w:firstLine="720"/>
        <w:rPr>
          <w:rFonts w:eastAsiaTheme="minorHAnsi"/>
          <w:szCs w:val="24"/>
          <w:u w:val="single"/>
        </w:rPr>
      </w:pPr>
      <w:r w:rsidRPr="00D20816">
        <w:rPr>
          <w:rFonts w:eastAsiaTheme="minorHAnsi"/>
          <w:b/>
          <w:bCs/>
          <w:szCs w:val="24"/>
        </w:rPr>
        <w:t xml:space="preserve">504 Plan Defined - </w:t>
      </w:r>
      <w:r w:rsidRPr="00D20816">
        <w:rPr>
          <w:rFonts w:eastAsiaTheme="minorHAnsi"/>
          <w:szCs w:val="24"/>
        </w:rPr>
        <w:t xml:space="preserve">The 504 Plan is a plan developed to ensure that a child who has a disability identified under the law and is attending an elementary or secondary educational institution </w:t>
      </w:r>
      <w:r w:rsidRPr="00D20816">
        <w:rPr>
          <w:rFonts w:eastAsiaTheme="minorHAnsi"/>
          <w:szCs w:val="24"/>
          <w:u w:val="single"/>
        </w:rPr>
        <w:t>receives accommodations (not necessarily special education services) that will ensure their academic success and access to the learning environment.</w:t>
      </w:r>
    </w:p>
    <w:p w14:paraId="09012502" w14:textId="77777777" w:rsidR="00D20816" w:rsidRPr="00D20816" w:rsidRDefault="00D20816" w:rsidP="00D20816">
      <w:pPr>
        <w:ind w:firstLine="720"/>
        <w:rPr>
          <w:rFonts w:eastAsiaTheme="minorHAnsi"/>
          <w:szCs w:val="24"/>
          <w:u w:val="single"/>
        </w:rPr>
      </w:pPr>
    </w:p>
    <w:p w14:paraId="0BF56B70" w14:textId="77777777" w:rsidR="00D20816" w:rsidRPr="00D20816" w:rsidRDefault="00D20816" w:rsidP="00D20816">
      <w:pPr>
        <w:ind w:firstLine="720"/>
        <w:rPr>
          <w:rFonts w:eastAsiaTheme="minorHAnsi"/>
          <w:szCs w:val="24"/>
        </w:rPr>
      </w:pPr>
      <w:r w:rsidRPr="00D20816">
        <w:rPr>
          <w:rFonts w:eastAsiaTheme="minorHAnsi"/>
          <w:b/>
          <w:szCs w:val="24"/>
        </w:rPr>
        <w:t>Di</w:t>
      </w:r>
      <w:r w:rsidRPr="00D20816">
        <w:rPr>
          <w:rFonts w:eastAsiaTheme="minorHAnsi"/>
          <w:b/>
          <w:bCs/>
          <w:szCs w:val="24"/>
        </w:rPr>
        <w:t xml:space="preserve">fferences - </w:t>
      </w:r>
      <w:r w:rsidRPr="00D20816">
        <w:rPr>
          <w:rFonts w:eastAsiaTheme="minorHAnsi"/>
          <w:szCs w:val="24"/>
        </w:rPr>
        <w:t>Not all students who have disabilities require specialized instruction. For students with disabilities who do require specialized instruction, the Individuals with Disabilities Education Act (IDEA) controls the procedural requirements, and an IEP is developed. The IDEA process is more involved than that of Section 504 of the Rehabilitation Act and requires documentation of measurable growth. For students with disabilities who do not require specialized instruction but need the assurance that they will receive equal access to public education and services, a document is created to outline their specific accessibility requirements. Students with 504 Plans do not require specialized instruction, but, like the IEP, a 504 Plan should be updated annually to ensure that the student is receiving the most effective accommodations for his/her specific circumstances.</w:t>
      </w:r>
    </w:p>
    <w:p w14:paraId="61275385" w14:textId="77777777" w:rsidR="00D20816" w:rsidRPr="00D20816" w:rsidRDefault="00D20816" w:rsidP="00D20816">
      <w:pPr>
        <w:ind w:firstLine="720"/>
        <w:rPr>
          <w:rFonts w:eastAsiaTheme="minorHAnsi"/>
          <w:szCs w:val="24"/>
        </w:rPr>
      </w:pPr>
    </w:p>
    <w:p w14:paraId="3CBBF91F" w14:textId="77777777" w:rsidR="00D20816" w:rsidRPr="00D20816" w:rsidRDefault="00D20816" w:rsidP="00D20816">
      <w:pPr>
        <w:rPr>
          <w:rFonts w:eastAsiaTheme="minorHAnsi"/>
          <w:b/>
          <w:bCs/>
          <w:sz w:val="28"/>
          <w:szCs w:val="28"/>
        </w:rPr>
      </w:pPr>
    </w:p>
    <w:p w14:paraId="1250F202" w14:textId="77777777" w:rsidR="00D20816" w:rsidRPr="00D20816" w:rsidRDefault="00D20816" w:rsidP="00D20816">
      <w:pPr>
        <w:rPr>
          <w:rFonts w:eastAsiaTheme="minorHAnsi"/>
          <w:b/>
          <w:bCs/>
          <w:sz w:val="28"/>
          <w:szCs w:val="28"/>
        </w:rPr>
      </w:pPr>
      <w:r w:rsidRPr="00D20816">
        <w:rPr>
          <w:rFonts w:eastAsiaTheme="minorHAnsi"/>
          <w:b/>
          <w:bCs/>
          <w:sz w:val="28"/>
          <w:szCs w:val="28"/>
        </w:rPr>
        <w:t>ATTACHMENT(S):</w:t>
      </w:r>
    </w:p>
    <w:p w14:paraId="4660DEBD" w14:textId="77777777" w:rsidR="00D20816" w:rsidRPr="00D20816" w:rsidRDefault="00D20816" w:rsidP="00D20816">
      <w:pPr>
        <w:ind w:firstLine="720"/>
        <w:rPr>
          <w:rFonts w:eastAsiaTheme="minorHAnsi"/>
          <w:b/>
          <w:bCs/>
          <w:sz w:val="28"/>
          <w:szCs w:val="28"/>
        </w:rPr>
      </w:pPr>
      <w:r w:rsidRPr="00D20816">
        <w:rPr>
          <w:rFonts w:eastAsiaTheme="minorHAnsi"/>
          <w:b/>
          <w:bCs/>
          <w:sz w:val="28"/>
          <w:szCs w:val="28"/>
        </w:rPr>
        <w:t>REFERRAL FORM</w:t>
      </w:r>
    </w:p>
    <w:p w14:paraId="0D4DD25A" w14:textId="77777777" w:rsidR="00D20816" w:rsidRPr="00D20816" w:rsidRDefault="00D20816" w:rsidP="00D20816">
      <w:pPr>
        <w:keepNext/>
        <w:autoSpaceDE w:val="0"/>
        <w:autoSpaceDN w:val="0"/>
        <w:adjustRightInd w:val="0"/>
        <w:spacing w:before="100"/>
        <w:outlineLvl w:val="3"/>
        <w:rPr>
          <w:rFonts w:eastAsiaTheme="minorHAnsi"/>
          <w:b/>
          <w:bCs/>
          <w:sz w:val="28"/>
          <w:szCs w:val="28"/>
        </w:rPr>
      </w:pPr>
    </w:p>
    <w:p w14:paraId="7D8B8A6D" w14:textId="77777777" w:rsidR="00D20816" w:rsidRDefault="00D20816" w:rsidP="00D20816">
      <w:pPr>
        <w:pStyle w:val="Title"/>
      </w:pPr>
    </w:p>
    <w:p w14:paraId="6D4A7F97" w14:textId="77777777" w:rsidR="00D20816" w:rsidRDefault="00D20816" w:rsidP="001544AD">
      <w:pPr>
        <w:pStyle w:val="Title"/>
        <w:jc w:val="center"/>
      </w:pPr>
    </w:p>
    <w:p w14:paraId="5E0DB7C5" w14:textId="77777777" w:rsidR="00D20816" w:rsidRDefault="00D20816" w:rsidP="001544AD">
      <w:pPr>
        <w:pStyle w:val="Title"/>
        <w:jc w:val="center"/>
      </w:pPr>
    </w:p>
    <w:p w14:paraId="4F4FDA68" w14:textId="77777777" w:rsidR="00D20816" w:rsidRDefault="00D20816" w:rsidP="001544AD">
      <w:pPr>
        <w:pStyle w:val="Title"/>
        <w:jc w:val="center"/>
      </w:pPr>
    </w:p>
    <w:p w14:paraId="457A9974" w14:textId="77777777" w:rsidR="00D20816" w:rsidRDefault="00D20816" w:rsidP="001544AD">
      <w:pPr>
        <w:pStyle w:val="Title"/>
        <w:jc w:val="center"/>
      </w:pPr>
    </w:p>
    <w:p w14:paraId="0B5DD089" w14:textId="77777777" w:rsidR="00D20816" w:rsidRDefault="00D20816" w:rsidP="001544AD">
      <w:pPr>
        <w:pStyle w:val="Title"/>
        <w:jc w:val="center"/>
      </w:pPr>
    </w:p>
    <w:p w14:paraId="2915BFA2" w14:textId="77777777" w:rsidR="00D20816" w:rsidRDefault="00D20816" w:rsidP="001544AD">
      <w:pPr>
        <w:pStyle w:val="Title"/>
        <w:jc w:val="center"/>
      </w:pPr>
    </w:p>
    <w:p w14:paraId="4265759B" w14:textId="77777777" w:rsidR="00D20816" w:rsidRDefault="00D20816" w:rsidP="001544AD">
      <w:pPr>
        <w:pStyle w:val="Title"/>
        <w:jc w:val="center"/>
      </w:pPr>
    </w:p>
    <w:p w14:paraId="495D8749" w14:textId="77777777" w:rsidR="00D20816" w:rsidRDefault="00D20816" w:rsidP="001544AD">
      <w:pPr>
        <w:pStyle w:val="Title"/>
        <w:jc w:val="center"/>
      </w:pPr>
    </w:p>
    <w:p w14:paraId="241BDC67" w14:textId="77777777" w:rsidR="00D20816" w:rsidRDefault="00D20816" w:rsidP="001544AD">
      <w:pPr>
        <w:pStyle w:val="Title"/>
        <w:jc w:val="center"/>
      </w:pPr>
    </w:p>
    <w:p w14:paraId="5BE32FF0" w14:textId="77777777" w:rsidR="00D20816" w:rsidRDefault="00D20816" w:rsidP="001544AD">
      <w:pPr>
        <w:pStyle w:val="Title"/>
        <w:jc w:val="center"/>
      </w:pPr>
    </w:p>
    <w:p w14:paraId="35B2DFD5" w14:textId="77777777" w:rsidR="00D20816" w:rsidRDefault="00D20816" w:rsidP="001544AD">
      <w:pPr>
        <w:pStyle w:val="Title"/>
        <w:jc w:val="center"/>
      </w:pPr>
    </w:p>
    <w:p w14:paraId="2A41B975" w14:textId="77777777" w:rsidR="005D4415" w:rsidRDefault="005D4415" w:rsidP="001544AD">
      <w:pPr>
        <w:pStyle w:val="Title"/>
        <w:jc w:val="center"/>
      </w:pPr>
    </w:p>
    <w:p w14:paraId="3674977E" w14:textId="77777777" w:rsidR="005D4415" w:rsidRDefault="005D4415" w:rsidP="001544AD">
      <w:pPr>
        <w:pStyle w:val="Title"/>
        <w:jc w:val="center"/>
      </w:pPr>
    </w:p>
    <w:p w14:paraId="31E49C62" w14:textId="77777777" w:rsidR="00D20816" w:rsidRDefault="00D20816" w:rsidP="001544AD">
      <w:pPr>
        <w:pStyle w:val="Title"/>
        <w:jc w:val="center"/>
      </w:pPr>
    </w:p>
    <w:p w14:paraId="2A502CC0" w14:textId="77777777" w:rsidR="00D20816" w:rsidRDefault="00D20816" w:rsidP="001544AD">
      <w:pPr>
        <w:pStyle w:val="Title"/>
        <w:jc w:val="center"/>
      </w:pPr>
    </w:p>
    <w:p w14:paraId="60D190B9" w14:textId="77777777" w:rsidR="00D20816" w:rsidRDefault="00D20816" w:rsidP="001544AD">
      <w:pPr>
        <w:pStyle w:val="Title"/>
        <w:jc w:val="center"/>
      </w:pPr>
    </w:p>
    <w:p w14:paraId="62A9F447" w14:textId="77777777" w:rsidR="00D20816" w:rsidRDefault="00D20816" w:rsidP="001544AD">
      <w:pPr>
        <w:pStyle w:val="Title"/>
        <w:jc w:val="center"/>
      </w:pPr>
    </w:p>
    <w:p w14:paraId="2D0D374A" w14:textId="77777777" w:rsidR="00D20816" w:rsidRDefault="00D20816" w:rsidP="001544AD">
      <w:pPr>
        <w:pStyle w:val="Title"/>
        <w:jc w:val="center"/>
      </w:pPr>
    </w:p>
    <w:p w14:paraId="6F0ED025" w14:textId="77777777" w:rsidR="00D20816" w:rsidRPr="00D20816" w:rsidRDefault="00D20816" w:rsidP="00D20816">
      <w:pPr>
        <w:spacing w:after="200" w:line="276" w:lineRule="auto"/>
        <w:jc w:val="center"/>
        <w:rPr>
          <w:rFonts w:asciiTheme="minorHAnsi" w:eastAsiaTheme="minorHAnsi" w:hAnsiTheme="minorHAnsi" w:cstheme="minorBidi"/>
          <w:b/>
          <w:sz w:val="28"/>
          <w:szCs w:val="22"/>
        </w:rPr>
      </w:pPr>
      <w:r w:rsidRPr="00D20816">
        <w:rPr>
          <w:rFonts w:asciiTheme="minorHAnsi" w:eastAsiaTheme="minorHAnsi" w:hAnsiTheme="minorHAnsi" w:cstheme="minorBidi"/>
          <w:b/>
          <w:sz w:val="28"/>
          <w:szCs w:val="22"/>
        </w:rPr>
        <w:lastRenderedPageBreak/>
        <w:t xml:space="preserve">EDUCATIONAL – SCHOOL BASED HEALTH CENTER SERVICES </w:t>
      </w:r>
    </w:p>
    <w:p w14:paraId="26541979" w14:textId="77777777" w:rsidR="00D20816" w:rsidRPr="00D20816" w:rsidRDefault="00D20816" w:rsidP="00D20816">
      <w:pPr>
        <w:spacing w:after="200" w:line="276" w:lineRule="auto"/>
        <w:jc w:val="center"/>
        <w:rPr>
          <w:rFonts w:asciiTheme="minorHAnsi" w:eastAsiaTheme="minorHAnsi" w:hAnsiTheme="minorHAnsi" w:cstheme="minorBidi"/>
          <w:b/>
          <w:sz w:val="28"/>
          <w:szCs w:val="22"/>
        </w:rPr>
      </w:pPr>
      <w:r w:rsidRPr="00D20816">
        <w:rPr>
          <w:rFonts w:asciiTheme="minorHAnsi" w:eastAsiaTheme="minorHAnsi" w:hAnsiTheme="minorHAnsi" w:cstheme="minorBidi"/>
          <w:b/>
          <w:sz w:val="28"/>
          <w:szCs w:val="22"/>
        </w:rPr>
        <w:t>REFERRAL FORM</w:t>
      </w:r>
    </w:p>
    <w:p w14:paraId="0361FE84" w14:textId="77777777" w:rsidR="00D20816" w:rsidRPr="00D20816" w:rsidRDefault="00D20816" w:rsidP="00D20816">
      <w:pPr>
        <w:spacing w:line="276" w:lineRule="auto"/>
        <w:rPr>
          <w:rFonts w:asciiTheme="minorHAnsi" w:eastAsiaTheme="minorHAnsi" w:hAnsiTheme="minorHAnsi" w:cstheme="minorBidi"/>
          <w:sz w:val="22"/>
          <w:szCs w:val="22"/>
        </w:rPr>
      </w:pPr>
      <w:r w:rsidRPr="00D20816">
        <w:rPr>
          <w:rFonts w:asciiTheme="minorHAnsi" w:eastAsiaTheme="minorHAnsi" w:hAnsiTheme="minorHAnsi" w:cstheme="minorBidi"/>
          <w:b/>
          <w:sz w:val="22"/>
          <w:szCs w:val="22"/>
        </w:rPr>
        <w:t>Referral from</w:t>
      </w:r>
      <w:r w:rsidRPr="00D20816">
        <w:rPr>
          <w:rFonts w:asciiTheme="minorHAnsi" w:eastAsiaTheme="minorHAnsi" w:hAnsiTheme="minorHAnsi" w:cstheme="minorBidi"/>
          <w:sz w:val="22"/>
          <w:szCs w:val="22"/>
        </w:rPr>
        <w:t>:</w:t>
      </w:r>
      <w:r w:rsidRPr="00D20816">
        <w:rPr>
          <w:rFonts w:asciiTheme="minorHAnsi" w:eastAsiaTheme="minorHAnsi" w:hAnsiTheme="minorHAnsi" w:cstheme="minorBidi"/>
          <w:sz w:val="22"/>
          <w:szCs w:val="22"/>
        </w:rPr>
        <w:tab/>
        <w:t>_____Administration</w:t>
      </w:r>
    </w:p>
    <w:p w14:paraId="616DD356" w14:textId="77777777" w:rsidR="00D20816" w:rsidRDefault="00D20816" w:rsidP="00A722F5">
      <w:pPr>
        <w:spacing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t>_____Special Education Team / IEP Coordinator / Educational Diagnostician</w:t>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t>_____Other</w:t>
      </w:r>
    </w:p>
    <w:p w14:paraId="4D516BB9" w14:textId="77777777" w:rsidR="00A722F5" w:rsidRPr="00D20816" w:rsidRDefault="00A722F5" w:rsidP="00A722F5">
      <w:pPr>
        <w:spacing w:line="276" w:lineRule="auto"/>
        <w:rPr>
          <w:rFonts w:asciiTheme="minorHAnsi" w:eastAsiaTheme="minorHAnsi" w:hAnsiTheme="minorHAnsi" w:cstheme="minorBidi"/>
          <w:b/>
          <w:sz w:val="22"/>
          <w:szCs w:val="22"/>
        </w:rPr>
      </w:pPr>
    </w:p>
    <w:p w14:paraId="479E7E1C"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b/>
          <w:sz w:val="22"/>
          <w:szCs w:val="22"/>
        </w:rPr>
        <w:t>For purposes of</w:t>
      </w:r>
      <w:r w:rsidRPr="00D20816">
        <w:rPr>
          <w:rFonts w:asciiTheme="minorHAnsi" w:eastAsiaTheme="minorHAnsi" w:hAnsiTheme="minorHAnsi" w:cstheme="minorBidi"/>
          <w:sz w:val="22"/>
          <w:szCs w:val="22"/>
        </w:rPr>
        <w:t>:</w:t>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b/>
          <w:sz w:val="22"/>
          <w:szCs w:val="22"/>
        </w:rPr>
        <w:t>To SBHC for</w:t>
      </w:r>
      <w:r w:rsidRPr="00D20816">
        <w:rPr>
          <w:rFonts w:asciiTheme="minorHAnsi" w:eastAsiaTheme="minorHAnsi" w:hAnsiTheme="minorHAnsi" w:cstheme="minorBidi"/>
          <w:sz w:val="22"/>
          <w:szCs w:val="22"/>
        </w:rPr>
        <w:t>:</w:t>
      </w:r>
      <w:r w:rsidRPr="00D20816">
        <w:rPr>
          <w:rFonts w:asciiTheme="minorHAnsi" w:eastAsiaTheme="minorHAnsi" w:hAnsiTheme="minorHAnsi" w:cstheme="minorBidi"/>
          <w:sz w:val="22"/>
          <w:szCs w:val="22"/>
        </w:rPr>
        <w:tab/>
        <w:t xml:space="preserve"> _____Physical Health </w:t>
      </w:r>
    </w:p>
    <w:p w14:paraId="2658D336"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_____IEP Related Services</w:t>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t>_____Mental Health</w:t>
      </w:r>
    </w:p>
    <w:p w14:paraId="38AB8CB1"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_____504 Plan Services</w:t>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r>
      <w:r w:rsidRPr="00D20816">
        <w:rPr>
          <w:rFonts w:asciiTheme="minorHAnsi" w:eastAsiaTheme="minorHAnsi" w:hAnsiTheme="minorHAnsi" w:cstheme="minorBidi"/>
          <w:sz w:val="22"/>
          <w:szCs w:val="22"/>
        </w:rPr>
        <w:tab/>
        <w:t xml:space="preserve">_____Nutrition Services  </w:t>
      </w:r>
    </w:p>
    <w:p w14:paraId="2841467B"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_____Functional Behavioral Assessment (FBA)</w:t>
      </w:r>
    </w:p>
    <w:p w14:paraId="6B39B0E7"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_____Behavior Intervention Plan Services (BIP)</w:t>
      </w:r>
    </w:p>
    <w:p w14:paraId="1F446E0E" w14:textId="77777777" w:rsid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_____Informal Contract with Student</w:t>
      </w:r>
    </w:p>
    <w:p w14:paraId="1F3EC45D"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b/>
          <w:sz w:val="22"/>
          <w:szCs w:val="22"/>
        </w:rPr>
        <w:t>Specific Services Requested</w:t>
      </w:r>
      <w:r w:rsidRPr="00D20816">
        <w:rPr>
          <w:rFonts w:asciiTheme="minorHAnsi" w:eastAsiaTheme="minorHAnsi" w:hAnsiTheme="minorHAnsi" w:cstheme="minorBidi"/>
          <w:sz w:val="22"/>
          <w:szCs w:val="22"/>
        </w:rPr>
        <w:t>:</w:t>
      </w:r>
    </w:p>
    <w:p w14:paraId="45FFDCE1" w14:textId="77777777" w:rsidR="00A722F5" w:rsidRPr="00D20816" w:rsidRDefault="00D20816" w:rsidP="00A722F5">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_____Physical / Medical Services</w:t>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sidRPr="00D20816">
        <w:rPr>
          <w:rFonts w:asciiTheme="minorHAnsi" w:eastAsiaTheme="minorHAnsi" w:hAnsiTheme="minorHAnsi" w:cstheme="minorBidi"/>
          <w:sz w:val="22"/>
          <w:szCs w:val="22"/>
        </w:rPr>
        <w:t>_____Problem Solving Skills</w:t>
      </w:r>
    </w:p>
    <w:p w14:paraId="03C98D51" w14:textId="77777777" w:rsidR="00A722F5" w:rsidRPr="00D20816" w:rsidRDefault="00D20816" w:rsidP="00A722F5">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_____Anger Management</w:t>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sidRPr="00D20816">
        <w:rPr>
          <w:rFonts w:asciiTheme="minorHAnsi" w:eastAsiaTheme="minorHAnsi" w:hAnsiTheme="minorHAnsi" w:cstheme="minorBidi"/>
          <w:sz w:val="22"/>
          <w:szCs w:val="22"/>
        </w:rPr>
        <w:t>_____Increase Concentration / Focus</w:t>
      </w:r>
    </w:p>
    <w:p w14:paraId="663F0D47" w14:textId="77777777" w:rsidR="00A722F5" w:rsidRPr="00D20816" w:rsidRDefault="00D20816" w:rsidP="00A722F5">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_____Crisis Management</w:t>
      </w:r>
      <w:r w:rsidR="00A722F5">
        <w:rPr>
          <w:rFonts w:asciiTheme="minorHAnsi" w:eastAsiaTheme="minorHAnsi" w:hAnsiTheme="minorHAnsi" w:cstheme="minorBidi"/>
          <w:sz w:val="22"/>
          <w:szCs w:val="22"/>
        </w:rPr>
        <w:t xml:space="preserve">                                         </w:t>
      </w:r>
      <w:r w:rsidR="00A722F5" w:rsidRPr="00D20816">
        <w:rPr>
          <w:rFonts w:asciiTheme="minorHAnsi" w:eastAsiaTheme="minorHAnsi" w:hAnsiTheme="minorHAnsi" w:cstheme="minorBidi"/>
          <w:sz w:val="22"/>
          <w:szCs w:val="22"/>
        </w:rPr>
        <w:t>_____Time Management / Organizational Skills</w:t>
      </w:r>
    </w:p>
    <w:p w14:paraId="1BED471E" w14:textId="77777777" w:rsidR="00A722F5" w:rsidRPr="00D20816" w:rsidRDefault="00D20816" w:rsidP="00A722F5">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_____Grief Work</w:t>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sidRPr="00D20816">
        <w:rPr>
          <w:rFonts w:asciiTheme="minorHAnsi" w:eastAsiaTheme="minorHAnsi" w:hAnsiTheme="minorHAnsi" w:cstheme="minorBidi"/>
          <w:sz w:val="22"/>
          <w:szCs w:val="22"/>
        </w:rPr>
        <w:t>_____Emotional Support</w:t>
      </w:r>
    </w:p>
    <w:p w14:paraId="78CE1A12" w14:textId="77777777" w:rsidR="00A722F5" w:rsidRPr="00D20816" w:rsidRDefault="00D20816" w:rsidP="00A722F5">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_____Social Skills Training</w:t>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sidRPr="00D20816">
        <w:rPr>
          <w:rFonts w:asciiTheme="minorHAnsi" w:eastAsiaTheme="minorHAnsi" w:hAnsiTheme="minorHAnsi" w:cstheme="minorBidi"/>
          <w:sz w:val="22"/>
          <w:szCs w:val="22"/>
        </w:rPr>
        <w:t>_____Nutrition Services</w:t>
      </w:r>
    </w:p>
    <w:p w14:paraId="15CB0C05" w14:textId="77777777" w:rsidR="00A722F5" w:rsidRPr="00D20816" w:rsidRDefault="00D20816" w:rsidP="00A722F5">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_____Positive Behavior Support</w:t>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Pr>
          <w:rFonts w:asciiTheme="minorHAnsi" w:eastAsiaTheme="minorHAnsi" w:hAnsiTheme="minorHAnsi" w:cstheme="minorBidi"/>
          <w:sz w:val="22"/>
          <w:szCs w:val="22"/>
        </w:rPr>
        <w:tab/>
      </w:r>
      <w:r w:rsidR="00A722F5" w:rsidRPr="00D20816">
        <w:rPr>
          <w:rFonts w:asciiTheme="minorHAnsi" w:eastAsiaTheme="minorHAnsi" w:hAnsiTheme="minorHAnsi" w:cstheme="minorBidi"/>
          <w:sz w:val="22"/>
          <w:szCs w:val="22"/>
        </w:rPr>
        <w:t>_____Other:_____________________________</w:t>
      </w:r>
    </w:p>
    <w:p w14:paraId="2998C973" w14:textId="77777777" w:rsidR="00D20816" w:rsidRPr="00D20816" w:rsidRDefault="00D20816" w:rsidP="00D20816">
      <w:pPr>
        <w:spacing w:after="200" w:line="276" w:lineRule="auto"/>
        <w:rPr>
          <w:rFonts w:asciiTheme="minorHAnsi" w:eastAsiaTheme="minorHAnsi" w:hAnsiTheme="minorHAnsi" w:cstheme="minorBidi"/>
          <w:sz w:val="22"/>
          <w:szCs w:val="22"/>
        </w:rPr>
      </w:pPr>
    </w:p>
    <w:p w14:paraId="65750C01" w14:textId="77777777" w:rsidR="00D20816" w:rsidRPr="00D20816" w:rsidRDefault="00D20816" w:rsidP="00D20816">
      <w:pPr>
        <w:spacing w:after="200" w:line="276" w:lineRule="auto"/>
        <w:rPr>
          <w:rFonts w:asciiTheme="minorHAnsi" w:eastAsiaTheme="minorHAnsi" w:hAnsiTheme="minorHAnsi" w:cstheme="minorBidi"/>
          <w:sz w:val="20"/>
          <w:szCs w:val="22"/>
        </w:rPr>
      </w:pPr>
      <w:r w:rsidRPr="00D20816">
        <w:rPr>
          <w:rFonts w:asciiTheme="minorHAnsi" w:eastAsiaTheme="minorHAnsi" w:hAnsiTheme="minorHAnsi" w:cstheme="minorBidi"/>
          <w:b/>
          <w:sz w:val="22"/>
          <w:szCs w:val="22"/>
        </w:rPr>
        <w:t>Specific Requirements of Services Requested</w:t>
      </w:r>
      <w:r w:rsidRPr="00D20816">
        <w:rPr>
          <w:rFonts w:asciiTheme="minorHAnsi" w:eastAsiaTheme="minorHAnsi" w:hAnsiTheme="minorHAnsi" w:cstheme="minorBidi"/>
          <w:sz w:val="22"/>
          <w:szCs w:val="22"/>
        </w:rPr>
        <w:t xml:space="preserve"> </w:t>
      </w:r>
      <w:r w:rsidRPr="00D20816">
        <w:rPr>
          <w:rFonts w:asciiTheme="minorHAnsi" w:eastAsiaTheme="minorHAnsi" w:hAnsiTheme="minorHAnsi" w:cstheme="minorBidi"/>
          <w:sz w:val="20"/>
          <w:szCs w:val="22"/>
        </w:rPr>
        <w:t>(frequency per week, # of minutes of services per week, etc.):</w:t>
      </w:r>
    </w:p>
    <w:p w14:paraId="565A6A4A" w14:textId="77777777" w:rsidR="00D20816" w:rsidRPr="00D20816" w:rsidRDefault="00D20816" w:rsidP="00D20816">
      <w:pPr>
        <w:spacing w:after="200" w:line="276" w:lineRule="auto"/>
        <w:rPr>
          <w:rFonts w:asciiTheme="minorHAnsi" w:eastAsiaTheme="minorHAnsi" w:hAnsiTheme="minorHAnsi" w:cstheme="minorBidi"/>
          <w:sz w:val="20"/>
          <w:szCs w:val="22"/>
        </w:rPr>
      </w:pPr>
      <w:r w:rsidRPr="00D20816">
        <w:rPr>
          <w:rFonts w:asciiTheme="minorHAnsi" w:eastAsiaTheme="minorHAnsi" w:hAnsiTheme="minorHAnsi" w:cstheme="minorBidi"/>
          <w:sz w:val="20"/>
          <w:szCs w:val="22"/>
        </w:rPr>
        <w:t>__________________________________________________________________________________________________________________________________________________________________________________________</w:t>
      </w:r>
    </w:p>
    <w:p w14:paraId="65AC703F"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 xml:space="preserve">**Please attach a </w:t>
      </w:r>
      <w:r w:rsidRPr="00D20816">
        <w:rPr>
          <w:rFonts w:asciiTheme="minorHAnsi" w:eastAsiaTheme="minorHAnsi" w:hAnsiTheme="minorHAnsi" w:cstheme="minorBidi"/>
          <w:b/>
          <w:sz w:val="22"/>
          <w:szCs w:val="22"/>
          <w:u w:val="single"/>
        </w:rPr>
        <w:t>COMPLETED (Signed and Dated) Release of Information</w:t>
      </w:r>
      <w:r w:rsidRPr="00D20816">
        <w:rPr>
          <w:rFonts w:asciiTheme="minorHAnsi" w:eastAsiaTheme="minorHAnsi" w:hAnsiTheme="minorHAnsi" w:cstheme="minorBidi"/>
          <w:sz w:val="22"/>
          <w:szCs w:val="22"/>
        </w:rPr>
        <w:t xml:space="preserve"> to each Referral Form BEFORE submitting to the School Based Health Center</w:t>
      </w:r>
    </w:p>
    <w:p w14:paraId="235B1926" w14:textId="77777777" w:rsidR="00D20816" w:rsidRP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 xml:space="preserve">**If the referral is related to IEP / 504 Plan services, please attach a </w:t>
      </w:r>
      <w:r w:rsidRPr="00D20816">
        <w:rPr>
          <w:rFonts w:asciiTheme="minorHAnsi" w:eastAsiaTheme="minorHAnsi" w:hAnsiTheme="minorHAnsi" w:cstheme="minorBidi"/>
          <w:b/>
          <w:sz w:val="22"/>
          <w:szCs w:val="22"/>
          <w:u w:val="single"/>
        </w:rPr>
        <w:t>copy of the IEP/504 Plan</w:t>
      </w:r>
      <w:r w:rsidRPr="00D20816">
        <w:rPr>
          <w:rFonts w:asciiTheme="minorHAnsi" w:eastAsiaTheme="minorHAnsi" w:hAnsiTheme="minorHAnsi" w:cstheme="minorBidi"/>
          <w:sz w:val="22"/>
          <w:szCs w:val="22"/>
        </w:rPr>
        <w:t xml:space="preserve"> for inclusion in our records.</w:t>
      </w:r>
    </w:p>
    <w:p w14:paraId="78E08EBC" w14:textId="77777777" w:rsidR="00D20816" w:rsidRDefault="00D20816" w:rsidP="00D20816">
      <w:pPr>
        <w:spacing w:after="200" w:line="276" w:lineRule="auto"/>
        <w:rPr>
          <w:rFonts w:asciiTheme="minorHAnsi" w:eastAsiaTheme="minorHAnsi" w:hAnsiTheme="minorHAnsi" w:cstheme="minorBidi"/>
          <w:sz w:val="22"/>
          <w:szCs w:val="22"/>
        </w:rPr>
      </w:pPr>
      <w:r w:rsidRPr="00D20816">
        <w:rPr>
          <w:rFonts w:asciiTheme="minorHAnsi" w:eastAsiaTheme="minorHAnsi" w:hAnsiTheme="minorHAnsi" w:cstheme="minorBidi"/>
          <w:sz w:val="22"/>
          <w:szCs w:val="22"/>
        </w:rPr>
        <w:t>Rec’d and Approved by:______________________________________________ (SBHC Staff)</w:t>
      </w:r>
    </w:p>
    <w:p w14:paraId="59D0AA85" w14:textId="77777777" w:rsidR="005D4415" w:rsidRDefault="005D4415" w:rsidP="00D20816">
      <w:pPr>
        <w:spacing w:after="200" w:line="276" w:lineRule="auto"/>
        <w:rPr>
          <w:rFonts w:asciiTheme="minorHAnsi" w:eastAsiaTheme="minorHAnsi" w:hAnsiTheme="minorHAnsi" w:cstheme="minorBidi"/>
          <w:sz w:val="22"/>
          <w:szCs w:val="22"/>
        </w:rPr>
      </w:pPr>
    </w:p>
    <w:p w14:paraId="352AA3A2" w14:textId="77777777" w:rsidR="005D4415" w:rsidRPr="00D20816" w:rsidRDefault="005D4415" w:rsidP="00D20816">
      <w:pPr>
        <w:spacing w:after="200" w:line="276" w:lineRule="auto"/>
        <w:rPr>
          <w:rFonts w:asciiTheme="minorHAnsi" w:eastAsiaTheme="minorHAnsi" w:hAnsiTheme="minorHAnsi" w:cstheme="minorBidi"/>
          <w:sz w:val="22"/>
          <w:szCs w:val="22"/>
        </w:rPr>
      </w:pPr>
    </w:p>
    <w:p w14:paraId="3FD4463C" w14:textId="77777777" w:rsidR="001544AD" w:rsidRDefault="001544AD" w:rsidP="001544AD">
      <w:pPr>
        <w:pStyle w:val="Title"/>
        <w:jc w:val="center"/>
      </w:pPr>
      <w:r>
        <w:lastRenderedPageBreak/>
        <w:t>CHRISTIANA CARE HEALTH SERVICES POLICY</w:t>
      </w:r>
    </w:p>
    <w:p w14:paraId="4D97311B" w14:textId="77777777" w:rsidR="001544AD" w:rsidRDefault="001544AD" w:rsidP="001544AD">
      <w:pPr>
        <w:pStyle w:val="Title"/>
        <w:jc w:val="center"/>
      </w:pPr>
      <w:r>
        <w:t>SCHOOL</w:t>
      </w:r>
      <w:r w:rsidR="00EF7603">
        <w:t>-</w:t>
      </w:r>
      <w:r>
        <w:t>BASED HEALTH CENTER</w:t>
      </w:r>
    </w:p>
    <w:p w14:paraId="3C43B353" w14:textId="77777777" w:rsidR="00683D51" w:rsidRPr="000F71FD" w:rsidRDefault="00683D51" w:rsidP="001544AD">
      <w:pPr>
        <w:pStyle w:val="Title"/>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1544AD" w14:paraId="0B923AAC" w14:textId="77777777" w:rsidTr="005F6745">
        <w:tc>
          <w:tcPr>
            <w:tcW w:w="4428" w:type="dxa"/>
          </w:tcPr>
          <w:p w14:paraId="0C433AD1" w14:textId="77777777" w:rsidR="001544AD" w:rsidRDefault="001544AD" w:rsidP="005F6745">
            <w:r>
              <w:t>POLICY TITLE:</w:t>
            </w:r>
          </w:p>
        </w:tc>
        <w:tc>
          <w:tcPr>
            <w:tcW w:w="4428" w:type="dxa"/>
          </w:tcPr>
          <w:p w14:paraId="0A34183B" w14:textId="77777777" w:rsidR="001544AD" w:rsidRPr="00DA4657" w:rsidRDefault="001544AD" w:rsidP="005F6745">
            <w:pPr>
              <w:pStyle w:val="Heading1"/>
            </w:pPr>
            <w:r w:rsidRPr="00DA4657">
              <w:t>Psychiatric Emergency</w:t>
            </w:r>
          </w:p>
        </w:tc>
      </w:tr>
      <w:tr w:rsidR="001544AD" w14:paraId="7B8F1BD8" w14:textId="77777777" w:rsidTr="005F6745">
        <w:tc>
          <w:tcPr>
            <w:tcW w:w="4428" w:type="dxa"/>
          </w:tcPr>
          <w:p w14:paraId="03E1848C" w14:textId="77777777" w:rsidR="001544AD" w:rsidRDefault="001544AD" w:rsidP="005F6745">
            <w:r>
              <w:t>SECTION:</w:t>
            </w:r>
          </w:p>
        </w:tc>
        <w:tc>
          <w:tcPr>
            <w:tcW w:w="4428" w:type="dxa"/>
          </w:tcPr>
          <w:p w14:paraId="7DA69AD7" w14:textId="77777777" w:rsidR="001544AD" w:rsidRPr="00DA4657" w:rsidRDefault="001544AD" w:rsidP="005F6745">
            <w:r>
              <w:t>SBHC</w:t>
            </w:r>
          </w:p>
        </w:tc>
      </w:tr>
      <w:tr w:rsidR="001544AD" w14:paraId="0C2B03AA" w14:textId="77777777" w:rsidTr="005F6745">
        <w:tc>
          <w:tcPr>
            <w:tcW w:w="4428" w:type="dxa"/>
          </w:tcPr>
          <w:p w14:paraId="3C2C237B" w14:textId="77777777" w:rsidR="001544AD" w:rsidRDefault="001544AD" w:rsidP="005F6745">
            <w:r>
              <w:t xml:space="preserve">LAST </w:t>
            </w:r>
            <w:r w:rsidRPr="000F71FD">
              <w:t>REVISION/REVIEW</w:t>
            </w:r>
            <w:r>
              <w:t xml:space="preserve"> DATE:</w:t>
            </w:r>
          </w:p>
        </w:tc>
        <w:tc>
          <w:tcPr>
            <w:tcW w:w="4428" w:type="dxa"/>
          </w:tcPr>
          <w:p w14:paraId="045A02D3" w14:textId="77777777" w:rsidR="001544AD" w:rsidRPr="00DA4657" w:rsidRDefault="00F86E7B" w:rsidP="005F6745">
            <w:r>
              <w:t>09/1</w:t>
            </w:r>
            <w:r w:rsidR="00B76FE0">
              <w:t>9</w:t>
            </w:r>
          </w:p>
        </w:tc>
      </w:tr>
      <w:tr w:rsidR="001544AD" w14:paraId="4B01D955" w14:textId="77777777" w:rsidTr="005F6745">
        <w:tc>
          <w:tcPr>
            <w:tcW w:w="4428" w:type="dxa"/>
          </w:tcPr>
          <w:p w14:paraId="69384E46" w14:textId="77777777" w:rsidR="001544AD" w:rsidRDefault="001544AD" w:rsidP="005F6745">
            <w:r>
              <w:t>DATE OF ORIGIN:</w:t>
            </w:r>
          </w:p>
        </w:tc>
        <w:tc>
          <w:tcPr>
            <w:tcW w:w="4428" w:type="dxa"/>
          </w:tcPr>
          <w:p w14:paraId="301FB224" w14:textId="77777777" w:rsidR="001544AD" w:rsidRDefault="001544AD" w:rsidP="005F6745"/>
        </w:tc>
      </w:tr>
    </w:tbl>
    <w:p w14:paraId="20FB6BF2" w14:textId="77777777" w:rsidR="001544AD" w:rsidRDefault="001544AD" w:rsidP="001544AD"/>
    <w:p w14:paraId="6868E320" w14:textId="77777777" w:rsidR="00B76FE0" w:rsidRPr="00B76FE0" w:rsidRDefault="00B76FE0" w:rsidP="00B76FE0">
      <w:pPr>
        <w:keepNext/>
        <w:spacing w:after="120"/>
        <w:outlineLvl w:val="1"/>
        <w:rPr>
          <w:b/>
          <w:sz w:val="22"/>
          <w:szCs w:val="22"/>
        </w:rPr>
      </w:pPr>
      <w:r w:rsidRPr="00B76FE0">
        <w:rPr>
          <w:b/>
          <w:sz w:val="22"/>
          <w:szCs w:val="22"/>
        </w:rPr>
        <w:t>POLICY:</w:t>
      </w:r>
    </w:p>
    <w:p w14:paraId="1ADE3604" w14:textId="77777777" w:rsidR="00B76FE0" w:rsidRPr="00B76FE0" w:rsidRDefault="00B76FE0" w:rsidP="00B76FE0">
      <w:pPr>
        <w:rPr>
          <w:sz w:val="22"/>
          <w:szCs w:val="22"/>
        </w:rPr>
      </w:pPr>
      <w:r w:rsidRPr="00B76FE0">
        <w:rPr>
          <w:sz w:val="22"/>
          <w:szCs w:val="22"/>
        </w:rPr>
        <w:t>In the event of a psychiatric emergency within the SBHC, emergency procedures will be followed to ensure the safety of the individual and the site.</w:t>
      </w:r>
    </w:p>
    <w:p w14:paraId="59CB06CD" w14:textId="77777777" w:rsidR="00B76FE0" w:rsidRPr="00B76FE0" w:rsidRDefault="00B76FE0" w:rsidP="00B76FE0">
      <w:pPr>
        <w:rPr>
          <w:sz w:val="22"/>
          <w:szCs w:val="22"/>
        </w:rPr>
      </w:pPr>
    </w:p>
    <w:p w14:paraId="5CD0CE06" w14:textId="77777777" w:rsidR="00B76FE0" w:rsidRPr="00B76FE0" w:rsidRDefault="00B76FE0" w:rsidP="00B76FE0">
      <w:pPr>
        <w:rPr>
          <w:sz w:val="22"/>
          <w:szCs w:val="22"/>
        </w:rPr>
      </w:pPr>
    </w:p>
    <w:p w14:paraId="517C9711" w14:textId="77777777" w:rsidR="00B76FE0" w:rsidRPr="00B76FE0" w:rsidRDefault="00B76FE0" w:rsidP="00B76FE0">
      <w:pPr>
        <w:keepNext/>
        <w:spacing w:after="120"/>
        <w:outlineLvl w:val="1"/>
        <w:rPr>
          <w:b/>
          <w:sz w:val="22"/>
          <w:szCs w:val="22"/>
        </w:rPr>
      </w:pPr>
      <w:r w:rsidRPr="00B76FE0">
        <w:rPr>
          <w:b/>
          <w:sz w:val="22"/>
          <w:szCs w:val="22"/>
        </w:rPr>
        <w:t>PROCEDURE:</w:t>
      </w:r>
    </w:p>
    <w:p w14:paraId="33BC4DAE" w14:textId="77777777" w:rsidR="00B76FE0" w:rsidRPr="00B76FE0" w:rsidRDefault="00B76FE0" w:rsidP="00B76FE0">
      <w:pPr>
        <w:rPr>
          <w:sz w:val="22"/>
          <w:szCs w:val="22"/>
        </w:rPr>
      </w:pPr>
    </w:p>
    <w:p w14:paraId="59FCD245" w14:textId="77777777" w:rsidR="00B76FE0" w:rsidRPr="00B76FE0" w:rsidRDefault="00B76FE0" w:rsidP="00B76FE0">
      <w:pPr>
        <w:pStyle w:val="ListParagraph"/>
        <w:numPr>
          <w:ilvl w:val="0"/>
          <w:numId w:val="81"/>
        </w:numPr>
        <w:spacing w:after="200"/>
        <w:ind w:left="720"/>
        <w:rPr>
          <w:sz w:val="22"/>
          <w:szCs w:val="22"/>
        </w:rPr>
      </w:pPr>
      <w:r w:rsidRPr="00B76FE0">
        <w:rPr>
          <w:sz w:val="22"/>
          <w:szCs w:val="22"/>
        </w:rPr>
        <w:t>If an unregistered student presents to the SBHC with a psychiatric emergency, qualified SBHC staff will make an assessment of appropriate intervention to take in collaboration with the school.</w:t>
      </w:r>
    </w:p>
    <w:p w14:paraId="531B7489" w14:textId="77777777" w:rsidR="00B76FE0" w:rsidRPr="00B76FE0" w:rsidRDefault="00B76FE0" w:rsidP="00B76FE0">
      <w:pPr>
        <w:ind w:left="360"/>
        <w:rPr>
          <w:sz w:val="22"/>
          <w:szCs w:val="22"/>
        </w:rPr>
      </w:pPr>
    </w:p>
    <w:p w14:paraId="5F5292F2" w14:textId="77777777" w:rsidR="00B76FE0" w:rsidRPr="00B76FE0" w:rsidRDefault="00B76FE0" w:rsidP="00B76FE0">
      <w:pPr>
        <w:numPr>
          <w:ilvl w:val="1"/>
          <w:numId w:val="42"/>
        </w:numPr>
        <w:tabs>
          <w:tab w:val="clear" w:pos="1440"/>
          <w:tab w:val="num" w:pos="720"/>
        </w:tabs>
        <w:spacing w:after="200"/>
        <w:ind w:left="720"/>
        <w:contextualSpacing/>
        <w:rPr>
          <w:sz w:val="22"/>
          <w:szCs w:val="22"/>
        </w:rPr>
      </w:pPr>
      <w:r w:rsidRPr="00B76FE0">
        <w:rPr>
          <w:sz w:val="22"/>
          <w:szCs w:val="22"/>
        </w:rPr>
        <w:t>In the event that no mental health provider is on-site, the school psychologist, school nurse, guidance counselor, or school administrator will be called for intervention.</w:t>
      </w:r>
    </w:p>
    <w:p w14:paraId="7DDC2C52" w14:textId="77777777" w:rsidR="00B76FE0" w:rsidRPr="00B76FE0" w:rsidRDefault="00B76FE0" w:rsidP="00B76FE0">
      <w:pPr>
        <w:rPr>
          <w:sz w:val="22"/>
          <w:szCs w:val="22"/>
        </w:rPr>
      </w:pPr>
    </w:p>
    <w:p w14:paraId="029D40E6" w14:textId="77777777" w:rsidR="00B76FE0" w:rsidRPr="00B76FE0" w:rsidRDefault="00B76FE0" w:rsidP="00B76FE0">
      <w:pPr>
        <w:ind w:left="810"/>
        <w:rPr>
          <w:sz w:val="22"/>
          <w:szCs w:val="22"/>
        </w:rPr>
      </w:pPr>
    </w:p>
    <w:p w14:paraId="65CF7BD0" w14:textId="77777777" w:rsidR="00B76FE0" w:rsidRPr="00B76FE0" w:rsidRDefault="00B76FE0" w:rsidP="00B76FE0">
      <w:pPr>
        <w:ind w:left="360"/>
        <w:rPr>
          <w:sz w:val="22"/>
          <w:szCs w:val="22"/>
        </w:rPr>
      </w:pPr>
      <w:r w:rsidRPr="00B76FE0">
        <w:rPr>
          <w:sz w:val="22"/>
          <w:szCs w:val="22"/>
        </w:rPr>
        <w:t xml:space="preserve">3.   Qualified SBHC staff will make an initial assessment of the student’s mental </w:t>
      </w:r>
    </w:p>
    <w:p w14:paraId="63CDC69C" w14:textId="77777777" w:rsidR="00B76FE0" w:rsidRPr="00B76FE0" w:rsidRDefault="00B76FE0" w:rsidP="00B76FE0">
      <w:pPr>
        <w:ind w:left="360"/>
        <w:rPr>
          <w:sz w:val="22"/>
          <w:szCs w:val="22"/>
        </w:rPr>
      </w:pPr>
      <w:r w:rsidRPr="00B76FE0">
        <w:rPr>
          <w:sz w:val="22"/>
          <w:szCs w:val="22"/>
        </w:rPr>
        <w:t xml:space="preserve">       status.</w:t>
      </w:r>
    </w:p>
    <w:p w14:paraId="68493CAA" w14:textId="77777777" w:rsidR="00B76FE0" w:rsidRPr="00B76FE0" w:rsidRDefault="00B76FE0" w:rsidP="00B76FE0">
      <w:pPr>
        <w:tabs>
          <w:tab w:val="left" w:pos="1440"/>
        </w:tabs>
        <w:ind w:left="360"/>
        <w:rPr>
          <w:sz w:val="22"/>
          <w:szCs w:val="22"/>
        </w:rPr>
      </w:pPr>
      <w:r w:rsidRPr="00B76FE0">
        <w:rPr>
          <w:sz w:val="22"/>
          <w:szCs w:val="22"/>
        </w:rPr>
        <w:t xml:space="preserve">                  a.   If needed, remove other students from the immediate area.</w:t>
      </w:r>
    </w:p>
    <w:p w14:paraId="5CA93879" w14:textId="77777777" w:rsidR="00B76FE0" w:rsidRPr="00B76FE0" w:rsidRDefault="00B76FE0" w:rsidP="00B76FE0">
      <w:pPr>
        <w:rPr>
          <w:sz w:val="22"/>
          <w:szCs w:val="22"/>
        </w:rPr>
      </w:pPr>
      <w:r w:rsidRPr="00B76FE0">
        <w:rPr>
          <w:sz w:val="22"/>
          <w:szCs w:val="22"/>
        </w:rPr>
        <w:t xml:space="preserve">                         b.   Notify Program Manager/Coordinator of psychiatric emergency.</w:t>
      </w:r>
    </w:p>
    <w:p w14:paraId="62E85751" w14:textId="77777777" w:rsidR="00B76FE0" w:rsidRPr="00B76FE0" w:rsidRDefault="00B76FE0" w:rsidP="00B76FE0">
      <w:pPr>
        <w:rPr>
          <w:sz w:val="22"/>
          <w:szCs w:val="22"/>
        </w:rPr>
      </w:pPr>
      <w:r w:rsidRPr="00B76FE0">
        <w:rPr>
          <w:sz w:val="22"/>
          <w:szCs w:val="22"/>
        </w:rPr>
        <w:tab/>
        <w:t xml:space="preserve">            c.   Follow the Guidelines established in the SBHC Suicide Prevention Pathway </w:t>
      </w:r>
    </w:p>
    <w:p w14:paraId="066AA4B5" w14:textId="77777777" w:rsidR="00B76FE0" w:rsidRPr="00B76FE0" w:rsidRDefault="00B76FE0" w:rsidP="00B76FE0">
      <w:pPr>
        <w:rPr>
          <w:sz w:val="22"/>
          <w:szCs w:val="22"/>
        </w:rPr>
      </w:pPr>
      <w:r w:rsidRPr="00B76FE0">
        <w:rPr>
          <w:sz w:val="22"/>
          <w:szCs w:val="22"/>
        </w:rPr>
        <w:tab/>
      </w:r>
      <w:r w:rsidRPr="00B76FE0">
        <w:rPr>
          <w:sz w:val="22"/>
          <w:szCs w:val="22"/>
        </w:rPr>
        <w:tab/>
      </w:r>
      <w:r w:rsidRPr="00B76FE0">
        <w:rPr>
          <w:sz w:val="22"/>
          <w:szCs w:val="22"/>
        </w:rPr>
        <w:tab/>
        <w:t>(see attached).</w:t>
      </w:r>
    </w:p>
    <w:p w14:paraId="443D64E8" w14:textId="77777777" w:rsidR="00B76FE0" w:rsidRPr="00B76FE0" w:rsidRDefault="00B76FE0" w:rsidP="00B76FE0">
      <w:pPr>
        <w:rPr>
          <w:sz w:val="22"/>
          <w:szCs w:val="22"/>
        </w:rPr>
      </w:pPr>
    </w:p>
    <w:p w14:paraId="0254F81E" w14:textId="77777777" w:rsidR="00B76FE0" w:rsidRPr="00B76FE0" w:rsidRDefault="00B76FE0" w:rsidP="00B76FE0">
      <w:pPr>
        <w:numPr>
          <w:ilvl w:val="0"/>
          <w:numId w:val="79"/>
        </w:numPr>
        <w:spacing w:after="200" w:line="276" w:lineRule="auto"/>
        <w:contextualSpacing/>
        <w:rPr>
          <w:sz w:val="22"/>
          <w:szCs w:val="22"/>
        </w:rPr>
      </w:pPr>
      <w:r w:rsidRPr="00B76FE0">
        <w:rPr>
          <w:sz w:val="22"/>
          <w:szCs w:val="22"/>
        </w:rPr>
        <w:t xml:space="preserve">SBHC staff contacts the parent/guardian and assists the family in obtaining appropriate mental health services by providing information about community resources.  </w:t>
      </w:r>
    </w:p>
    <w:p w14:paraId="10BF5697" w14:textId="77777777" w:rsidR="00B76FE0" w:rsidRPr="00B76FE0" w:rsidRDefault="00B76FE0" w:rsidP="00B76FE0">
      <w:pPr>
        <w:tabs>
          <w:tab w:val="left" w:pos="1440"/>
        </w:tabs>
        <w:ind w:left="720"/>
        <w:rPr>
          <w:sz w:val="22"/>
          <w:szCs w:val="22"/>
        </w:rPr>
      </w:pPr>
      <w:r w:rsidRPr="00B76FE0">
        <w:rPr>
          <w:sz w:val="22"/>
          <w:szCs w:val="22"/>
        </w:rPr>
        <w:t xml:space="preserve">            a.  It is considered the responsibility of the parent/guardian to obtain</w:t>
      </w:r>
    </w:p>
    <w:p w14:paraId="1769A179" w14:textId="77777777" w:rsidR="00B76FE0" w:rsidRPr="00B76FE0" w:rsidRDefault="00B76FE0" w:rsidP="00B76FE0">
      <w:pPr>
        <w:tabs>
          <w:tab w:val="left" w:pos="1440"/>
        </w:tabs>
        <w:ind w:left="720"/>
        <w:rPr>
          <w:sz w:val="22"/>
          <w:szCs w:val="22"/>
        </w:rPr>
      </w:pPr>
      <w:r w:rsidRPr="00B76FE0">
        <w:rPr>
          <w:sz w:val="22"/>
          <w:szCs w:val="22"/>
        </w:rPr>
        <w:t xml:space="preserve">                 needed services once they have been advised of the risk. </w:t>
      </w:r>
    </w:p>
    <w:p w14:paraId="4A64556E" w14:textId="77777777" w:rsidR="00B76FE0" w:rsidRPr="00B76FE0" w:rsidRDefault="00B76FE0" w:rsidP="00B76FE0">
      <w:pPr>
        <w:tabs>
          <w:tab w:val="left" w:pos="1440"/>
        </w:tabs>
        <w:ind w:left="720"/>
        <w:rPr>
          <w:sz w:val="22"/>
          <w:szCs w:val="22"/>
        </w:rPr>
      </w:pPr>
    </w:p>
    <w:p w14:paraId="062E38D4" w14:textId="77777777" w:rsidR="00B76FE0" w:rsidRPr="00B76FE0" w:rsidRDefault="00B76FE0" w:rsidP="00B76FE0">
      <w:pPr>
        <w:tabs>
          <w:tab w:val="left" w:pos="1440"/>
        </w:tabs>
        <w:ind w:left="1440"/>
        <w:rPr>
          <w:sz w:val="22"/>
          <w:szCs w:val="22"/>
        </w:rPr>
      </w:pPr>
      <w:r w:rsidRPr="00B76FE0">
        <w:rPr>
          <w:sz w:val="22"/>
          <w:szCs w:val="22"/>
        </w:rPr>
        <w:t>b.  For Uninsured Students or those covered by Medicaid who are under 18, Crisis</w:t>
      </w:r>
    </w:p>
    <w:p w14:paraId="3646C4A7" w14:textId="77777777" w:rsidR="00B76FE0" w:rsidRPr="00B76FE0" w:rsidRDefault="00B76FE0" w:rsidP="00B76FE0">
      <w:pPr>
        <w:tabs>
          <w:tab w:val="left" w:pos="1440"/>
        </w:tabs>
        <w:ind w:left="1440"/>
        <w:rPr>
          <w:sz w:val="22"/>
          <w:szCs w:val="22"/>
        </w:rPr>
      </w:pPr>
      <w:r w:rsidRPr="00B76FE0">
        <w:rPr>
          <w:sz w:val="22"/>
          <w:szCs w:val="22"/>
        </w:rPr>
        <w:t xml:space="preserve">     Intervention Services will be contacted (1-800-969-4357).  For students 18 or older,</w:t>
      </w:r>
    </w:p>
    <w:p w14:paraId="53F317E1" w14:textId="77777777" w:rsidR="00B76FE0" w:rsidRPr="00B76FE0" w:rsidRDefault="00B76FE0" w:rsidP="00B76FE0">
      <w:pPr>
        <w:tabs>
          <w:tab w:val="left" w:pos="1440"/>
        </w:tabs>
        <w:ind w:left="1440"/>
        <w:rPr>
          <w:sz w:val="22"/>
          <w:szCs w:val="22"/>
        </w:rPr>
      </w:pPr>
      <w:r w:rsidRPr="00B76FE0">
        <w:rPr>
          <w:sz w:val="22"/>
          <w:szCs w:val="22"/>
        </w:rPr>
        <w:t xml:space="preserve">     Adult Crisis Services will be contacted (302-577-2484).</w:t>
      </w:r>
    </w:p>
    <w:p w14:paraId="2FE7EB14" w14:textId="77777777" w:rsidR="00B76FE0" w:rsidRPr="00B76FE0" w:rsidRDefault="00B76FE0" w:rsidP="00B76FE0">
      <w:pPr>
        <w:tabs>
          <w:tab w:val="left" w:pos="1440"/>
        </w:tabs>
        <w:ind w:left="1440"/>
        <w:rPr>
          <w:sz w:val="22"/>
          <w:szCs w:val="22"/>
        </w:rPr>
      </w:pPr>
    </w:p>
    <w:p w14:paraId="6F323E05" w14:textId="77777777" w:rsidR="00B76FE0" w:rsidRPr="00B76FE0" w:rsidRDefault="00B76FE0" w:rsidP="00B76FE0">
      <w:pPr>
        <w:tabs>
          <w:tab w:val="left" w:pos="1440"/>
        </w:tabs>
        <w:ind w:left="1440"/>
        <w:rPr>
          <w:sz w:val="22"/>
          <w:szCs w:val="22"/>
        </w:rPr>
      </w:pPr>
      <w:r w:rsidRPr="00B76FE0">
        <w:rPr>
          <w:sz w:val="22"/>
          <w:szCs w:val="22"/>
        </w:rPr>
        <w:t xml:space="preserve">c. For privately insured students, the parent/guardian will have the responsibility of  </w:t>
      </w:r>
    </w:p>
    <w:p w14:paraId="75824B43" w14:textId="77777777" w:rsidR="00B76FE0" w:rsidRPr="00B76FE0" w:rsidRDefault="00B76FE0" w:rsidP="00B76FE0">
      <w:pPr>
        <w:tabs>
          <w:tab w:val="left" w:pos="1440"/>
        </w:tabs>
        <w:ind w:left="1440"/>
        <w:rPr>
          <w:sz w:val="22"/>
          <w:szCs w:val="22"/>
        </w:rPr>
      </w:pPr>
      <w:r w:rsidRPr="00B76FE0">
        <w:rPr>
          <w:sz w:val="22"/>
          <w:szCs w:val="22"/>
        </w:rPr>
        <w:t xml:space="preserve">    obtaining a Psychiatric Assessment at a qualified location, such as Meado</w:t>
      </w:r>
      <w:r w:rsidR="00722453">
        <w:rPr>
          <w:sz w:val="22"/>
          <w:szCs w:val="22"/>
        </w:rPr>
        <w:t>W</w:t>
      </w:r>
      <w:r w:rsidRPr="00B76FE0">
        <w:rPr>
          <w:sz w:val="22"/>
          <w:szCs w:val="22"/>
        </w:rPr>
        <w:t xml:space="preserve">ood, </w:t>
      </w:r>
    </w:p>
    <w:p w14:paraId="228E3683" w14:textId="77777777" w:rsidR="00B76FE0" w:rsidRPr="00B76FE0" w:rsidRDefault="00B76FE0" w:rsidP="00B76FE0">
      <w:pPr>
        <w:tabs>
          <w:tab w:val="left" w:pos="1440"/>
        </w:tabs>
        <w:ind w:left="1440"/>
        <w:rPr>
          <w:sz w:val="22"/>
          <w:szCs w:val="22"/>
        </w:rPr>
      </w:pPr>
      <w:r w:rsidRPr="00B76FE0">
        <w:rPr>
          <w:sz w:val="22"/>
          <w:szCs w:val="22"/>
        </w:rPr>
        <w:t xml:space="preserve">    Rockford, or the closest Emergency Room.</w:t>
      </w:r>
    </w:p>
    <w:p w14:paraId="44CE0C17" w14:textId="77777777" w:rsidR="00B76FE0" w:rsidRPr="00B76FE0" w:rsidRDefault="00B76FE0" w:rsidP="00B76FE0">
      <w:pPr>
        <w:tabs>
          <w:tab w:val="left" w:pos="1440"/>
        </w:tabs>
        <w:ind w:left="1440"/>
        <w:rPr>
          <w:sz w:val="22"/>
          <w:szCs w:val="22"/>
        </w:rPr>
      </w:pPr>
    </w:p>
    <w:p w14:paraId="2FB2B9A7" w14:textId="77777777" w:rsidR="00B76FE0" w:rsidRPr="00B76FE0" w:rsidRDefault="00B76FE0" w:rsidP="00B76FE0">
      <w:pPr>
        <w:tabs>
          <w:tab w:val="left" w:pos="1440"/>
          <w:tab w:val="left" w:pos="1530"/>
        </w:tabs>
        <w:ind w:left="720"/>
        <w:rPr>
          <w:sz w:val="22"/>
          <w:szCs w:val="22"/>
        </w:rPr>
      </w:pPr>
      <w:r w:rsidRPr="00B76FE0">
        <w:rPr>
          <w:sz w:val="22"/>
          <w:szCs w:val="22"/>
        </w:rPr>
        <w:t xml:space="preserve">            d.  SBHC staff will follow up within 24 hours by making a phone contact</w:t>
      </w:r>
    </w:p>
    <w:p w14:paraId="768919B3" w14:textId="77777777" w:rsidR="00B76FE0" w:rsidRPr="00B76FE0" w:rsidRDefault="00B76FE0" w:rsidP="00B76FE0">
      <w:pPr>
        <w:tabs>
          <w:tab w:val="left" w:pos="1440"/>
          <w:tab w:val="left" w:pos="1530"/>
        </w:tabs>
        <w:ind w:left="720"/>
        <w:rPr>
          <w:sz w:val="22"/>
          <w:szCs w:val="22"/>
        </w:rPr>
      </w:pPr>
      <w:r w:rsidRPr="00B76FE0">
        <w:rPr>
          <w:sz w:val="22"/>
          <w:szCs w:val="22"/>
        </w:rPr>
        <w:t xml:space="preserve">                 to verify the parent/guardian has made arrangements for the needed </w:t>
      </w:r>
    </w:p>
    <w:p w14:paraId="04ABE6A9" w14:textId="77777777" w:rsidR="00B76FE0" w:rsidRPr="00B76FE0" w:rsidRDefault="00B76FE0" w:rsidP="00B76FE0">
      <w:pPr>
        <w:tabs>
          <w:tab w:val="left" w:pos="1440"/>
          <w:tab w:val="left" w:pos="1530"/>
        </w:tabs>
        <w:ind w:left="720"/>
        <w:rPr>
          <w:sz w:val="22"/>
          <w:szCs w:val="22"/>
        </w:rPr>
      </w:pPr>
      <w:r w:rsidRPr="00B76FE0">
        <w:rPr>
          <w:sz w:val="22"/>
          <w:szCs w:val="22"/>
        </w:rPr>
        <w:t xml:space="preserve">                 services.</w:t>
      </w:r>
    </w:p>
    <w:p w14:paraId="51BC93F8" w14:textId="77777777" w:rsidR="00B76FE0" w:rsidRPr="00B76FE0" w:rsidRDefault="00B76FE0" w:rsidP="00B76FE0">
      <w:pPr>
        <w:tabs>
          <w:tab w:val="left" w:pos="1440"/>
          <w:tab w:val="left" w:pos="1530"/>
        </w:tabs>
        <w:ind w:left="720"/>
        <w:rPr>
          <w:sz w:val="22"/>
          <w:szCs w:val="22"/>
        </w:rPr>
      </w:pPr>
    </w:p>
    <w:p w14:paraId="4A85823C" w14:textId="77777777" w:rsidR="00B76FE0" w:rsidRPr="00B76FE0" w:rsidRDefault="00B76FE0" w:rsidP="00B76FE0">
      <w:pPr>
        <w:rPr>
          <w:sz w:val="22"/>
          <w:szCs w:val="22"/>
        </w:rPr>
      </w:pPr>
    </w:p>
    <w:p w14:paraId="7EE21C46" w14:textId="77777777" w:rsidR="00B76FE0" w:rsidRPr="00B76FE0" w:rsidRDefault="00B76FE0" w:rsidP="00B76FE0">
      <w:pPr>
        <w:tabs>
          <w:tab w:val="left" w:pos="360"/>
        </w:tabs>
        <w:rPr>
          <w:sz w:val="22"/>
          <w:szCs w:val="22"/>
        </w:rPr>
      </w:pPr>
      <w:r w:rsidRPr="00B76FE0">
        <w:rPr>
          <w:sz w:val="22"/>
          <w:szCs w:val="22"/>
        </w:rPr>
        <w:t xml:space="preserve">      5.    SBHC staff will notify the appropriate designated school personnel that an</w:t>
      </w:r>
    </w:p>
    <w:p w14:paraId="43639986" w14:textId="77777777" w:rsidR="00B76FE0" w:rsidRDefault="00B76FE0" w:rsidP="00B76FE0">
      <w:pPr>
        <w:rPr>
          <w:sz w:val="22"/>
          <w:szCs w:val="22"/>
        </w:rPr>
      </w:pPr>
      <w:r w:rsidRPr="00B76FE0">
        <w:rPr>
          <w:sz w:val="22"/>
          <w:szCs w:val="22"/>
        </w:rPr>
        <w:t xml:space="preserve">             emergency situation exists with a student.</w:t>
      </w:r>
    </w:p>
    <w:p w14:paraId="5F057954" w14:textId="77777777" w:rsidR="00D06E70" w:rsidRPr="00B76FE0" w:rsidRDefault="00D06E70" w:rsidP="00B76FE0">
      <w:pPr>
        <w:rPr>
          <w:sz w:val="22"/>
          <w:szCs w:val="22"/>
        </w:rPr>
      </w:pPr>
    </w:p>
    <w:p w14:paraId="700C6893" w14:textId="77777777" w:rsidR="00B76FE0" w:rsidRPr="00B76FE0" w:rsidRDefault="00B76FE0" w:rsidP="00B76FE0">
      <w:pPr>
        <w:rPr>
          <w:sz w:val="22"/>
          <w:szCs w:val="22"/>
        </w:rPr>
      </w:pPr>
      <w:r w:rsidRPr="00B76FE0">
        <w:rPr>
          <w:sz w:val="22"/>
          <w:szCs w:val="22"/>
        </w:rPr>
        <w:t xml:space="preserve"> </w:t>
      </w:r>
    </w:p>
    <w:p w14:paraId="2714C02C" w14:textId="77777777" w:rsidR="00B76FE0" w:rsidRPr="00B76FE0" w:rsidRDefault="00B76FE0" w:rsidP="00B76FE0">
      <w:pPr>
        <w:rPr>
          <w:sz w:val="22"/>
          <w:szCs w:val="22"/>
        </w:rPr>
      </w:pPr>
      <w:r w:rsidRPr="00B76FE0">
        <w:rPr>
          <w:sz w:val="22"/>
          <w:szCs w:val="22"/>
        </w:rPr>
        <w:lastRenderedPageBreak/>
        <w:t xml:space="preserve">      6.   The student is kept under continuous adult supervision either by SBHC or school                            </w:t>
      </w:r>
    </w:p>
    <w:p w14:paraId="621D19B2" w14:textId="77777777" w:rsidR="00B76FE0" w:rsidRPr="00B76FE0" w:rsidRDefault="00B76FE0" w:rsidP="00B76FE0">
      <w:pPr>
        <w:tabs>
          <w:tab w:val="left" w:pos="1440"/>
        </w:tabs>
        <w:ind w:left="720"/>
        <w:rPr>
          <w:sz w:val="22"/>
          <w:szCs w:val="22"/>
        </w:rPr>
      </w:pPr>
      <w:r w:rsidRPr="00B76FE0">
        <w:rPr>
          <w:sz w:val="22"/>
          <w:szCs w:val="22"/>
        </w:rPr>
        <w:t>personnel until parent/guardian is informed of the situation and picked up their child at the school to take them for psychiatric evaluation.</w:t>
      </w:r>
    </w:p>
    <w:p w14:paraId="116FA6F8" w14:textId="77777777" w:rsidR="00B76FE0" w:rsidRPr="00B76FE0" w:rsidRDefault="00B76FE0" w:rsidP="00B76FE0">
      <w:pPr>
        <w:tabs>
          <w:tab w:val="left" w:pos="1440"/>
        </w:tabs>
        <w:ind w:left="780"/>
        <w:rPr>
          <w:sz w:val="22"/>
          <w:szCs w:val="22"/>
        </w:rPr>
      </w:pPr>
      <w:r w:rsidRPr="00B76FE0">
        <w:rPr>
          <w:sz w:val="22"/>
          <w:szCs w:val="22"/>
        </w:rPr>
        <w:t xml:space="preserve">           a.  If at any time during the assessment or while waiting for the parent/ </w:t>
      </w:r>
    </w:p>
    <w:p w14:paraId="036541C1" w14:textId="77777777" w:rsidR="00B76FE0" w:rsidRPr="00B76FE0" w:rsidRDefault="00B76FE0" w:rsidP="00B76FE0">
      <w:pPr>
        <w:tabs>
          <w:tab w:val="left" w:pos="1440"/>
        </w:tabs>
        <w:ind w:left="780"/>
        <w:rPr>
          <w:sz w:val="22"/>
          <w:szCs w:val="22"/>
        </w:rPr>
      </w:pPr>
      <w:r w:rsidRPr="00B76FE0">
        <w:rPr>
          <w:sz w:val="22"/>
          <w:szCs w:val="22"/>
        </w:rPr>
        <w:t xml:space="preserve">               guardian to arrive, the student becomes uncooperative, violent or </w:t>
      </w:r>
    </w:p>
    <w:p w14:paraId="5E982B6E" w14:textId="77777777" w:rsidR="00B76FE0" w:rsidRPr="00B76FE0" w:rsidRDefault="00B76FE0" w:rsidP="00B76FE0">
      <w:pPr>
        <w:tabs>
          <w:tab w:val="left" w:pos="1440"/>
        </w:tabs>
        <w:ind w:left="780"/>
        <w:rPr>
          <w:sz w:val="22"/>
          <w:szCs w:val="22"/>
        </w:rPr>
      </w:pPr>
      <w:r w:rsidRPr="00B76FE0">
        <w:rPr>
          <w:sz w:val="22"/>
          <w:szCs w:val="22"/>
        </w:rPr>
        <w:t xml:space="preserve">               threatens to leave the building, school resource officer and ambulance </w:t>
      </w:r>
    </w:p>
    <w:p w14:paraId="0EC6FC25" w14:textId="77777777" w:rsidR="00B76FE0" w:rsidRPr="00B76FE0" w:rsidRDefault="00B76FE0" w:rsidP="00B76FE0">
      <w:pPr>
        <w:tabs>
          <w:tab w:val="left" w:pos="1440"/>
        </w:tabs>
        <w:ind w:left="780"/>
        <w:rPr>
          <w:sz w:val="22"/>
          <w:szCs w:val="22"/>
        </w:rPr>
      </w:pPr>
      <w:r w:rsidRPr="00B76FE0">
        <w:rPr>
          <w:sz w:val="22"/>
          <w:szCs w:val="22"/>
        </w:rPr>
        <w:t xml:space="preserve">               are contacted to ensure safe transportation of the student to the local </w:t>
      </w:r>
    </w:p>
    <w:p w14:paraId="02C3E17A" w14:textId="77777777" w:rsidR="00B76FE0" w:rsidRPr="00B76FE0" w:rsidRDefault="00B76FE0" w:rsidP="00B76FE0">
      <w:pPr>
        <w:tabs>
          <w:tab w:val="left" w:pos="1440"/>
        </w:tabs>
        <w:ind w:left="780"/>
        <w:rPr>
          <w:sz w:val="22"/>
          <w:szCs w:val="22"/>
        </w:rPr>
      </w:pPr>
      <w:r w:rsidRPr="00B76FE0">
        <w:rPr>
          <w:sz w:val="22"/>
          <w:szCs w:val="22"/>
        </w:rPr>
        <w:t xml:space="preserve">               hospital emergency room for further evaluation.</w:t>
      </w:r>
    </w:p>
    <w:p w14:paraId="2FADA41E" w14:textId="77777777" w:rsidR="00B76FE0" w:rsidRPr="00B76FE0" w:rsidRDefault="00B76FE0" w:rsidP="00B76FE0">
      <w:pPr>
        <w:rPr>
          <w:sz w:val="22"/>
          <w:szCs w:val="22"/>
        </w:rPr>
      </w:pPr>
    </w:p>
    <w:p w14:paraId="337DDF7B" w14:textId="77777777" w:rsidR="00B76FE0" w:rsidRPr="00B76FE0" w:rsidRDefault="00B76FE0" w:rsidP="00B76FE0">
      <w:pPr>
        <w:tabs>
          <w:tab w:val="left" w:pos="360"/>
        </w:tabs>
        <w:rPr>
          <w:sz w:val="22"/>
          <w:szCs w:val="22"/>
        </w:rPr>
      </w:pPr>
      <w:r w:rsidRPr="00B76FE0">
        <w:rPr>
          <w:sz w:val="22"/>
          <w:szCs w:val="22"/>
        </w:rPr>
        <w:t xml:space="preserve">     7.  All care, contacts and events are documented in progress notes.</w:t>
      </w:r>
    </w:p>
    <w:p w14:paraId="7EF32E39" w14:textId="77777777" w:rsidR="00B76FE0" w:rsidRPr="00B76FE0" w:rsidRDefault="00B76FE0" w:rsidP="00B76FE0">
      <w:pPr>
        <w:tabs>
          <w:tab w:val="left" w:pos="360"/>
        </w:tabs>
        <w:rPr>
          <w:sz w:val="22"/>
          <w:szCs w:val="22"/>
        </w:rPr>
      </w:pPr>
    </w:p>
    <w:p w14:paraId="524137EB" w14:textId="77777777" w:rsidR="00B76FE0" w:rsidRPr="00B76FE0" w:rsidRDefault="00B76FE0" w:rsidP="00B76FE0">
      <w:pPr>
        <w:tabs>
          <w:tab w:val="left" w:pos="360"/>
        </w:tabs>
        <w:rPr>
          <w:sz w:val="22"/>
          <w:szCs w:val="22"/>
        </w:rPr>
      </w:pPr>
    </w:p>
    <w:p w14:paraId="2B0B0BE9" w14:textId="77777777" w:rsidR="00B76FE0" w:rsidRPr="00B76FE0" w:rsidRDefault="00B76FE0" w:rsidP="00B76FE0">
      <w:pPr>
        <w:tabs>
          <w:tab w:val="left" w:pos="360"/>
        </w:tabs>
        <w:rPr>
          <w:sz w:val="22"/>
          <w:szCs w:val="22"/>
        </w:rPr>
      </w:pPr>
      <w:r w:rsidRPr="00B76FE0">
        <w:rPr>
          <w:sz w:val="22"/>
          <w:szCs w:val="22"/>
        </w:rPr>
        <w:t>***PLEASE CONSULT YOUR INDIVIDUAL SCHOOL REGARDING THEIR POLICY AND REQUIREMENTS FOR ANY MENTAL HEALTH EMERGENCY AND ANY DOCUMENTATION THAT THEY WILL REQUIRE BEFORE SENDING A STUDENT OUT OR ALLOWING THEM TO RETURN***</w:t>
      </w:r>
    </w:p>
    <w:p w14:paraId="61D4C5CE" w14:textId="77777777" w:rsidR="00B76FE0" w:rsidRPr="00B76FE0" w:rsidRDefault="00B76FE0" w:rsidP="00B76FE0">
      <w:pPr>
        <w:tabs>
          <w:tab w:val="left" w:pos="360"/>
        </w:tabs>
        <w:rPr>
          <w:sz w:val="22"/>
          <w:szCs w:val="22"/>
        </w:rPr>
      </w:pPr>
    </w:p>
    <w:p w14:paraId="3AB559B6" w14:textId="77777777" w:rsidR="00B76FE0" w:rsidRPr="00B76FE0" w:rsidRDefault="00B76FE0" w:rsidP="00B76FE0">
      <w:pPr>
        <w:tabs>
          <w:tab w:val="left" w:pos="360"/>
        </w:tabs>
        <w:rPr>
          <w:sz w:val="22"/>
          <w:szCs w:val="22"/>
        </w:rPr>
      </w:pPr>
      <w:r w:rsidRPr="00B76FE0">
        <w:rPr>
          <w:sz w:val="22"/>
          <w:szCs w:val="22"/>
        </w:rPr>
        <w:t>ATTACHMENTS:</w:t>
      </w:r>
    </w:p>
    <w:p w14:paraId="5A3F67D8" w14:textId="77777777" w:rsidR="00B76FE0" w:rsidRPr="00B76FE0" w:rsidRDefault="00B76FE0" w:rsidP="00B76FE0">
      <w:pPr>
        <w:tabs>
          <w:tab w:val="left" w:pos="360"/>
        </w:tabs>
        <w:rPr>
          <w:sz w:val="22"/>
          <w:szCs w:val="22"/>
        </w:rPr>
      </w:pPr>
    </w:p>
    <w:p w14:paraId="4D7FA34F" w14:textId="77777777" w:rsidR="00B76FE0" w:rsidRPr="00B76FE0" w:rsidRDefault="00B76FE0" w:rsidP="00B76FE0">
      <w:pPr>
        <w:tabs>
          <w:tab w:val="left" w:pos="360"/>
        </w:tabs>
        <w:rPr>
          <w:sz w:val="22"/>
          <w:szCs w:val="22"/>
        </w:rPr>
      </w:pPr>
      <w:r w:rsidRPr="00B76FE0">
        <w:rPr>
          <w:sz w:val="22"/>
          <w:szCs w:val="22"/>
        </w:rPr>
        <w:t>SBCH Suicide Prevention Pathway</w:t>
      </w:r>
    </w:p>
    <w:p w14:paraId="34A8DF5F" w14:textId="77777777" w:rsidR="00B76FE0" w:rsidRPr="00B76FE0" w:rsidRDefault="00B76FE0" w:rsidP="00B76FE0">
      <w:pPr>
        <w:tabs>
          <w:tab w:val="left" w:pos="360"/>
        </w:tabs>
        <w:rPr>
          <w:sz w:val="22"/>
          <w:szCs w:val="22"/>
        </w:rPr>
      </w:pPr>
      <w:r w:rsidRPr="00B76FE0">
        <w:rPr>
          <w:sz w:val="22"/>
          <w:szCs w:val="22"/>
        </w:rPr>
        <w:t>Columbia Suicide Severity Rating Scale</w:t>
      </w:r>
    </w:p>
    <w:p w14:paraId="4D8E18E7" w14:textId="77777777" w:rsidR="00B76FE0" w:rsidRPr="00B76FE0" w:rsidRDefault="00B76FE0" w:rsidP="00B76FE0">
      <w:pPr>
        <w:tabs>
          <w:tab w:val="left" w:pos="360"/>
        </w:tabs>
        <w:rPr>
          <w:sz w:val="22"/>
          <w:szCs w:val="22"/>
        </w:rPr>
      </w:pPr>
      <w:r w:rsidRPr="00B76FE0">
        <w:rPr>
          <w:sz w:val="22"/>
          <w:szCs w:val="22"/>
        </w:rPr>
        <w:t>Student Safety Plan</w:t>
      </w:r>
    </w:p>
    <w:p w14:paraId="5F5E2424" w14:textId="77777777" w:rsidR="009E4215" w:rsidRDefault="009E4215" w:rsidP="00672E1F">
      <w:pPr>
        <w:tabs>
          <w:tab w:val="left" w:pos="360"/>
        </w:tabs>
      </w:pPr>
    </w:p>
    <w:p w14:paraId="399D6B32" w14:textId="77777777" w:rsidR="009E4215" w:rsidRDefault="009E4215" w:rsidP="00672E1F">
      <w:pPr>
        <w:tabs>
          <w:tab w:val="left" w:pos="360"/>
        </w:tabs>
      </w:pPr>
    </w:p>
    <w:p w14:paraId="67262924" w14:textId="77777777" w:rsidR="009E4215" w:rsidRDefault="009E4215" w:rsidP="00672E1F">
      <w:pPr>
        <w:tabs>
          <w:tab w:val="left" w:pos="360"/>
        </w:tabs>
      </w:pPr>
    </w:p>
    <w:p w14:paraId="3E052AF6" w14:textId="77777777" w:rsidR="009E4215" w:rsidRDefault="009E4215" w:rsidP="00672E1F">
      <w:pPr>
        <w:tabs>
          <w:tab w:val="left" w:pos="360"/>
        </w:tabs>
      </w:pPr>
    </w:p>
    <w:p w14:paraId="674DF3E2" w14:textId="77777777" w:rsidR="009E4215" w:rsidRDefault="009E4215" w:rsidP="00672E1F">
      <w:pPr>
        <w:tabs>
          <w:tab w:val="left" w:pos="360"/>
        </w:tabs>
      </w:pPr>
    </w:p>
    <w:p w14:paraId="3492211C" w14:textId="77777777" w:rsidR="009E4215" w:rsidRDefault="009E4215" w:rsidP="00672E1F">
      <w:pPr>
        <w:tabs>
          <w:tab w:val="left" w:pos="360"/>
        </w:tabs>
      </w:pPr>
    </w:p>
    <w:p w14:paraId="650CFA40" w14:textId="77777777" w:rsidR="009E4215" w:rsidRDefault="009E4215" w:rsidP="00672E1F">
      <w:pPr>
        <w:tabs>
          <w:tab w:val="left" w:pos="360"/>
        </w:tabs>
      </w:pPr>
    </w:p>
    <w:p w14:paraId="3DE9433D" w14:textId="77777777" w:rsidR="009E4215" w:rsidRDefault="009E4215" w:rsidP="00672E1F">
      <w:pPr>
        <w:tabs>
          <w:tab w:val="left" w:pos="360"/>
        </w:tabs>
      </w:pPr>
    </w:p>
    <w:p w14:paraId="38C55AC5" w14:textId="77777777" w:rsidR="009E4215" w:rsidRDefault="009E4215" w:rsidP="00672E1F">
      <w:pPr>
        <w:tabs>
          <w:tab w:val="left" w:pos="360"/>
        </w:tabs>
      </w:pPr>
    </w:p>
    <w:p w14:paraId="063808B8" w14:textId="77777777" w:rsidR="009E4215" w:rsidRDefault="009E4215" w:rsidP="00672E1F">
      <w:pPr>
        <w:tabs>
          <w:tab w:val="left" w:pos="360"/>
        </w:tabs>
      </w:pPr>
    </w:p>
    <w:p w14:paraId="2EB32375" w14:textId="77777777" w:rsidR="009E4215" w:rsidRDefault="009E4215" w:rsidP="00672E1F">
      <w:pPr>
        <w:tabs>
          <w:tab w:val="left" w:pos="360"/>
        </w:tabs>
      </w:pPr>
    </w:p>
    <w:p w14:paraId="29640437" w14:textId="77777777" w:rsidR="009E4215" w:rsidRDefault="009E4215" w:rsidP="00672E1F">
      <w:pPr>
        <w:tabs>
          <w:tab w:val="left" w:pos="360"/>
        </w:tabs>
      </w:pPr>
    </w:p>
    <w:p w14:paraId="7D027B1B" w14:textId="77777777" w:rsidR="009E4215" w:rsidRDefault="009E4215" w:rsidP="00672E1F">
      <w:pPr>
        <w:tabs>
          <w:tab w:val="left" w:pos="360"/>
        </w:tabs>
      </w:pPr>
    </w:p>
    <w:p w14:paraId="6339C5CC" w14:textId="77777777" w:rsidR="009E4215" w:rsidRDefault="009E4215" w:rsidP="00672E1F">
      <w:pPr>
        <w:tabs>
          <w:tab w:val="left" w:pos="360"/>
        </w:tabs>
      </w:pPr>
    </w:p>
    <w:p w14:paraId="3A662137" w14:textId="77777777" w:rsidR="00D06E70" w:rsidRDefault="00D06E70" w:rsidP="00672E1F">
      <w:pPr>
        <w:tabs>
          <w:tab w:val="left" w:pos="360"/>
        </w:tabs>
      </w:pPr>
    </w:p>
    <w:p w14:paraId="7B15095A" w14:textId="77777777" w:rsidR="00D06E70" w:rsidRDefault="00D06E70" w:rsidP="00672E1F">
      <w:pPr>
        <w:tabs>
          <w:tab w:val="left" w:pos="360"/>
        </w:tabs>
      </w:pPr>
    </w:p>
    <w:p w14:paraId="7114C1BF" w14:textId="77777777" w:rsidR="00D06E70" w:rsidRDefault="00D06E70" w:rsidP="00672E1F">
      <w:pPr>
        <w:tabs>
          <w:tab w:val="left" w:pos="360"/>
        </w:tabs>
      </w:pPr>
    </w:p>
    <w:p w14:paraId="4459A68F" w14:textId="77777777" w:rsidR="00D06E70" w:rsidRDefault="00D06E70" w:rsidP="00672E1F">
      <w:pPr>
        <w:tabs>
          <w:tab w:val="left" w:pos="360"/>
        </w:tabs>
      </w:pPr>
    </w:p>
    <w:p w14:paraId="3E57A4A0" w14:textId="77777777" w:rsidR="00D06E70" w:rsidRDefault="00D06E70" w:rsidP="00672E1F">
      <w:pPr>
        <w:tabs>
          <w:tab w:val="left" w:pos="360"/>
        </w:tabs>
      </w:pPr>
    </w:p>
    <w:p w14:paraId="43535E73" w14:textId="77777777" w:rsidR="00D06E70" w:rsidRDefault="00D06E70" w:rsidP="00672E1F">
      <w:pPr>
        <w:tabs>
          <w:tab w:val="left" w:pos="360"/>
        </w:tabs>
      </w:pPr>
    </w:p>
    <w:p w14:paraId="705B30D3" w14:textId="77777777" w:rsidR="009E4215" w:rsidRDefault="009E4215" w:rsidP="00672E1F">
      <w:pPr>
        <w:tabs>
          <w:tab w:val="left" w:pos="360"/>
        </w:tabs>
      </w:pPr>
    </w:p>
    <w:p w14:paraId="756D00B1" w14:textId="77777777" w:rsidR="009E4215" w:rsidRDefault="009E4215" w:rsidP="00672E1F">
      <w:pPr>
        <w:tabs>
          <w:tab w:val="left" w:pos="360"/>
        </w:tabs>
      </w:pPr>
    </w:p>
    <w:p w14:paraId="71C071D2" w14:textId="77777777" w:rsidR="009E4215" w:rsidRDefault="009E4215" w:rsidP="00672E1F">
      <w:pPr>
        <w:tabs>
          <w:tab w:val="left" w:pos="360"/>
        </w:tabs>
      </w:pPr>
    </w:p>
    <w:p w14:paraId="7EDB784D" w14:textId="77777777" w:rsidR="009E4215" w:rsidRDefault="009E4215" w:rsidP="00672E1F">
      <w:pPr>
        <w:tabs>
          <w:tab w:val="left" w:pos="360"/>
        </w:tabs>
      </w:pPr>
    </w:p>
    <w:p w14:paraId="44A31B48" w14:textId="77777777" w:rsidR="00B76FE0" w:rsidRDefault="00B76FE0" w:rsidP="00672E1F">
      <w:pPr>
        <w:tabs>
          <w:tab w:val="left" w:pos="360"/>
        </w:tabs>
      </w:pPr>
    </w:p>
    <w:p w14:paraId="405A75FE" w14:textId="77777777" w:rsidR="009E4215" w:rsidRDefault="009E4215" w:rsidP="00672E1F">
      <w:pPr>
        <w:tabs>
          <w:tab w:val="left" w:pos="360"/>
        </w:tabs>
      </w:pPr>
    </w:p>
    <w:p w14:paraId="696D6D22" w14:textId="77777777" w:rsidR="009E4215" w:rsidRDefault="009E4215" w:rsidP="00672E1F">
      <w:pPr>
        <w:tabs>
          <w:tab w:val="left" w:pos="360"/>
        </w:tabs>
      </w:pPr>
    </w:p>
    <w:p w14:paraId="2600A5B8" w14:textId="77777777" w:rsidR="009E4215" w:rsidRDefault="009E4215" w:rsidP="00672E1F">
      <w:pPr>
        <w:tabs>
          <w:tab w:val="left" w:pos="360"/>
        </w:tabs>
      </w:pPr>
    </w:p>
    <w:p w14:paraId="01E23AB2" w14:textId="77777777" w:rsidR="009E4215" w:rsidRDefault="009E4215" w:rsidP="00672E1F">
      <w:pPr>
        <w:tabs>
          <w:tab w:val="left" w:pos="360"/>
        </w:tabs>
      </w:pPr>
    </w:p>
    <w:p w14:paraId="5EF270A4" w14:textId="77777777" w:rsidR="00185A20" w:rsidRPr="00530F60" w:rsidRDefault="00185A20" w:rsidP="00530F60">
      <w:pPr>
        <w:ind w:left="360"/>
        <w:jc w:val="center"/>
        <w:rPr>
          <w:b/>
          <w:sz w:val="28"/>
          <w:szCs w:val="28"/>
        </w:rPr>
      </w:pPr>
      <w:r w:rsidRPr="00530F60">
        <w:rPr>
          <w:b/>
          <w:sz w:val="28"/>
          <w:szCs w:val="28"/>
        </w:rPr>
        <w:lastRenderedPageBreak/>
        <w:t>CHRISTIANA CARE HEALTH SERVICES POLICY</w:t>
      </w:r>
    </w:p>
    <w:p w14:paraId="15D82357" w14:textId="77777777" w:rsidR="00185A20" w:rsidRDefault="00185A20" w:rsidP="00185A20">
      <w:pPr>
        <w:jc w:val="center"/>
        <w:rPr>
          <w:b/>
          <w:sz w:val="28"/>
          <w:szCs w:val="28"/>
        </w:rPr>
      </w:pPr>
      <w:r w:rsidRPr="003B08EC">
        <w:rPr>
          <w:b/>
          <w:sz w:val="28"/>
          <w:szCs w:val="28"/>
        </w:rPr>
        <w:t>SCHOOL</w:t>
      </w:r>
      <w:r w:rsidR="00EF7603">
        <w:rPr>
          <w:b/>
          <w:sz w:val="28"/>
          <w:szCs w:val="28"/>
        </w:rPr>
        <w:t>-</w:t>
      </w:r>
      <w:r w:rsidRPr="003B08EC">
        <w:rPr>
          <w:b/>
          <w:sz w:val="28"/>
          <w:szCs w:val="28"/>
        </w:rPr>
        <w:t>BASED HEALTH CENTER</w:t>
      </w:r>
    </w:p>
    <w:p w14:paraId="1FD09055" w14:textId="77777777" w:rsidR="00185A20" w:rsidRPr="00D21DFA" w:rsidRDefault="00185A20" w:rsidP="00185A20">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185A20" w14:paraId="54A10474" w14:textId="77777777" w:rsidTr="005F6745">
        <w:tc>
          <w:tcPr>
            <w:tcW w:w="4428" w:type="dxa"/>
          </w:tcPr>
          <w:p w14:paraId="1F3DCA8C" w14:textId="77777777" w:rsidR="00185A20" w:rsidRPr="00844BB9" w:rsidRDefault="00185A20" w:rsidP="005F6745">
            <w:pPr>
              <w:rPr>
                <w:szCs w:val="24"/>
              </w:rPr>
            </w:pPr>
            <w:r w:rsidRPr="00844BB9">
              <w:rPr>
                <w:szCs w:val="24"/>
              </w:rPr>
              <w:t>POLICY TITLE:</w:t>
            </w:r>
          </w:p>
        </w:tc>
        <w:tc>
          <w:tcPr>
            <w:tcW w:w="4428" w:type="dxa"/>
          </w:tcPr>
          <w:p w14:paraId="20902325" w14:textId="77777777" w:rsidR="00185A20" w:rsidRPr="00844BB9" w:rsidRDefault="00185A20" w:rsidP="005F6745">
            <w:pPr>
              <w:rPr>
                <w:szCs w:val="24"/>
                <w:highlight w:val="lightGray"/>
              </w:rPr>
            </w:pPr>
            <w:r w:rsidRPr="00844BB9">
              <w:rPr>
                <w:szCs w:val="24"/>
              </w:rPr>
              <w:t>Quality Assurance</w:t>
            </w:r>
            <w:r>
              <w:rPr>
                <w:szCs w:val="24"/>
              </w:rPr>
              <w:t xml:space="preserve"> (QA)</w:t>
            </w:r>
          </w:p>
        </w:tc>
      </w:tr>
      <w:tr w:rsidR="00185A20" w14:paraId="71F76886" w14:textId="77777777" w:rsidTr="005F6745">
        <w:tc>
          <w:tcPr>
            <w:tcW w:w="4428" w:type="dxa"/>
          </w:tcPr>
          <w:p w14:paraId="4034B0F4" w14:textId="77777777" w:rsidR="00185A20" w:rsidRPr="00844BB9" w:rsidRDefault="00185A20" w:rsidP="005F6745">
            <w:pPr>
              <w:rPr>
                <w:szCs w:val="24"/>
              </w:rPr>
            </w:pPr>
            <w:r w:rsidRPr="00844BB9">
              <w:rPr>
                <w:szCs w:val="24"/>
              </w:rPr>
              <w:t>SECTION:</w:t>
            </w:r>
          </w:p>
        </w:tc>
        <w:tc>
          <w:tcPr>
            <w:tcW w:w="4428" w:type="dxa"/>
          </w:tcPr>
          <w:p w14:paraId="4075602D" w14:textId="77777777" w:rsidR="00185A20" w:rsidRPr="00844BB9" w:rsidRDefault="00185A20" w:rsidP="005F6745">
            <w:pPr>
              <w:rPr>
                <w:szCs w:val="24"/>
              </w:rPr>
            </w:pPr>
            <w:r>
              <w:rPr>
                <w:szCs w:val="24"/>
              </w:rPr>
              <w:t>SBHC</w:t>
            </w:r>
          </w:p>
        </w:tc>
      </w:tr>
      <w:tr w:rsidR="00185A20" w14:paraId="042D7A09" w14:textId="77777777" w:rsidTr="005F6745">
        <w:tc>
          <w:tcPr>
            <w:tcW w:w="4428" w:type="dxa"/>
            <w:tcBorders>
              <w:bottom w:val="single" w:sz="4" w:space="0" w:color="auto"/>
            </w:tcBorders>
          </w:tcPr>
          <w:p w14:paraId="3B71D624" w14:textId="77777777" w:rsidR="00185A20" w:rsidRPr="00844BB9" w:rsidRDefault="00185A20" w:rsidP="005F6745">
            <w:pPr>
              <w:rPr>
                <w:szCs w:val="24"/>
              </w:rPr>
            </w:pPr>
            <w:r w:rsidRPr="00844BB9">
              <w:rPr>
                <w:szCs w:val="24"/>
              </w:rPr>
              <w:t>LAST REVISION/REVIEW DATE:</w:t>
            </w:r>
          </w:p>
        </w:tc>
        <w:tc>
          <w:tcPr>
            <w:tcW w:w="4428" w:type="dxa"/>
          </w:tcPr>
          <w:p w14:paraId="1930E77E" w14:textId="77777777" w:rsidR="00185A20" w:rsidRPr="00844BB9" w:rsidRDefault="00740BE9" w:rsidP="005F6745">
            <w:pPr>
              <w:rPr>
                <w:szCs w:val="24"/>
              </w:rPr>
            </w:pPr>
            <w:r>
              <w:rPr>
                <w:szCs w:val="24"/>
              </w:rPr>
              <w:t>09</w:t>
            </w:r>
            <w:r w:rsidR="00200B7C">
              <w:rPr>
                <w:szCs w:val="24"/>
              </w:rPr>
              <w:t>/1</w:t>
            </w:r>
            <w:r w:rsidR="00472172">
              <w:rPr>
                <w:szCs w:val="24"/>
              </w:rPr>
              <w:t>9</w:t>
            </w:r>
          </w:p>
        </w:tc>
      </w:tr>
      <w:tr w:rsidR="00185A20" w14:paraId="1A44BC06" w14:textId="77777777" w:rsidTr="005F6745">
        <w:tc>
          <w:tcPr>
            <w:tcW w:w="4428" w:type="dxa"/>
            <w:tcBorders>
              <w:bottom w:val="single" w:sz="4" w:space="0" w:color="auto"/>
            </w:tcBorders>
          </w:tcPr>
          <w:p w14:paraId="5FAF53A7" w14:textId="77777777" w:rsidR="00185A20" w:rsidRPr="00844BB9" w:rsidRDefault="00185A20" w:rsidP="005F6745">
            <w:pPr>
              <w:rPr>
                <w:szCs w:val="24"/>
              </w:rPr>
            </w:pPr>
            <w:r w:rsidRPr="00844BB9">
              <w:rPr>
                <w:szCs w:val="24"/>
              </w:rPr>
              <w:t>DATE OF ORIGIN:</w:t>
            </w:r>
          </w:p>
        </w:tc>
        <w:tc>
          <w:tcPr>
            <w:tcW w:w="4428" w:type="dxa"/>
          </w:tcPr>
          <w:p w14:paraId="64292A32" w14:textId="77777777" w:rsidR="00185A20" w:rsidRPr="00844BB9" w:rsidRDefault="00185A20" w:rsidP="005F6745">
            <w:pPr>
              <w:rPr>
                <w:szCs w:val="24"/>
              </w:rPr>
            </w:pPr>
          </w:p>
        </w:tc>
      </w:tr>
    </w:tbl>
    <w:p w14:paraId="59EDEF52" w14:textId="77777777" w:rsidR="00185A20" w:rsidRDefault="00185A20" w:rsidP="00185A20">
      <w:pPr>
        <w:tabs>
          <w:tab w:val="center" w:pos="4680"/>
          <w:tab w:val="left" w:pos="8280"/>
        </w:tabs>
        <w:rPr>
          <w:b/>
        </w:rPr>
      </w:pPr>
    </w:p>
    <w:p w14:paraId="1802FF06" w14:textId="77777777" w:rsidR="00185A20" w:rsidRDefault="00185A20" w:rsidP="00185A20">
      <w:pPr>
        <w:tabs>
          <w:tab w:val="left" w:pos="-720"/>
        </w:tabs>
        <w:spacing w:line="240" w:lineRule="atLeast"/>
        <w:jc w:val="both"/>
        <w:rPr>
          <w:b/>
        </w:rPr>
      </w:pPr>
      <w:r w:rsidRPr="00844BB9">
        <w:rPr>
          <w:b/>
        </w:rPr>
        <w:t>POLICY</w:t>
      </w:r>
      <w:r>
        <w:rPr>
          <w:b/>
        </w:rPr>
        <w:t>:</w:t>
      </w:r>
    </w:p>
    <w:p w14:paraId="45FE41AD" w14:textId="77777777" w:rsidR="00FA36A6" w:rsidRPr="00844BB9" w:rsidRDefault="00FA36A6" w:rsidP="00185A20">
      <w:pPr>
        <w:tabs>
          <w:tab w:val="left" w:pos="-720"/>
        </w:tabs>
        <w:spacing w:line="240" w:lineRule="atLeast"/>
        <w:jc w:val="both"/>
        <w:rPr>
          <w:b/>
        </w:rPr>
      </w:pPr>
    </w:p>
    <w:p w14:paraId="462A620A" w14:textId="77777777" w:rsidR="00185A20" w:rsidRDefault="00185A20" w:rsidP="00185A20">
      <w:pPr>
        <w:tabs>
          <w:tab w:val="left" w:pos="-720"/>
        </w:tabs>
        <w:spacing w:line="240" w:lineRule="atLeast"/>
      </w:pPr>
      <w:r>
        <w:t xml:space="preserve">In order to </w:t>
      </w:r>
      <w:r w:rsidR="004A2F11">
        <w:t>en</w:t>
      </w:r>
      <w:r w:rsidR="00200B7C">
        <w:t>able</w:t>
      </w:r>
      <w:r w:rsidR="004A2F11">
        <w:t xml:space="preserve"> provision of </w:t>
      </w:r>
      <w:r>
        <w:t xml:space="preserve">quality care, QA audits of students charts will </w:t>
      </w:r>
      <w:r w:rsidR="00200B7C">
        <w:t>be performed</w:t>
      </w:r>
      <w:r>
        <w:t xml:space="preserve"> on a semi-annual basis.</w:t>
      </w:r>
    </w:p>
    <w:p w14:paraId="62FFEB74" w14:textId="77777777" w:rsidR="00185A20" w:rsidRDefault="00185A20" w:rsidP="00185A20">
      <w:pPr>
        <w:tabs>
          <w:tab w:val="left" w:pos="-720"/>
        </w:tabs>
        <w:spacing w:line="240" w:lineRule="atLeast"/>
        <w:jc w:val="both"/>
      </w:pPr>
    </w:p>
    <w:p w14:paraId="0EF8A878" w14:textId="77777777" w:rsidR="00185A20" w:rsidRPr="00844BB9" w:rsidRDefault="00185A20" w:rsidP="00185A20">
      <w:pPr>
        <w:tabs>
          <w:tab w:val="left" w:pos="-720"/>
        </w:tabs>
        <w:spacing w:line="240" w:lineRule="atLeast"/>
        <w:jc w:val="both"/>
      </w:pPr>
      <w:r w:rsidRPr="00844BB9">
        <w:rPr>
          <w:b/>
        </w:rPr>
        <w:t>PROCEDURE</w:t>
      </w:r>
      <w:r>
        <w:rPr>
          <w:b/>
        </w:rPr>
        <w:t>:</w:t>
      </w:r>
    </w:p>
    <w:p w14:paraId="7463C993" w14:textId="77777777" w:rsidR="00185A20" w:rsidRDefault="00185A20" w:rsidP="00185A20">
      <w:pPr>
        <w:tabs>
          <w:tab w:val="left" w:pos="-720"/>
        </w:tabs>
        <w:spacing w:line="240" w:lineRule="atLeast"/>
        <w:jc w:val="both"/>
        <w:rPr>
          <w:u w:val="single"/>
        </w:rPr>
      </w:pPr>
    </w:p>
    <w:p w14:paraId="3338FF45" w14:textId="77777777" w:rsidR="00F53A14" w:rsidRDefault="00B44CDB" w:rsidP="006F5E9C">
      <w:pPr>
        <w:numPr>
          <w:ilvl w:val="0"/>
          <w:numId w:val="57"/>
        </w:numPr>
        <w:tabs>
          <w:tab w:val="left" w:pos="360"/>
        </w:tabs>
        <w:rPr>
          <w:szCs w:val="24"/>
        </w:rPr>
      </w:pPr>
      <w:r>
        <w:rPr>
          <w:szCs w:val="24"/>
        </w:rPr>
        <w:t>T</w:t>
      </w:r>
      <w:r w:rsidR="00185A20" w:rsidRPr="00185A20">
        <w:rPr>
          <w:szCs w:val="24"/>
        </w:rPr>
        <w:t xml:space="preserve">he Coordinator or designated staff will audit ten (10) charts semi-annually </w:t>
      </w:r>
      <w:r w:rsidR="00F53A14" w:rsidRPr="00185A20">
        <w:rPr>
          <w:szCs w:val="24"/>
        </w:rPr>
        <w:t>using the designated checklist</w:t>
      </w:r>
      <w:r w:rsidR="00F53A14">
        <w:rPr>
          <w:szCs w:val="24"/>
        </w:rPr>
        <w:t>.</w:t>
      </w:r>
    </w:p>
    <w:p w14:paraId="2CA5BF14" w14:textId="77777777" w:rsidR="00F53A14" w:rsidRDefault="00F53A14" w:rsidP="00F53A14">
      <w:pPr>
        <w:tabs>
          <w:tab w:val="left" w:pos="360"/>
        </w:tabs>
        <w:ind w:left="360"/>
        <w:rPr>
          <w:szCs w:val="24"/>
        </w:rPr>
      </w:pPr>
    </w:p>
    <w:p w14:paraId="6DA020E7" w14:textId="77777777" w:rsidR="00185A20" w:rsidRDefault="00F53A14" w:rsidP="006F5E9C">
      <w:pPr>
        <w:numPr>
          <w:ilvl w:val="0"/>
          <w:numId w:val="57"/>
        </w:numPr>
        <w:tabs>
          <w:tab w:val="left" w:pos="360"/>
        </w:tabs>
        <w:rPr>
          <w:szCs w:val="24"/>
        </w:rPr>
      </w:pPr>
      <w:r w:rsidRPr="00F53A14">
        <w:rPr>
          <w:szCs w:val="24"/>
        </w:rPr>
        <w:t xml:space="preserve">Deficiencies </w:t>
      </w:r>
      <w:r w:rsidR="00200B7C">
        <w:rPr>
          <w:szCs w:val="24"/>
        </w:rPr>
        <w:t>identified</w:t>
      </w:r>
      <w:r w:rsidRPr="00F53A14">
        <w:rPr>
          <w:szCs w:val="24"/>
        </w:rPr>
        <w:t xml:space="preserve"> in the audits will be addressed by the Coordinator to improve our services.  SBHC</w:t>
      </w:r>
      <w:r w:rsidR="004A2F11">
        <w:rPr>
          <w:szCs w:val="24"/>
        </w:rPr>
        <w:t xml:space="preserve"> staff</w:t>
      </w:r>
      <w:r w:rsidRPr="00F53A14">
        <w:rPr>
          <w:szCs w:val="24"/>
        </w:rPr>
        <w:t xml:space="preserve"> will address noted areas for improvement.</w:t>
      </w:r>
    </w:p>
    <w:p w14:paraId="331B386D" w14:textId="77777777" w:rsidR="00F53A14" w:rsidRDefault="00F53A14" w:rsidP="00F53A14">
      <w:pPr>
        <w:pStyle w:val="ListParagraph"/>
        <w:rPr>
          <w:szCs w:val="24"/>
        </w:rPr>
      </w:pPr>
    </w:p>
    <w:p w14:paraId="365086D7" w14:textId="77777777" w:rsidR="00F53A14" w:rsidRDefault="00F53A14" w:rsidP="006F5E9C">
      <w:pPr>
        <w:numPr>
          <w:ilvl w:val="0"/>
          <w:numId w:val="57"/>
        </w:numPr>
        <w:tabs>
          <w:tab w:val="left" w:pos="360"/>
        </w:tabs>
        <w:rPr>
          <w:szCs w:val="24"/>
        </w:rPr>
      </w:pPr>
      <w:r>
        <w:rPr>
          <w:szCs w:val="24"/>
        </w:rPr>
        <w:t xml:space="preserve">The Nurse Practitioner charts will be reviewed </w:t>
      </w:r>
      <w:r w:rsidR="00247FD9">
        <w:rPr>
          <w:szCs w:val="24"/>
        </w:rPr>
        <w:t>annually by the medical direct</w:t>
      </w:r>
      <w:r w:rsidR="000122BD">
        <w:rPr>
          <w:szCs w:val="24"/>
        </w:rPr>
        <w:t xml:space="preserve">or </w:t>
      </w:r>
      <w:r w:rsidR="00247FD9">
        <w:rPr>
          <w:szCs w:val="24"/>
        </w:rPr>
        <w:t>and by peer review.</w:t>
      </w:r>
    </w:p>
    <w:p w14:paraId="4A51A665" w14:textId="77777777" w:rsidR="00247FD9" w:rsidRDefault="00247FD9" w:rsidP="00247FD9">
      <w:pPr>
        <w:pStyle w:val="ListParagraph"/>
        <w:rPr>
          <w:szCs w:val="24"/>
        </w:rPr>
      </w:pPr>
    </w:p>
    <w:p w14:paraId="396944B0" w14:textId="77777777" w:rsidR="00247FD9" w:rsidRPr="0000571B" w:rsidRDefault="00EF7603" w:rsidP="006F5E9C">
      <w:pPr>
        <w:numPr>
          <w:ilvl w:val="0"/>
          <w:numId w:val="57"/>
        </w:numPr>
        <w:tabs>
          <w:tab w:val="left" w:pos="360"/>
        </w:tabs>
        <w:rPr>
          <w:szCs w:val="24"/>
        </w:rPr>
      </w:pPr>
      <w:r>
        <w:rPr>
          <w:szCs w:val="24"/>
        </w:rPr>
        <w:t>M</w:t>
      </w:r>
      <w:r w:rsidR="007D3EE5">
        <w:rPr>
          <w:szCs w:val="24"/>
        </w:rPr>
        <w:t>ental Health provider</w:t>
      </w:r>
      <w:r w:rsidR="00247FD9">
        <w:rPr>
          <w:szCs w:val="24"/>
        </w:rPr>
        <w:t xml:space="preserve"> charts </w:t>
      </w:r>
      <w:r>
        <w:rPr>
          <w:szCs w:val="24"/>
        </w:rPr>
        <w:t xml:space="preserve">will be reviewed </w:t>
      </w:r>
      <w:r w:rsidR="00247FD9">
        <w:rPr>
          <w:szCs w:val="24"/>
        </w:rPr>
        <w:t>annually</w:t>
      </w:r>
      <w:r>
        <w:rPr>
          <w:szCs w:val="24"/>
        </w:rPr>
        <w:t xml:space="preserve"> </w:t>
      </w:r>
      <w:r w:rsidR="00B83323" w:rsidRPr="0000571B">
        <w:rPr>
          <w:szCs w:val="24"/>
        </w:rPr>
        <w:t xml:space="preserve">by the </w:t>
      </w:r>
      <w:r w:rsidR="00200B7C">
        <w:rPr>
          <w:szCs w:val="24"/>
        </w:rPr>
        <w:t>l</w:t>
      </w:r>
      <w:r w:rsidR="00B83323" w:rsidRPr="0000571B">
        <w:rPr>
          <w:szCs w:val="24"/>
        </w:rPr>
        <w:t>ead Mental Health Providers.</w:t>
      </w:r>
    </w:p>
    <w:p w14:paraId="167CDF2B" w14:textId="77777777" w:rsidR="00F86E7B" w:rsidRDefault="00F86E7B" w:rsidP="00F86E7B">
      <w:pPr>
        <w:tabs>
          <w:tab w:val="left" w:pos="360"/>
        </w:tabs>
        <w:rPr>
          <w:szCs w:val="24"/>
        </w:rPr>
      </w:pPr>
    </w:p>
    <w:p w14:paraId="4F8A362F" w14:textId="77777777" w:rsidR="00185A20" w:rsidRPr="00185A20" w:rsidRDefault="00185A20" w:rsidP="00185A20">
      <w:pPr>
        <w:rPr>
          <w:szCs w:val="24"/>
        </w:rPr>
      </w:pPr>
    </w:p>
    <w:p w14:paraId="044D8072" w14:textId="77777777" w:rsidR="00F53A14" w:rsidRPr="00844BB9" w:rsidRDefault="00F53A14" w:rsidP="00F53A14">
      <w:pPr>
        <w:rPr>
          <w:szCs w:val="24"/>
        </w:rPr>
      </w:pPr>
    </w:p>
    <w:p w14:paraId="2C4540F3" w14:textId="77777777" w:rsidR="00185A20" w:rsidRDefault="00185A20" w:rsidP="00185A20">
      <w:pPr>
        <w:tabs>
          <w:tab w:val="left" w:pos="-720"/>
          <w:tab w:val="left" w:pos="0"/>
        </w:tabs>
        <w:spacing w:line="240" w:lineRule="atLeast"/>
        <w:ind w:left="270"/>
      </w:pPr>
    </w:p>
    <w:p w14:paraId="77D97235" w14:textId="77777777" w:rsidR="005F4C19" w:rsidRDefault="005F4C19" w:rsidP="00185A20">
      <w:pPr>
        <w:tabs>
          <w:tab w:val="left" w:pos="-720"/>
          <w:tab w:val="left" w:pos="0"/>
        </w:tabs>
        <w:spacing w:line="240" w:lineRule="atLeast"/>
        <w:ind w:left="270"/>
      </w:pPr>
    </w:p>
    <w:p w14:paraId="6BFF437A" w14:textId="77777777" w:rsidR="005F4C19" w:rsidRDefault="005F4C19" w:rsidP="00185A20">
      <w:pPr>
        <w:tabs>
          <w:tab w:val="left" w:pos="-720"/>
          <w:tab w:val="left" w:pos="0"/>
        </w:tabs>
        <w:spacing w:line="240" w:lineRule="atLeast"/>
        <w:ind w:left="270"/>
      </w:pPr>
    </w:p>
    <w:p w14:paraId="3ACC92A3" w14:textId="77777777" w:rsidR="005F4C19" w:rsidRDefault="005F4C19" w:rsidP="00185A20">
      <w:pPr>
        <w:tabs>
          <w:tab w:val="left" w:pos="-720"/>
          <w:tab w:val="left" w:pos="0"/>
        </w:tabs>
        <w:spacing w:line="240" w:lineRule="atLeast"/>
        <w:ind w:left="270"/>
      </w:pPr>
    </w:p>
    <w:p w14:paraId="55223FAB" w14:textId="77777777" w:rsidR="005F4C19" w:rsidRDefault="005F4C19" w:rsidP="00185A20">
      <w:pPr>
        <w:tabs>
          <w:tab w:val="left" w:pos="-720"/>
          <w:tab w:val="left" w:pos="0"/>
        </w:tabs>
        <w:spacing w:line="240" w:lineRule="atLeast"/>
        <w:ind w:left="270"/>
      </w:pPr>
    </w:p>
    <w:p w14:paraId="1DF175C4" w14:textId="77777777" w:rsidR="005F4C19" w:rsidRDefault="005F4C19" w:rsidP="00185A20">
      <w:pPr>
        <w:tabs>
          <w:tab w:val="left" w:pos="-720"/>
          <w:tab w:val="left" w:pos="0"/>
        </w:tabs>
        <w:spacing w:line="240" w:lineRule="atLeast"/>
        <w:ind w:left="270"/>
      </w:pPr>
    </w:p>
    <w:p w14:paraId="533F903B" w14:textId="77777777" w:rsidR="005F4C19" w:rsidRDefault="005F4C19" w:rsidP="00185A20">
      <w:pPr>
        <w:tabs>
          <w:tab w:val="left" w:pos="-720"/>
          <w:tab w:val="left" w:pos="0"/>
        </w:tabs>
        <w:spacing w:line="240" w:lineRule="atLeast"/>
        <w:ind w:left="270"/>
      </w:pPr>
    </w:p>
    <w:p w14:paraId="488D11D5" w14:textId="77777777" w:rsidR="00D06E70" w:rsidRDefault="00D06E70" w:rsidP="00185A20">
      <w:pPr>
        <w:tabs>
          <w:tab w:val="left" w:pos="-720"/>
          <w:tab w:val="left" w:pos="0"/>
        </w:tabs>
        <w:spacing w:line="240" w:lineRule="atLeast"/>
        <w:ind w:left="270"/>
      </w:pPr>
    </w:p>
    <w:p w14:paraId="66F1EF85" w14:textId="77777777" w:rsidR="00D06E70" w:rsidRDefault="00D06E70" w:rsidP="00185A20">
      <w:pPr>
        <w:tabs>
          <w:tab w:val="left" w:pos="-720"/>
          <w:tab w:val="left" w:pos="0"/>
        </w:tabs>
        <w:spacing w:line="240" w:lineRule="atLeast"/>
        <w:ind w:left="270"/>
      </w:pPr>
    </w:p>
    <w:p w14:paraId="6A7EA4AB" w14:textId="77777777" w:rsidR="00D06E70" w:rsidRDefault="00D06E70" w:rsidP="00185A20">
      <w:pPr>
        <w:tabs>
          <w:tab w:val="left" w:pos="-720"/>
          <w:tab w:val="left" w:pos="0"/>
        </w:tabs>
        <w:spacing w:line="240" w:lineRule="atLeast"/>
        <w:ind w:left="270"/>
      </w:pPr>
    </w:p>
    <w:p w14:paraId="17802EC8" w14:textId="77777777" w:rsidR="0014343F" w:rsidRDefault="0014343F" w:rsidP="00185A20">
      <w:pPr>
        <w:tabs>
          <w:tab w:val="left" w:pos="-720"/>
          <w:tab w:val="left" w:pos="0"/>
        </w:tabs>
        <w:spacing w:line="240" w:lineRule="atLeast"/>
        <w:ind w:left="270"/>
      </w:pPr>
    </w:p>
    <w:p w14:paraId="2B8F6F65" w14:textId="77777777" w:rsidR="0014343F" w:rsidRDefault="0014343F" w:rsidP="00185A20">
      <w:pPr>
        <w:tabs>
          <w:tab w:val="left" w:pos="-720"/>
          <w:tab w:val="left" w:pos="0"/>
        </w:tabs>
        <w:spacing w:line="240" w:lineRule="atLeast"/>
        <w:ind w:left="270"/>
      </w:pPr>
    </w:p>
    <w:p w14:paraId="38B14D22" w14:textId="77777777" w:rsidR="0014343F" w:rsidRDefault="0014343F" w:rsidP="00185A20">
      <w:pPr>
        <w:tabs>
          <w:tab w:val="left" w:pos="-720"/>
          <w:tab w:val="left" w:pos="0"/>
        </w:tabs>
        <w:spacing w:line="240" w:lineRule="atLeast"/>
        <w:ind w:left="270"/>
      </w:pPr>
    </w:p>
    <w:p w14:paraId="04E8EA38" w14:textId="77777777" w:rsidR="0014343F" w:rsidRDefault="0014343F" w:rsidP="00185A20">
      <w:pPr>
        <w:tabs>
          <w:tab w:val="left" w:pos="-720"/>
          <w:tab w:val="left" w:pos="0"/>
        </w:tabs>
        <w:spacing w:line="240" w:lineRule="atLeast"/>
        <w:ind w:left="270"/>
      </w:pPr>
    </w:p>
    <w:p w14:paraId="766E2A27" w14:textId="77777777" w:rsidR="0000571B" w:rsidRDefault="0000571B" w:rsidP="00185A20">
      <w:pPr>
        <w:tabs>
          <w:tab w:val="left" w:pos="-720"/>
          <w:tab w:val="left" w:pos="0"/>
        </w:tabs>
        <w:spacing w:line="240" w:lineRule="atLeast"/>
        <w:ind w:left="270"/>
      </w:pPr>
    </w:p>
    <w:p w14:paraId="7B5402C4" w14:textId="77777777" w:rsidR="0014343F" w:rsidRDefault="0014343F" w:rsidP="00185A20">
      <w:pPr>
        <w:tabs>
          <w:tab w:val="left" w:pos="-720"/>
          <w:tab w:val="left" w:pos="0"/>
        </w:tabs>
        <w:spacing w:line="240" w:lineRule="atLeast"/>
        <w:ind w:left="270"/>
      </w:pPr>
    </w:p>
    <w:p w14:paraId="60FB08EB" w14:textId="77777777" w:rsidR="0014343F" w:rsidRDefault="0014343F" w:rsidP="00185A20">
      <w:pPr>
        <w:tabs>
          <w:tab w:val="left" w:pos="-720"/>
          <w:tab w:val="left" w:pos="0"/>
        </w:tabs>
        <w:spacing w:line="240" w:lineRule="atLeast"/>
        <w:ind w:left="270"/>
      </w:pPr>
    </w:p>
    <w:p w14:paraId="199218FB" w14:textId="77777777" w:rsidR="0014343F" w:rsidRDefault="0014343F" w:rsidP="00185A20">
      <w:pPr>
        <w:tabs>
          <w:tab w:val="left" w:pos="-720"/>
          <w:tab w:val="left" w:pos="0"/>
        </w:tabs>
        <w:spacing w:line="240" w:lineRule="atLeast"/>
        <w:ind w:left="270"/>
      </w:pPr>
    </w:p>
    <w:p w14:paraId="14D52775" w14:textId="77777777" w:rsidR="005F4C19" w:rsidRDefault="005F4C19" w:rsidP="00185A20">
      <w:pPr>
        <w:tabs>
          <w:tab w:val="left" w:pos="-720"/>
          <w:tab w:val="left" w:pos="0"/>
        </w:tabs>
        <w:spacing w:line="240" w:lineRule="atLeast"/>
        <w:ind w:left="270"/>
      </w:pPr>
    </w:p>
    <w:p w14:paraId="505777EA" w14:textId="77777777" w:rsidR="005F4C19" w:rsidRDefault="005F4C19" w:rsidP="00185A20">
      <w:pPr>
        <w:tabs>
          <w:tab w:val="left" w:pos="-720"/>
          <w:tab w:val="left" w:pos="0"/>
        </w:tabs>
        <w:spacing w:line="240" w:lineRule="atLeast"/>
        <w:ind w:left="270"/>
      </w:pPr>
    </w:p>
    <w:p w14:paraId="46A01FA1" w14:textId="77777777" w:rsidR="00473D15" w:rsidRDefault="00473D15" w:rsidP="00473D15">
      <w:pPr>
        <w:pStyle w:val="Title"/>
        <w:jc w:val="center"/>
        <w:rPr>
          <w:b w:val="0"/>
        </w:rPr>
      </w:pPr>
      <w:r>
        <w:lastRenderedPageBreak/>
        <w:t>CHRISTIANA CARE HEALTH SERVICES POLICY</w:t>
      </w:r>
    </w:p>
    <w:p w14:paraId="07EA323E" w14:textId="77777777" w:rsidR="00473D15" w:rsidRDefault="00473D15" w:rsidP="00473D15">
      <w:pPr>
        <w:jc w:val="center"/>
        <w:rPr>
          <w:b/>
          <w:sz w:val="28"/>
          <w:szCs w:val="28"/>
        </w:rPr>
      </w:pPr>
      <w:r>
        <w:rPr>
          <w:b/>
          <w:sz w:val="28"/>
          <w:szCs w:val="28"/>
        </w:rPr>
        <w:t>SCHOOL</w:t>
      </w:r>
      <w:r w:rsidR="003B3576">
        <w:rPr>
          <w:b/>
          <w:sz w:val="28"/>
          <w:szCs w:val="28"/>
        </w:rPr>
        <w:t>-</w:t>
      </w:r>
      <w:r>
        <w:rPr>
          <w:b/>
          <w:sz w:val="28"/>
          <w:szCs w:val="28"/>
        </w:rPr>
        <w:t>BASED HEALTH CENTER</w:t>
      </w:r>
    </w:p>
    <w:p w14:paraId="3E962454" w14:textId="77777777" w:rsidR="003B3576" w:rsidRDefault="003B3576" w:rsidP="00473D15">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473D15" w14:paraId="34C0A9AA" w14:textId="77777777" w:rsidTr="005F6745">
        <w:tc>
          <w:tcPr>
            <w:tcW w:w="4428" w:type="dxa"/>
          </w:tcPr>
          <w:p w14:paraId="20FC8003" w14:textId="77777777" w:rsidR="00473D15" w:rsidRDefault="00473D15" w:rsidP="005F6745">
            <w:r>
              <w:t>POLICY TITLE:</w:t>
            </w:r>
          </w:p>
        </w:tc>
        <w:tc>
          <w:tcPr>
            <w:tcW w:w="4428" w:type="dxa"/>
          </w:tcPr>
          <w:p w14:paraId="11C7B03C" w14:textId="77777777" w:rsidR="00473D15" w:rsidRDefault="00473D15" w:rsidP="005F6745">
            <w:pPr>
              <w:pStyle w:val="Heading1"/>
              <w:rPr>
                <w:highlight w:val="lightGray"/>
              </w:rPr>
            </w:pPr>
            <w:r>
              <w:t>Record Retention</w:t>
            </w:r>
          </w:p>
        </w:tc>
      </w:tr>
      <w:tr w:rsidR="00473D15" w14:paraId="020428AE" w14:textId="77777777" w:rsidTr="005F6745">
        <w:tc>
          <w:tcPr>
            <w:tcW w:w="4428" w:type="dxa"/>
          </w:tcPr>
          <w:p w14:paraId="5E39BD9E" w14:textId="77777777" w:rsidR="00473D15" w:rsidRDefault="00473D15" w:rsidP="005F6745">
            <w:r>
              <w:t>SECTION:</w:t>
            </w:r>
          </w:p>
        </w:tc>
        <w:tc>
          <w:tcPr>
            <w:tcW w:w="4428" w:type="dxa"/>
          </w:tcPr>
          <w:p w14:paraId="682C2E96" w14:textId="77777777" w:rsidR="00473D15" w:rsidRPr="00D21DFA" w:rsidRDefault="00473D15" w:rsidP="005F6745">
            <w:r>
              <w:t>SBHC</w:t>
            </w:r>
          </w:p>
        </w:tc>
      </w:tr>
      <w:tr w:rsidR="00473D15" w14:paraId="401DD075" w14:textId="77777777" w:rsidTr="005F6745">
        <w:tc>
          <w:tcPr>
            <w:tcW w:w="4428" w:type="dxa"/>
            <w:tcBorders>
              <w:bottom w:val="single" w:sz="4" w:space="0" w:color="auto"/>
            </w:tcBorders>
          </w:tcPr>
          <w:p w14:paraId="74995C2C" w14:textId="77777777" w:rsidR="00473D15" w:rsidRDefault="00473D15" w:rsidP="005F6745">
            <w:r>
              <w:t xml:space="preserve">LAST </w:t>
            </w:r>
            <w:r w:rsidRPr="00D21DFA">
              <w:t>REVISION/REVIEW</w:t>
            </w:r>
            <w:r>
              <w:t xml:space="preserve"> DATE:</w:t>
            </w:r>
          </w:p>
        </w:tc>
        <w:tc>
          <w:tcPr>
            <w:tcW w:w="4428" w:type="dxa"/>
          </w:tcPr>
          <w:p w14:paraId="3A71F055" w14:textId="77777777" w:rsidR="00473D15" w:rsidRPr="00D21DFA" w:rsidRDefault="00274C20" w:rsidP="005F6745">
            <w:r>
              <w:t>9/1</w:t>
            </w:r>
            <w:r w:rsidR="00914480">
              <w:t>9</w:t>
            </w:r>
          </w:p>
        </w:tc>
      </w:tr>
      <w:tr w:rsidR="00473D15" w14:paraId="706A978D" w14:textId="77777777" w:rsidTr="005F6745">
        <w:tc>
          <w:tcPr>
            <w:tcW w:w="4428" w:type="dxa"/>
            <w:tcBorders>
              <w:bottom w:val="single" w:sz="4" w:space="0" w:color="auto"/>
            </w:tcBorders>
          </w:tcPr>
          <w:p w14:paraId="52D301B4" w14:textId="77777777" w:rsidR="00473D15" w:rsidRDefault="00473D15" w:rsidP="005F6745">
            <w:r>
              <w:t>DATE OF ORIGIN:</w:t>
            </w:r>
          </w:p>
        </w:tc>
        <w:tc>
          <w:tcPr>
            <w:tcW w:w="4428" w:type="dxa"/>
          </w:tcPr>
          <w:p w14:paraId="03F53122" w14:textId="77777777" w:rsidR="00473D15" w:rsidRDefault="00473D15" w:rsidP="005F6745">
            <w:r>
              <w:t>3/28/08</w:t>
            </w:r>
          </w:p>
        </w:tc>
      </w:tr>
    </w:tbl>
    <w:p w14:paraId="4444F0E3" w14:textId="77777777" w:rsidR="00473D15" w:rsidRDefault="00473D15" w:rsidP="00473D15"/>
    <w:p w14:paraId="23DA0743" w14:textId="77777777" w:rsidR="00473D15" w:rsidRDefault="00473D15" w:rsidP="00473D15">
      <w:pPr>
        <w:tabs>
          <w:tab w:val="left" w:pos="-720"/>
        </w:tabs>
        <w:spacing w:line="240" w:lineRule="atLeast"/>
      </w:pPr>
      <w:r w:rsidRPr="00D21DFA">
        <w:rPr>
          <w:b/>
        </w:rPr>
        <w:t>POLICY:</w:t>
      </w:r>
      <w:r w:rsidRPr="00D21DFA">
        <w:t xml:space="preserve"> </w:t>
      </w:r>
    </w:p>
    <w:p w14:paraId="7E556429" w14:textId="77777777" w:rsidR="004A2F11" w:rsidRDefault="004A2F11" w:rsidP="00473D15">
      <w:pPr>
        <w:tabs>
          <w:tab w:val="left" w:pos="-720"/>
        </w:tabs>
        <w:spacing w:line="240" w:lineRule="atLeast"/>
      </w:pPr>
    </w:p>
    <w:p w14:paraId="2CF07C65" w14:textId="77777777" w:rsidR="00473D15" w:rsidRDefault="004A2F11" w:rsidP="00473D15">
      <w:r>
        <w:t>SBHC will r</w:t>
      </w:r>
      <w:r w:rsidR="00473D15">
        <w:t xml:space="preserve">etain information for the length of time required for compliance with legal, regulatory and accreditation requirements and standards.  </w:t>
      </w:r>
      <w:r w:rsidR="005E4F52">
        <w:t>I</w:t>
      </w:r>
      <w:r w:rsidR="00473D15">
        <w:t>nformation should be destroyed in accordance with the Disposal of Confidential and Private Information Policy</w:t>
      </w:r>
      <w:r w:rsidR="005E4F52">
        <w:t xml:space="preserve"> once it has been retained for the recommended time</w:t>
      </w:r>
      <w:r w:rsidR="00473D15">
        <w:t>.</w:t>
      </w:r>
    </w:p>
    <w:p w14:paraId="20E10024" w14:textId="77777777" w:rsidR="004A2F11" w:rsidRDefault="004A2F11" w:rsidP="00473D15"/>
    <w:p w14:paraId="72CF298F" w14:textId="77777777" w:rsidR="00473D15" w:rsidRDefault="00473D15" w:rsidP="00473D15">
      <w:pPr>
        <w:rPr>
          <w:b/>
        </w:rPr>
      </w:pPr>
      <w:r>
        <w:rPr>
          <w:b/>
        </w:rPr>
        <w:t>PURPOSE:</w:t>
      </w:r>
    </w:p>
    <w:p w14:paraId="107A53E7" w14:textId="77777777" w:rsidR="004A2F11" w:rsidRDefault="004A2F11" w:rsidP="00473D15">
      <w:pPr>
        <w:rPr>
          <w:b/>
        </w:rPr>
      </w:pPr>
    </w:p>
    <w:p w14:paraId="3FF18F9F" w14:textId="77777777" w:rsidR="00473D15" w:rsidRDefault="00473D15" w:rsidP="00473D15">
      <w:r>
        <w:t xml:space="preserve">The purpose of this policy is to clarify and establish guidelines for retention of information unique to the </w:t>
      </w:r>
      <w:r w:rsidR="003B3576">
        <w:t>SBHC</w:t>
      </w:r>
      <w:r>
        <w:t xml:space="preserve"> and not otherwise specified in the Christiana Care Health System policy on Record Retention.</w:t>
      </w:r>
    </w:p>
    <w:p w14:paraId="311FA446" w14:textId="77777777" w:rsidR="004A2F11" w:rsidRPr="00333CA8" w:rsidRDefault="004A2F11" w:rsidP="00473D15"/>
    <w:p w14:paraId="25EDDF48" w14:textId="77777777" w:rsidR="004A2F11" w:rsidRDefault="00473D15" w:rsidP="00473D15">
      <w:pPr>
        <w:tabs>
          <w:tab w:val="left" w:pos="-720"/>
        </w:tabs>
        <w:spacing w:line="240" w:lineRule="atLeast"/>
        <w:jc w:val="both"/>
        <w:rPr>
          <w:b/>
        </w:rPr>
      </w:pPr>
      <w:r w:rsidRPr="00D21DFA">
        <w:rPr>
          <w:b/>
        </w:rPr>
        <w:t>PROCEDURE:</w:t>
      </w:r>
    </w:p>
    <w:p w14:paraId="319B9C6E" w14:textId="77777777" w:rsidR="00473D15" w:rsidRDefault="00473D15" w:rsidP="00473D15">
      <w:pPr>
        <w:tabs>
          <w:tab w:val="left" w:pos="-720"/>
        </w:tabs>
        <w:spacing w:line="240" w:lineRule="atLeast"/>
        <w:jc w:val="both"/>
        <w:rPr>
          <w:b/>
          <w:u w:val="single"/>
        </w:rPr>
      </w:pPr>
      <w:r w:rsidRPr="00D21DFA">
        <w:rPr>
          <w:b/>
          <w:u w:val="single"/>
        </w:rPr>
        <w:t xml:space="preserve"> </w:t>
      </w:r>
    </w:p>
    <w:p w14:paraId="39CD088B" w14:textId="77777777" w:rsidR="00473D15" w:rsidRDefault="00473D15" w:rsidP="001925C7">
      <w:pPr>
        <w:tabs>
          <w:tab w:val="left" w:pos="-720"/>
          <w:tab w:val="left" w:pos="0"/>
        </w:tabs>
        <w:spacing w:after="90" w:line="240" w:lineRule="atLeast"/>
        <w:ind w:left="720" w:hanging="360"/>
      </w:pPr>
      <w:r w:rsidRPr="006962BA">
        <w:t>1</w:t>
      </w:r>
      <w:r>
        <w:t>.</w:t>
      </w:r>
      <w:r>
        <w:tab/>
        <w:t xml:space="preserve">The following records are to be maintained at the </w:t>
      </w:r>
      <w:r w:rsidR="003B3576">
        <w:t>SBHC</w:t>
      </w:r>
      <w:r>
        <w:t xml:space="preserve"> site for three years.</w:t>
      </w:r>
    </w:p>
    <w:p w14:paraId="09CD9B82" w14:textId="77777777" w:rsidR="00473D15" w:rsidRDefault="00473D15" w:rsidP="008F046D">
      <w:pPr>
        <w:numPr>
          <w:ilvl w:val="0"/>
          <w:numId w:val="43"/>
        </w:numPr>
        <w:tabs>
          <w:tab w:val="left" w:pos="-720"/>
          <w:tab w:val="left" w:pos="0"/>
        </w:tabs>
        <w:spacing w:line="240" w:lineRule="atLeast"/>
      </w:pPr>
      <w:r>
        <w:t>Medication inventory logs</w:t>
      </w:r>
    </w:p>
    <w:p w14:paraId="2FD389FE" w14:textId="77777777" w:rsidR="00473D15" w:rsidRDefault="00473D15" w:rsidP="008F046D">
      <w:pPr>
        <w:numPr>
          <w:ilvl w:val="0"/>
          <w:numId w:val="43"/>
        </w:numPr>
        <w:tabs>
          <w:tab w:val="left" w:pos="-720"/>
          <w:tab w:val="left" w:pos="0"/>
        </w:tabs>
        <w:spacing w:line="240" w:lineRule="atLeast"/>
      </w:pPr>
      <w:r>
        <w:t>Refrigerator temperature logs</w:t>
      </w:r>
    </w:p>
    <w:p w14:paraId="61619EDA" w14:textId="77777777" w:rsidR="00473D15" w:rsidRDefault="00473D15" w:rsidP="008F046D">
      <w:pPr>
        <w:numPr>
          <w:ilvl w:val="0"/>
          <w:numId w:val="43"/>
        </w:numPr>
        <w:tabs>
          <w:tab w:val="left" w:pos="-720"/>
          <w:tab w:val="left" w:pos="0"/>
        </w:tabs>
        <w:spacing w:line="240" w:lineRule="atLeast"/>
      </w:pPr>
      <w:r>
        <w:t>Point of Care control checks logs</w:t>
      </w:r>
    </w:p>
    <w:p w14:paraId="7917F944" w14:textId="77777777" w:rsidR="00473D15" w:rsidRDefault="00473D15" w:rsidP="008F046D">
      <w:pPr>
        <w:numPr>
          <w:ilvl w:val="0"/>
          <w:numId w:val="43"/>
        </w:numPr>
        <w:tabs>
          <w:tab w:val="left" w:pos="-720"/>
          <w:tab w:val="left" w:pos="0"/>
        </w:tabs>
        <w:spacing w:line="240" w:lineRule="atLeast"/>
      </w:pPr>
      <w:r>
        <w:t>Fire and Safety Inspection checklist</w:t>
      </w:r>
    </w:p>
    <w:p w14:paraId="27C2B15F" w14:textId="77777777" w:rsidR="00473D15" w:rsidRDefault="00473D15" w:rsidP="008F046D">
      <w:pPr>
        <w:numPr>
          <w:ilvl w:val="0"/>
          <w:numId w:val="43"/>
        </w:numPr>
        <w:tabs>
          <w:tab w:val="left" w:pos="-720"/>
          <w:tab w:val="left" w:pos="0"/>
        </w:tabs>
        <w:spacing w:line="240" w:lineRule="atLeast"/>
      </w:pPr>
      <w:r>
        <w:t>Meeting minutes</w:t>
      </w:r>
    </w:p>
    <w:p w14:paraId="731B532A" w14:textId="77777777" w:rsidR="00473D15" w:rsidRDefault="00473D15" w:rsidP="008F046D">
      <w:pPr>
        <w:numPr>
          <w:ilvl w:val="0"/>
          <w:numId w:val="43"/>
        </w:numPr>
        <w:tabs>
          <w:tab w:val="left" w:pos="-720"/>
          <w:tab w:val="left" w:pos="0"/>
        </w:tabs>
        <w:spacing w:line="240" w:lineRule="atLeast"/>
      </w:pPr>
      <w:r>
        <w:t>Q</w:t>
      </w:r>
      <w:r w:rsidR="001530D2">
        <w:t>uality Control</w:t>
      </w:r>
      <w:r>
        <w:t xml:space="preserve"> monitoring</w:t>
      </w:r>
    </w:p>
    <w:p w14:paraId="7A52614C" w14:textId="77777777" w:rsidR="00473D15" w:rsidRDefault="00473D15" w:rsidP="008F046D">
      <w:pPr>
        <w:numPr>
          <w:ilvl w:val="0"/>
          <w:numId w:val="43"/>
        </w:numPr>
        <w:tabs>
          <w:tab w:val="left" w:pos="-720"/>
          <w:tab w:val="left" w:pos="0"/>
        </w:tabs>
        <w:spacing w:line="240" w:lineRule="atLeast"/>
      </w:pPr>
      <w:r>
        <w:t>Budget invoices and receipts</w:t>
      </w:r>
      <w:r w:rsidR="0050495D">
        <w:t>, including receipts for workday.</w:t>
      </w:r>
    </w:p>
    <w:p w14:paraId="456BA84E" w14:textId="77777777" w:rsidR="00473D15" w:rsidRDefault="00473D15" w:rsidP="008F046D">
      <w:pPr>
        <w:numPr>
          <w:ilvl w:val="0"/>
          <w:numId w:val="43"/>
        </w:numPr>
        <w:tabs>
          <w:tab w:val="left" w:pos="-720"/>
          <w:tab w:val="left" w:pos="0"/>
        </w:tabs>
        <w:spacing w:line="240" w:lineRule="atLeast"/>
      </w:pPr>
      <w:r>
        <w:t>Appointment schedule books (may be archived with medical records)</w:t>
      </w:r>
    </w:p>
    <w:p w14:paraId="4E249060" w14:textId="77777777" w:rsidR="00473D15" w:rsidRDefault="00473D15" w:rsidP="008F046D">
      <w:pPr>
        <w:numPr>
          <w:ilvl w:val="0"/>
          <w:numId w:val="43"/>
        </w:numPr>
        <w:tabs>
          <w:tab w:val="left" w:pos="-720"/>
          <w:tab w:val="left" w:pos="0"/>
        </w:tabs>
        <w:spacing w:line="240" w:lineRule="atLeast"/>
      </w:pPr>
      <w:r>
        <w:t xml:space="preserve">Student sign in </w:t>
      </w:r>
      <w:r w:rsidR="000122BD">
        <w:t>sheet</w:t>
      </w:r>
      <w:r>
        <w:t xml:space="preserve"> (may be archived with medical records)</w:t>
      </w:r>
    </w:p>
    <w:p w14:paraId="6BC39D1F" w14:textId="77777777" w:rsidR="001530D2" w:rsidRDefault="001530D2" w:rsidP="001530D2">
      <w:pPr>
        <w:numPr>
          <w:ilvl w:val="0"/>
          <w:numId w:val="43"/>
        </w:numPr>
        <w:tabs>
          <w:tab w:val="left" w:pos="-720"/>
          <w:tab w:val="left" w:pos="0"/>
        </w:tabs>
        <w:spacing w:after="90" w:line="240" w:lineRule="atLeast"/>
      </w:pPr>
      <w:r>
        <w:t>Monthly and Semi-Annual reports for three years</w:t>
      </w:r>
    </w:p>
    <w:p w14:paraId="4A6F9DD4" w14:textId="77777777" w:rsidR="001530D2" w:rsidRDefault="00274C20" w:rsidP="008F046D">
      <w:pPr>
        <w:numPr>
          <w:ilvl w:val="0"/>
          <w:numId w:val="43"/>
        </w:numPr>
        <w:tabs>
          <w:tab w:val="left" w:pos="-720"/>
          <w:tab w:val="left" w:pos="0"/>
        </w:tabs>
        <w:spacing w:line="240" w:lineRule="atLeast"/>
      </w:pPr>
      <w:r>
        <w:t>Semi-Annual chart review</w:t>
      </w:r>
    </w:p>
    <w:p w14:paraId="3706B9B0" w14:textId="77777777" w:rsidR="00473D15" w:rsidRDefault="00473D15" w:rsidP="001925C7">
      <w:pPr>
        <w:tabs>
          <w:tab w:val="left" w:pos="-720"/>
          <w:tab w:val="left" w:pos="0"/>
        </w:tabs>
        <w:spacing w:after="90" w:line="240" w:lineRule="atLeast"/>
        <w:ind w:left="720" w:hanging="360"/>
      </w:pPr>
    </w:p>
    <w:p w14:paraId="180E6F74" w14:textId="77777777" w:rsidR="00473D15" w:rsidRDefault="00473D15" w:rsidP="001925C7">
      <w:pPr>
        <w:tabs>
          <w:tab w:val="left" w:pos="-720"/>
          <w:tab w:val="left" w:pos="0"/>
        </w:tabs>
        <w:spacing w:after="90" w:line="240" w:lineRule="atLeast"/>
        <w:ind w:left="720" w:hanging="360"/>
      </w:pPr>
      <w:r w:rsidRPr="006962BA">
        <w:t>2.</w:t>
      </w:r>
      <w:r>
        <w:tab/>
      </w:r>
      <w:r w:rsidR="004215CE">
        <w:t xml:space="preserve"> </w:t>
      </w:r>
      <w:r>
        <w:t xml:space="preserve">The following are to be retained by the </w:t>
      </w:r>
      <w:r w:rsidR="003B3576">
        <w:t>SBHC</w:t>
      </w:r>
      <w:r>
        <w:t xml:space="preserve"> for 10 years:</w:t>
      </w:r>
    </w:p>
    <w:p w14:paraId="7CD678CC" w14:textId="77777777" w:rsidR="00473D15" w:rsidRDefault="00473D15" w:rsidP="008F046D">
      <w:pPr>
        <w:numPr>
          <w:ilvl w:val="0"/>
          <w:numId w:val="44"/>
        </w:numPr>
        <w:tabs>
          <w:tab w:val="left" w:pos="-720"/>
          <w:tab w:val="left" w:pos="0"/>
        </w:tabs>
        <w:spacing w:after="90" w:line="240" w:lineRule="atLeast"/>
      </w:pPr>
      <w:r>
        <w:t>Student medical records</w:t>
      </w:r>
    </w:p>
    <w:p w14:paraId="4AE52B23" w14:textId="77777777" w:rsidR="001841C6" w:rsidRDefault="001841C6" w:rsidP="001925C7">
      <w:pPr>
        <w:tabs>
          <w:tab w:val="left" w:pos="-720"/>
          <w:tab w:val="left" w:pos="0"/>
        </w:tabs>
        <w:spacing w:after="90" w:line="240" w:lineRule="atLeast"/>
        <w:ind w:left="360" w:hanging="360"/>
      </w:pPr>
    </w:p>
    <w:p w14:paraId="54B4AF76" w14:textId="77777777" w:rsidR="00F60213" w:rsidRDefault="00F60213" w:rsidP="00274C20">
      <w:pPr>
        <w:tabs>
          <w:tab w:val="left" w:pos="-720"/>
          <w:tab w:val="left" w:pos="0"/>
        </w:tabs>
        <w:spacing w:after="90" w:line="240" w:lineRule="atLeast"/>
        <w:jc w:val="center"/>
      </w:pPr>
    </w:p>
    <w:p w14:paraId="32BC223A" w14:textId="77777777" w:rsidR="00D06E70" w:rsidRDefault="00D06E70" w:rsidP="00274C20">
      <w:pPr>
        <w:tabs>
          <w:tab w:val="left" w:pos="-720"/>
          <w:tab w:val="left" w:pos="0"/>
        </w:tabs>
        <w:spacing w:after="90" w:line="240" w:lineRule="atLeast"/>
        <w:jc w:val="center"/>
      </w:pPr>
    </w:p>
    <w:p w14:paraId="7679D52C" w14:textId="77777777" w:rsidR="00D06E70" w:rsidRDefault="00D06E70" w:rsidP="00274C20">
      <w:pPr>
        <w:tabs>
          <w:tab w:val="left" w:pos="-720"/>
          <w:tab w:val="left" w:pos="0"/>
        </w:tabs>
        <w:spacing w:after="90" w:line="240" w:lineRule="atLeast"/>
        <w:jc w:val="center"/>
      </w:pPr>
    </w:p>
    <w:p w14:paraId="3AF3EB7A" w14:textId="77777777" w:rsidR="00F60213" w:rsidRDefault="00F60213" w:rsidP="00274C20">
      <w:pPr>
        <w:tabs>
          <w:tab w:val="left" w:pos="-720"/>
          <w:tab w:val="left" w:pos="0"/>
        </w:tabs>
        <w:spacing w:after="90" w:line="240" w:lineRule="atLeast"/>
        <w:jc w:val="center"/>
      </w:pPr>
    </w:p>
    <w:p w14:paraId="3A9D6FC7" w14:textId="77777777" w:rsidR="0050495D" w:rsidRPr="00274C20" w:rsidRDefault="003B3576" w:rsidP="00274C20">
      <w:pPr>
        <w:tabs>
          <w:tab w:val="left" w:pos="-720"/>
          <w:tab w:val="left" w:pos="0"/>
        </w:tabs>
        <w:spacing w:after="90" w:line="240" w:lineRule="atLeast"/>
        <w:jc w:val="center"/>
        <w:rPr>
          <w:b/>
          <w:sz w:val="28"/>
          <w:szCs w:val="28"/>
        </w:rPr>
      </w:pPr>
      <w:r>
        <w:t xml:space="preserve"> </w:t>
      </w:r>
    </w:p>
    <w:p w14:paraId="44D5F192" w14:textId="77777777" w:rsidR="003956B1" w:rsidRPr="004A2F11" w:rsidRDefault="003956B1" w:rsidP="004A2F11">
      <w:pPr>
        <w:tabs>
          <w:tab w:val="left" w:pos="-720"/>
          <w:tab w:val="left" w:pos="0"/>
        </w:tabs>
        <w:spacing w:line="240" w:lineRule="atLeast"/>
        <w:ind w:left="360"/>
        <w:jc w:val="center"/>
        <w:rPr>
          <w:b/>
          <w:sz w:val="28"/>
          <w:szCs w:val="28"/>
        </w:rPr>
      </w:pPr>
      <w:r w:rsidRPr="004A2F11">
        <w:rPr>
          <w:b/>
          <w:sz w:val="28"/>
          <w:szCs w:val="28"/>
        </w:rPr>
        <w:lastRenderedPageBreak/>
        <w:t>CHRISTIANA CARE HEALTH SERVICES POLICY</w:t>
      </w:r>
    </w:p>
    <w:p w14:paraId="5EA1446E" w14:textId="77777777" w:rsidR="003956B1" w:rsidRPr="000F71FD" w:rsidRDefault="003956B1" w:rsidP="003956B1">
      <w:pPr>
        <w:pStyle w:val="Title"/>
        <w:jc w:val="center"/>
      </w:pPr>
      <w:r>
        <w:t>SCHOOL</w:t>
      </w:r>
      <w:r w:rsidR="003B3576">
        <w:t>-</w:t>
      </w:r>
      <w:r>
        <w:t>BASED HEALTH CENTER</w:t>
      </w:r>
    </w:p>
    <w:p w14:paraId="6BCB1A5B" w14:textId="77777777" w:rsidR="003956B1" w:rsidRDefault="003956B1" w:rsidP="003956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956B1" w14:paraId="19A7B14A" w14:textId="77777777" w:rsidTr="005F6745">
        <w:tc>
          <w:tcPr>
            <w:tcW w:w="4428" w:type="dxa"/>
          </w:tcPr>
          <w:p w14:paraId="69BF1290" w14:textId="77777777" w:rsidR="003956B1" w:rsidRDefault="003956B1" w:rsidP="005F6745">
            <w:r>
              <w:t>POLICY TITLE:</w:t>
            </w:r>
          </w:p>
        </w:tc>
        <w:tc>
          <w:tcPr>
            <w:tcW w:w="4428" w:type="dxa"/>
          </w:tcPr>
          <w:p w14:paraId="623801BE" w14:textId="77777777" w:rsidR="003956B1" w:rsidRPr="000927B6" w:rsidRDefault="003956B1" w:rsidP="001F13BC">
            <w:pPr>
              <w:pStyle w:val="Heading1"/>
            </w:pPr>
            <w:r>
              <w:t>Referral and Treatment</w:t>
            </w:r>
          </w:p>
        </w:tc>
      </w:tr>
      <w:tr w:rsidR="003956B1" w14:paraId="65A946C4" w14:textId="77777777" w:rsidTr="005F6745">
        <w:tc>
          <w:tcPr>
            <w:tcW w:w="4428" w:type="dxa"/>
          </w:tcPr>
          <w:p w14:paraId="51492080" w14:textId="77777777" w:rsidR="003956B1" w:rsidRDefault="003956B1" w:rsidP="005F6745">
            <w:r>
              <w:t>SECTION:</w:t>
            </w:r>
          </w:p>
        </w:tc>
        <w:tc>
          <w:tcPr>
            <w:tcW w:w="4428" w:type="dxa"/>
          </w:tcPr>
          <w:p w14:paraId="7D70A650" w14:textId="77777777" w:rsidR="003956B1" w:rsidRPr="000927B6" w:rsidRDefault="003956B1" w:rsidP="005F6745">
            <w:r>
              <w:t>SBHC</w:t>
            </w:r>
          </w:p>
        </w:tc>
      </w:tr>
      <w:tr w:rsidR="003956B1" w14:paraId="76B871A6" w14:textId="77777777" w:rsidTr="005F6745">
        <w:tc>
          <w:tcPr>
            <w:tcW w:w="4428" w:type="dxa"/>
          </w:tcPr>
          <w:p w14:paraId="2A0CC936" w14:textId="77777777" w:rsidR="003956B1" w:rsidRDefault="003956B1" w:rsidP="005F6745">
            <w:r>
              <w:t xml:space="preserve">LAST </w:t>
            </w:r>
            <w:r w:rsidRPr="000F71FD">
              <w:t>REVISION/REVIEW</w:t>
            </w:r>
            <w:r>
              <w:t xml:space="preserve"> DATE:</w:t>
            </w:r>
          </w:p>
        </w:tc>
        <w:tc>
          <w:tcPr>
            <w:tcW w:w="4428" w:type="dxa"/>
          </w:tcPr>
          <w:p w14:paraId="478FE7B2" w14:textId="77777777" w:rsidR="003956B1" w:rsidRPr="000927B6" w:rsidRDefault="00B77778" w:rsidP="00740BE9">
            <w:r>
              <w:t>0</w:t>
            </w:r>
            <w:r w:rsidR="00740BE9">
              <w:t>9</w:t>
            </w:r>
            <w:r>
              <w:t>/1</w:t>
            </w:r>
            <w:r w:rsidR="00142BF4">
              <w:t>9</w:t>
            </w:r>
          </w:p>
        </w:tc>
      </w:tr>
      <w:tr w:rsidR="003956B1" w14:paraId="605FDB86" w14:textId="77777777" w:rsidTr="005F6745">
        <w:tc>
          <w:tcPr>
            <w:tcW w:w="4428" w:type="dxa"/>
          </w:tcPr>
          <w:p w14:paraId="1CECF347" w14:textId="77777777" w:rsidR="003956B1" w:rsidRDefault="003956B1" w:rsidP="005F6745">
            <w:r>
              <w:t>DATE OF ORIGIN:</w:t>
            </w:r>
          </w:p>
        </w:tc>
        <w:tc>
          <w:tcPr>
            <w:tcW w:w="4428" w:type="dxa"/>
          </w:tcPr>
          <w:p w14:paraId="493DBBF1" w14:textId="77777777" w:rsidR="003956B1" w:rsidRDefault="003956B1" w:rsidP="005F6745"/>
        </w:tc>
      </w:tr>
    </w:tbl>
    <w:p w14:paraId="58758EC0" w14:textId="77777777" w:rsidR="003956B1" w:rsidRDefault="003956B1" w:rsidP="003956B1"/>
    <w:p w14:paraId="30F24B3F" w14:textId="77777777" w:rsidR="003956B1" w:rsidRDefault="003956B1" w:rsidP="003956B1">
      <w:pPr>
        <w:pStyle w:val="Heading2"/>
        <w:rPr>
          <w:rFonts w:ascii="Times New Roman" w:hAnsi="Times New Roman"/>
          <w:i w:val="0"/>
        </w:rPr>
      </w:pPr>
      <w:r w:rsidRPr="001925C7">
        <w:rPr>
          <w:rFonts w:ascii="Times New Roman" w:hAnsi="Times New Roman"/>
          <w:i w:val="0"/>
        </w:rPr>
        <w:t>POLICY:</w:t>
      </w:r>
    </w:p>
    <w:p w14:paraId="5A3D6E27" w14:textId="77777777" w:rsidR="003956B1" w:rsidRDefault="001F13BC" w:rsidP="003956B1">
      <w:r>
        <w:t>During the</w:t>
      </w:r>
      <w:r w:rsidR="003956B1">
        <w:t xml:space="preserve"> provi</w:t>
      </w:r>
      <w:r>
        <w:t>sion of</w:t>
      </w:r>
      <w:r w:rsidR="003956B1">
        <w:t xml:space="preserve"> physical and mental health services, SBHC staff members may identify various concerns for students and their families that may indicate a need </w:t>
      </w:r>
      <w:r>
        <w:t xml:space="preserve">for </w:t>
      </w:r>
      <w:r w:rsidR="003956B1">
        <w:t>ref</w:t>
      </w:r>
      <w:r>
        <w:t>erral for services</w:t>
      </w:r>
      <w:r w:rsidR="003956B1">
        <w:t xml:space="preserve"> for the student and/or </w:t>
      </w:r>
      <w:r>
        <w:t>his/her</w:t>
      </w:r>
      <w:r w:rsidR="003956B1">
        <w:t xml:space="preserve"> family </w:t>
      </w:r>
      <w:r>
        <w:t>beyond the SBHC scope of care for t</w:t>
      </w:r>
      <w:r w:rsidR="003956B1">
        <w:t>he student and</w:t>
      </w:r>
      <w:r>
        <w:t>/or their</w:t>
      </w:r>
      <w:r w:rsidR="003956B1">
        <w:t xml:space="preserve"> family</w:t>
      </w:r>
      <w:r>
        <w:t>.</w:t>
      </w:r>
    </w:p>
    <w:p w14:paraId="01B7A5D7" w14:textId="77777777" w:rsidR="004A2F11" w:rsidRDefault="004A2F11" w:rsidP="003956B1"/>
    <w:p w14:paraId="7D61CA25" w14:textId="77777777" w:rsidR="003956B1" w:rsidRDefault="003956B1" w:rsidP="003956B1">
      <w:pPr>
        <w:pStyle w:val="Heading2"/>
        <w:rPr>
          <w:rFonts w:ascii="Times New Roman" w:hAnsi="Times New Roman"/>
          <w:i w:val="0"/>
        </w:rPr>
      </w:pPr>
      <w:r w:rsidRPr="001925C7">
        <w:rPr>
          <w:rFonts w:ascii="Times New Roman" w:hAnsi="Times New Roman"/>
          <w:i w:val="0"/>
        </w:rPr>
        <w:t>PROCEDURE:</w:t>
      </w:r>
    </w:p>
    <w:p w14:paraId="2B94F19E" w14:textId="77777777" w:rsidR="004A2F11" w:rsidRPr="004A2F11" w:rsidRDefault="004A2F11" w:rsidP="004A2F11"/>
    <w:p w14:paraId="0C0614D7" w14:textId="77777777" w:rsidR="003956B1" w:rsidRDefault="003956B1" w:rsidP="008F046D">
      <w:pPr>
        <w:numPr>
          <w:ilvl w:val="0"/>
          <w:numId w:val="45"/>
        </w:numPr>
      </w:pPr>
      <w:r>
        <w:t xml:space="preserve">When a need is identified for an external resource, </w:t>
      </w:r>
      <w:r w:rsidR="001F13BC">
        <w:t xml:space="preserve">the SBHC staff will initiate </w:t>
      </w:r>
      <w:r>
        <w:t>a referral.</w:t>
      </w:r>
    </w:p>
    <w:p w14:paraId="605A38CC" w14:textId="77777777" w:rsidR="003956B1" w:rsidRDefault="003956B1" w:rsidP="003956B1"/>
    <w:p w14:paraId="0041C8E6" w14:textId="77777777" w:rsidR="003956B1" w:rsidRDefault="0029247F" w:rsidP="008F046D">
      <w:pPr>
        <w:numPr>
          <w:ilvl w:val="0"/>
          <w:numId w:val="45"/>
        </w:numPr>
      </w:pPr>
      <w:r>
        <w:t>T</w:t>
      </w:r>
      <w:r w:rsidR="003956B1">
        <w:t>he parent</w:t>
      </w:r>
      <w:r>
        <w:t xml:space="preserve"> or </w:t>
      </w:r>
      <w:r w:rsidR="003956B1">
        <w:t xml:space="preserve">guardian </w:t>
      </w:r>
      <w:r w:rsidR="001F13BC">
        <w:t>shall be</w:t>
      </w:r>
      <w:r w:rsidR="003956B1">
        <w:t xml:space="preserve"> </w:t>
      </w:r>
      <w:r>
        <w:t>contacted</w:t>
      </w:r>
      <w:r w:rsidR="003956B1">
        <w:t xml:space="preserve"> regarding potential referral to external resource.  </w:t>
      </w:r>
    </w:p>
    <w:p w14:paraId="76C4CA69" w14:textId="77777777" w:rsidR="003956B1" w:rsidRDefault="003956B1" w:rsidP="003956B1">
      <w:pPr>
        <w:ind w:left="360"/>
      </w:pPr>
    </w:p>
    <w:p w14:paraId="76961A73" w14:textId="77777777" w:rsidR="003956B1" w:rsidRDefault="003956B1" w:rsidP="008F046D">
      <w:pPr>
        <w:numPr>
          <w:ilvl w:val="0"/>
          <w:numId w:val="45"/>
        </w:numPr>
      </w:pPr>
      <w:r>
        <w:t>The SBHC provider will assist if necessary, the student and parent/guardian in arranging an appointment with community provider or agency.</w:t>
      </w:r>
    </w:p>
    <w:p w14:paraId="7781A330" w14:textId="77777777" w:rsidR="003956B1" w:rsidRDefault="003956B1" w:rsidP="003956B1"/>
    <w:p w14:paraId="435E5A8E" w14:textId="77777777" w:rsidR="003956B1" w:rsidRDefault="003956B1" w:rsidP="008F046D">
      <w:pPr>
        <w:numPr>
          <w:ilvl w:val="0"/>
          <w:numId w:val="45"/>
        </w:numPr>
      </w:pPr>
      <w:r>
        <w:t>It is the legal responsibility of the parent/guardian to obtain recommended services once they have been advised of the need.</w:t>
      </w:r>
    </w:p>
    <w:p w14:paraId="15C4C5A4" w14:textId="77777777" w:rsidR="003956B1" w:rsidRDefault="003956B1" w:rsidP="003956B1">
      <w:pPr>
        <w:ind w:left="360"/>
      </w:pPr>
    </w:p>
    <w:p w14:paraId="38DEE611" w14:textId="77777777" w:rsidR="003956B1" w:rsidRDefault="00395745" w:rsidP="008F046D">
      <w:pPr>
        <w:numPr>
          <w:ilvl w:val="0"/>
          <w:numId w:val="45"/>
        </w:numPr>
      </w:pPr>
      <w:r>
        <w:t>The</w:t>
      </w:r>
      <w:r w:rsidR="003956B1">
        <w:t xml:space="preserve"> parent </w:t>
      </w:r>
      <w:r>
        <w:t>or guardian is responsible for making any necessary financial agreements with the external provider.</w:t>
      </w:r>
    </w:p>
    <w:p w14:paraId="5A2CEA93" w14:textId="77777777" w:rsidR="003956B1" w:rsidRDefault="003956B1" w:rsidP="003956B1">
      <w:pPr>
        <w:ind w:left="360"/>
      </w:pPr>
    </w:p>
    <w:p w14:paraId="082FDF6C" w14:textId="77777777" w:rsidR="003956B1" w:rsidRDefault="00113DD1" w:rsidP="008F046D">
      <w:pPr>
        <w:numPr>
          <w:ilvl w:val="0"/>
          <w:numId w:val="45"/>
        </w:numPr>
      </w:pPr>
      <w:r>
        <w:t>P</w:t>
      </w:r>
      <w:r w:rsidR="003956B1">
        <w:t xml:space="preserve">arents </w:t>
      </w:r>
      <w:r w:rsidR="005204D0">
        <w:t xml:space="preserve">and/or students </w:t>
      </w:r>
      <w:r w:rsidR="003956B1">
        <w:t xml:space="preserve">may be asked to complete </w:t>
      </w:r>
      <w:r w:rsidR="00824162">
        <w:t>an</w:t>
      </w:r>
      <w:r w:rsidR="003956B1">
        <w:t xml:space="preserve"> “Authorization to Release Health Information” form </w:t>
      </w:r>
      <w:r w:rsidR="00395745">
        <w:t>to permit SBHC staff</w:t>
      </w:r>
      <w:r w:rsidR="003956B1">
        <w:t xml:space="preserve"> to share information and coordinate care with external provider.</w:t>
      </w:r>
    </w:p>
    <w:p w14:paraId="2F9AF9CB" w14:textId="77777777" w:rsidR="003956B1" w:rsidRDefault="003956B1" w:rsidP="003956B1">
      <w:pPr>
        <w:ind w:left="360"/>
      </w:pPr>
    </w:p>
    <w:p w14:paraId="676DA621" w14:textId="77777777" w:rsidR="003956B1" w:rsidRDefault="00395745" w:rsidP="008F046D">
      <w:pPr>
        <w:numPr>
          <w:ilvl w:val="0"/>
          <w:numId w:val="45"/>
        </w:numPr>
      </w:pPr>
      <w:r>
        <w:t>A r</w:t>
      </w:r>
      <w:r w:rsidR="003956B1">
        <w:t xml:space="preserve">eferral and follow up plan </w:t>
      </w:r>
      <w:r>
        <w:t>shall be</w:t>
      </w:r>
      <w:r w:rsidR="003956B1">
        <w:t xml:space="preserve"> noted in the student’s chart along with the presenting problem.</w:t>
      </w:r>
    </w:p>
    <w:p w14:paraId="748B2178" w14:textId="77777777" w:rsidR="005F4C19" w:rsidRDefault="005F4C19" w:rsidP="00185A20">
      <w:pPr>
        <w:tabs>
          <w:tab w:val="left" w:pos="-720"/>
          <w:tab w:val="left" w:pos="0"/>
        </w:tabs>
        <w:spacing w:line="240" w:lineRule="atLeast"/>
        <w:ind w:left="270"/>
      </w:pPr>
    </w:p>
    <w:p w14:paraId="188FDE80" w14:textId="77777777" w:rsidR="005F4C19" w:rsidRDefault="005F4C19" w:rsidP="00185A20">
      <w:pPr>
        <w:tabs>
          <w:tab w:val="left" w:pos="-720"/>
          <w:tab w:val="left" w:pos="0"/>
        </w:tabs>
        <w:spacing w:line="240" w:lineRule="atLeast"/>
        <w:ind w:left="270"/>
      </w:pPr>
    </w:p>
    <w:p w14:paraId="6257892C" w14:textId="77777777" w:rsidR="005F4C19" w:rsidRDefault="005F4C19" w:rsidP="00185A20">
      <w:pPr>
        <w:tabs>
          <w:tab w:val="left" w:pos="-720"/>
          <w:tab w:val="left" w:pos="0"/>
        </w:tabs>
        <w:spacing w:line="240" w:lineRule="atLeast"/>
        <w:ind w:left="270"/>
      </w:pPr>
    </w:p>
    <w:p w14:paraId="5336516C" w14:textId="77777777" w:rsidR="005F4C19" w:rsidRDefault="005F4C19" w:rsidP="00185A20">
      <w:pPr>
        <w:tabs>
          <w:tab w:val="left" w:pos="-720"/>
          <w:tab w:val="left" w:pos="0"/>
        </w:tabs>
        <w:spacing w:line="240" w:lineRule="atLeast"/>
        <w:ind w:left="270"/>
      </w:pPr>
    </w:p>
    <w:p w14:paraId="65DE8069" w14:textId="77777777" w:rsidR="005F4C19" w:rsidRDefault="005F4C19" w:rsidP="00185A20">
      <w:pPr>
        <w:tabs>
          <w:tab w:val="left" w:pos="-720"/>
          <w:tab w:val="left" w:pos="0"/>
        </w:tabs>
        <w:spacing w:line="240" w:lineRule="atLeast"/>
        <w:ind w:left="270"/>
      </w:pPr>
    </w:p>
    <w:p w14:paraId="23F136BB" w14:textId="77777777" w:rsidR="005F4C19" w:rsidRDefault="005F4C19" w:rsidP="00185A20">
      <w:pPr>
        <w:tabs>
          <w:tab w:val="left" w:pos="-720"/>
          <w:tab w:val="left" w:pos="0"/>
        </w:tabs>
        <w:spacing w:line="240" w:lineRule="atLeast"/>
        <w:ind w:left="270"/>
      </w:pPr>
    </w:p>
    <w:p w14:paraId="77CD5DB3" w14:textId="77777777" w:rsidR="00F60213" w:rsidRDefault="00F60213" w:rsidP="00185A20">
      <w:pPr>
        <w:tabs>
          <w:tab w:val="left" w:pos="-720"/>
          <w:tab w:val="left" w:pos="0"/>
        </w:tabs>
        <w:spacing w:line="240" w:lineRule="atLeast"/>
        <w:ind w:left="270"/>
      </w:pPr>
    </w:p>
    <w:p w14:paraId="1C909DF5" w14:textId="77777777" w:rsidR="00D06E70" w:rsidRDefault="00D06E70" w:rsidP="00185A20">
      <w:pPr>
        <w:tabs>
          <w:tab w:val="left" w:pos="-720"/>
          <w:tab w:val="left" w:pos="0"/>
        </w:tabs>
        <w:spacing w:line="240" w:lineRule="atLeast"/>
        <w:ind w:left="270"/>
      </w:pPr>
    </w:p>
    <w:p w14:paraId="73087247" w14:textId="77777777" w:rsidR="00D06E70" w:rsidRDefault="00D06E70" w:rsidP="00185A20">
      <w:pPr>
        <w:tabs>
          <w:tab w:val="left" w:pos="-720"/>
          <w:tab w:val="left" w:pos="0"/>
        </w:tabs>
        <w:spacing w:line="240" w:lineRule="atLeast"/>
        <w:ind w:left="270"/>
      </w:pPr>
    </w:p>
    <w:p w14:paraId="2615096D" w14:textId="77777777" w:rsidR="00D06E70" w:rsidRDefault="00D06E70" w:rsidP="00185A20">
      <w:pPr>
        <w:tabs>
          <w:tab w:val="left" w:pos="-720"/>
          <w:tab w:val="left" w:pos="0"/>
        </w:tabs>
        <w:spacing w:line="240" w:lineRule="atLeast"/>
        <w:ind w:left="270"/>
      </w:pPr>
    </w:p>
    <w:p w14:paraId="1017695A" w14:textId="77777777" w:rsidR="00F60213" w:rsidRDefault="00F60213" w:rsidP="00185A20">
      <w:pPr>
        <w:tabs>
          <w:tab w:val="left" w:pos="-720"/>
          <w:tab w:val="left" w:pos="0"/>
        </w:tabs>
        <w:spacing w:line="240" w:lineRule="atLeast"/>
        <w:ind w:left="270"/>
      </w:pPr>
    </w:p>
    <w:p w14:paraId="6D31517F" w14:textId="77777777" w:rsidR="001925C7" w:rsidRDefault="001925C7" w:rsidP="00185A20">
      <w:pPr>
        <w:tabs>
          <w:tab w:val="left" w:pos="-720"/>
          <w:tab w:val="left" w:pos="0"/>
        </w:tabs>
        <w:spacing w:line="240" w:lineRule="atLeast"/>
        <w:ind w:left="270"/>
      </w:pPr>
    </w:p>
    <w:p w14:paraId="181070FF" w14:textId="77777777" w:rsidR="003956B1" w:rsidRDefault="003956B1" w:rsidP="00185A20">
      <w:pPr>
        <w:tabs>
          <w:tab w:val="left" w:pos="-720"/>
          <w:tab w:val="left" w:pos="0"/>
        </w:tabs>
        <w:spacing w:line="240" w:lineRule="atLeast"/>
        <w:ind w:left="270"/>
      </w:pPr>
    </w:p>
    <w:p w14:paraId="49CBA3DA" w14:textId="77777777" w:rsidR="00F303F9" w:rsidRPr="00A2165F" w:rsidRDefault="00F303F9" w:rsidP="00F303F9">
      <w:pPr>
        <w:pStyle w:val="Title"/>
        <w:jc w:val="center"/>
        <w:rPr>
          <w:b w:val="0"/>
        </w:rPr>
      </w:pPr>
      <w:r w:rsidRPr="00A2165F">
        <w:lastRenderedPageBreak/>
        <w:t>CHRISTIANA CARE HEALTH SERVICES POLICY</w:t>
      </w:r>
    </w:p>
    <w:p w14:paraId="2459CB66" w14:textId="77777777" w:rsidR="00F303F9" w:rsidRPr="00A2165F" w:rsidRDefault="00F303F9" w:rsidP="00F303F9">
      <w:pPr>
        <w:jc w:val="center"/>
        <w:rPr>
          <w:b/>
          <w:sz w:val="28"/>
          <w:szCs w:val="28"/>
        </w:rPr>
      </w:pPr>
      <w:r w:rsidRPr="00A2165F">
        <w:rPr>
          <w:b/>
          <w:sz w:val="28"/>
          <w:szCs w:val="28"/>
        </w:rPr>
        <w:t>SCHOOL</w:t>
      </w:r>
      <w:r>
        <w:rPr>
          <w:b/>
          <w:sz w:val="28"/>
          <w:szCs w:val="28"/>
        </w:rPr>
        <w:t>-</w:t>
      </w:r>
      <w:r w:rsidRPr="00A2165F">
        <w:rPr>
          <w:b/>
          <w:sz w:val="28"/>
          <w:szCs w:val="28"/>
        </w:rPr>
        <w:t>BASED HEALTH CENTER</w:t>
      </w:r>
    </w:p>
    <w:p w14:paraId="23DCBC6E" w14:textId="77777777" w:rsidR="00F303F9" w:rsidRPr="00D21DFA" w:rsidRDefault="00F303F9" w:rsidP="00F303F9">
      <w:pPr>
        <w:jc w:val="center"/>
        <w:rPr>
          <w:b/>
          <w:sz w:val="28"/>
          <w:szCs w:val="28"/>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680"/>
      </w:tblGrid>
      <w:tr w:rsidR="00F303F9" w14:paraId="14AAE7B1" w14:textId="77777777" w:rsidTr="000B4611">
        <w:tc>
          <w:tcPr>
            <w:tcW w:w="4428" w:type="dxa"/>
          </w:tcPr>
          <w:p w14:paraId="6635A086" w14:textId="77777777" w:rsidR="00F303F9" w:rsidRPr="00A2165F" w:rsidRDefault="00F303F9" w:rsidP="000B4611">
            <w:pPr>
              <w:rPr>
                <w:szCs w:val="24"/>
              </w:rPr>
            </w:pPr>
            <w:r w:rsidRPr="00A2165F">
              <w:rPr>
                <w:szCs w:val="24"/>
              </w:rPr>
              <w:t>POLICY TITLE:</w:t>
            </w:r>
          </w:p>
        </w:tc>
        <w:tc>
          <w:tcPr>
            <w:tcW w:w="4680" w:type="dxa"/>
          </w:tcPr>
          <w:p w14:paraId="325C2958" w14:textId="77777777" w:rsidR="00F303F9" w:rsidRPr="00A2165F" w:rsidRDefault="00F303F9" w:rsidP="00740BE9">
            <w:pPr>
              <w:pStyle w:val="Heading1"/>
              <w:rPr>
                <w:szCs w:val="24"/>
                <w:highlight w:val="lightGray"/>
              </w:rPr>
            </w:pPr>
            <w:r>
              <w:rPr>
                <w:szCs w:val="24"/>
              </w:rPr>
              <w:t xml:space="preserve">SBHC </w:t>
            </w:r>
            <w:r w:rsidR="00740BE9">
              <w:rPr>
                <w:szCs w:val="24"/>
              </w:rPr>
              <w:t>O</w:t>
            </w:r>
            <w:r>
              <w:rPr>
                <w:szCs w:val="24"/>
              </w:rPr>
              <w:t>ff Hours</w:t>
            </w:r>
          </w:p>
        </w:tc>
      </w:tr>
      <w:tr w:rsidR="00F303F9" w14:paraId="1760DA88" w14:textId="77777777" w:rsidTr="000B4611">
        <w:tc>
          <w:tcPr>
            <w:tcW w:w="4428" w:type="dxa"/>
          </w:tcPr>
          <w:p w14:paraId="7B873927" w14:textId="77777777" w:rsidR="00F303F9" w:rsidRPr="00A2165F" w:rsidRDefault="00F303F9" w:rsidP="000B4611">
            <w:pPr>
              <w:rPr>
                <w:szCs w:val="24"/>
              </w:rPr>
            </w:pPr>
            <w:r w:rsidRPr="00A2165F">
              <w:rPr>
                <w:szCs w:val="24"/>
              </w:rPr>
              <w:t>SECTION:</w:t>
            </w:r>
          </w:p>
        </w:tc>
        <w:tc>
          <w:tcPr>
            <w:tcW w:w="4680" w:type="dxa"/>
          </w:tcPr>
          <w:p w14:paraId="0DA894CB" w14:textId="77777777" w:rsidR="00F303F9" w:rsidRPr="00A2165F" w:rsidRDefault="00F303F9" w:rsidP="000B4611">
            <w:pPr>
              <w:rPr>
                <w:szCs w:val="24"/>
              </w:rPr>
            </w:pPr>
            <w:r>
              <w:rPr>
                <w:szCs w:val="24"/>
              </w:rPr>
              <w:t>SBHC</w:t>
            </w:r>
          </w:p>
        </w:tc>
      </w:tr>
      <w:tr w:rsidR="00F303F9" w14:paraId="71FCDC44" w14:textId="77777777" w:rsidTr="000B4611">
        <w:tc>
          <w:tcPr>
            <w:tcW w:w="4428" w:type="dxa"/>
            <w:tcBorders>
              <w:bottom w:val="single" w:sz="4" w:space="0" w:color="auto"/>
            </w:tcBorders>
          </w:tcPr>
          <w:p w14:paraId="79AC6261" w14:textId="77777777" w:rsidR="00F303F9" w:rsidRPr="00A2165F" w:rsidRDefault="00F303F9" w:rsidP="000B4611">
            <w:pPr>
              <w:rPr>
                <w:szCs w:val="24"/>
              </w:rPr>
            </w:pPr>
            <w:r w:rsidRPr="00A2165F">
              <w:rPr>
                <w:szCs w:val="24"/>
              </w:rPr>
              <w:t>LAST REVISION/REVIEW DATE:</w:t>
            </w:r>
          </w:p>
        </w:tc>
        <w:tc>
          <w:tcPr>
            <w:tcW w:w="4680" w:type="dxa"/>
          </w:tcPr>
          <w:p w14:paraId="65470E4F" w14:textId="77777777" w:rsidR="00F303F9" w:rsidRPr="00A2165F" w:rsidRDefault="00740BE9" w:rsidP="000B4611">
            <w:pPr>
              <w:rPr>
                <w:szCs w:val="24"/>
              </w:rPr>
            </w:pPr>
            <w:r>
              <w:rPr>
                <w:szCs w:val="24"/>
              </w:rPr>
              <w:t>09</w:t>
            </w:r>
            <w:r w:rsidR="00F303F9">
              <w:rPr>
                <w:szCs w:val="24"/>
              </w:rPr>
              <w:t>/1</w:t>
            </w:r>
            <w:r w:rsidR="006652C1">
              <w:rPr>
                <w:szCs w:val="24"/>
              </w:rPr>
              <w:t>9</w:t>
            </w:r>
          </w:p>
        </w:tc>
      </w:tr>
      <w:tr w:rsidR="00F303F9" w14:paraId="6369C719" w14:textId="77777777" w:rsidTr="000B4611">
        <w:tc>
          <w:tcPr>
            <w:tcW w:w="4428" w:type="dxa"/>
            <w:tcBorders>
              <w:bottom w:val="single" w:sz="4" w:space="0" w:color="auto"/>
            </w:tcBorders>
          </w:tcPr>
          <w:p w14:paraId="0C9B084E" w14:textId="77777777" w:rsidR="00F303F9" w:rsidRPr="00A2165F" w:rsidRDefault="00F303F9" w:rsidP="000B4611">
            <w:pPr>
              <w:rPr>
                <w:szCs w:val="24"/>
              </w:rPr>
            </w:pPr>
            <w:r w:rsidRPr="00A2165F">
              <w:rPr>
                <w:szCs w:val="24"/>
              </w:rPr>
              <w:t>DATE OF ORIGIN:</w:t>
            </w:r>
          </w:p>
        </w:tc>
        <w:tc>
          <w:tcPr>
            <w:tcW w:w="4680" w:type="dxa"/>
          </w:tcPr>
          <w:p w14:paraId="329A4585" w14:textId="77777777" w:rsidR="00F303F9" w:rsidRPr="00A2165F" w:rsidRDefault="00F303F9" w:rsidP="000B4611">
            <w:pPr>
              <w:rPr>
                <w:szCs w:val="24"/>
              </w:rPr>
            </w:pPr>
          </w:p>
        </w:tc>
      </w:tr>
    </w:tbl>
    <w:p w14:paraId="6C07E45E" w14:textId="77777777" w:rsidR="00F303F9" w:rsidRDefault="00F303F9" w:rsidP="00F303F9">
      <w:pPr>
        <w:tabs>
          <w:tab w:val="left" w:pos="-720"/>
        </w:tabs>
        <w:spacing w:line="240" w:lineRule="atLeast"/>
        <w:jc w:val="both"/>
        <w:rPr>
          <w:sz w:val="28"/>
        </w:rPr>
      </w:pPr>
      <w:r>
        <w:rPr>
          <w:b/>
          <w:sz w:val="28"/>
        </w:rPr>
        <w:tab/>
      </w:r>
    </w:p>
    <w:p w14:paraId="05D0E5A2" w14:textId="77777777" w:rsidR="00F303F9" w:rsidRDefault="00F303F9" w:rsidP="00F303F9">
      <w:pPr>
        <w:ind w:left="1440" w:hanging="1440"/>
        <w:rPr>
          <w:b/>
          <w:szCs w:val="24"/>
        </w:rPr>
      </w:pPr>
      <w:r w:rsidRPr="00A2165F">
        <w:rPr>
          <w:b/>
          <w:szCs w:val="24"/>
        </w:rPr>
        <w:t>POLICY</w:t>
      </w:r>
      <w:r>
        <w:rPr>
          <w:b/>
          <w:szCs w:val="24"/>
        </w:rPr>
        <w:t>:</w:t>
      </w:r>
    </w:p>
    <w:p w14:paraId="3A063884" w14:textId="77777777" w:rsidR="00F303F9" w:rsidRDefault="00F303F9" w:rsidP="00F303F9">
      <w:pPr>
        <w:ind w:left="1440" w:hanging="1440"/>
        <w:rPr>
          <w:b/>
          <w:szCs w:val="24"/>
        </w:rPr>
      </w:pPr>
    </w:p>
    <w:p w14:paraId="1BB2F06E" w14:textId="77777777" w:rsidR="00F303F9" w:rsidRDefault="00F303F9" w:rsidP="00F303F9">
      <w:pPr>
        <w:rPr>
          <w:szCs w:val="24"/>
        </w:rPr>
      </w:pPr>
      <w:r>
        <w:rPr>
          <w:szCs w:val="24"/>
        </w:rPr>
        <w:t xml:space="preserve">Parents will be able to obtain information regarding the school-based center on a twenty four hour basis. </w:t>
      </w:r>
    </w:p>
    <w:p w14:paraId="3ABE6296" w14:textId="77777777" w:rsidR="00F303F9" w:rsidRDefault="00F303F9" w:rsidP="00F303F9">
      <w:pPr>
        <w:rPr>
          <w:b/>
          <w:szCs w:val="24"/>
        </w:rPr>
      </w:pPr>
    </w:p>
    <w:p w14:paraId="34D8D7EE" w14:textId="77777777" w:rsidR="00F303F9" w:rsidRDefault="00F303F9" w:rsidP="00F303F9">
      <w:pPr>
        <w:rPr>
          <w:b/>
          <w:szCs w:val="24"/>
        </w:rPr>
      </w:pPr>
      <w:r w:rsidRPr="00A2165F">
        <w:rPr>
          <w:b/>
          <w:szCs w:val="24"/>
        </w:rPr>
        <w:t>PROCEDURE</w:t>
      </w:r>
      <w:r>
        <w:rPr>
          <w:b/>
          <w:szCs w:val="24"/>
        </w:rPr>
        <w:t>:</w:t>
      </w:r>
    </w:p>
    <w:p w14:paraId="7DE08B37" w14:textId="77777777" w:rsidR="00F303F9" w:rsidRDefault="00F303F9" w:rsidP="00F303F9">
      <w:pPr>
        <w:rPr>
          <w:b/>
          <w:szCs w:val="24"/>
        </w:rPr>
      </w:pPr>
    </w:p>
    <w:p w14:paraId="2A49C14E" w14:textId="77777777" w:rsidR="00F303F9" w:rsidRDefault="00F303F9" w:rsidP="00255EED">
      <w:pPr>
        <w:pStyle w:val="ListParagraph"/>
        <w:numPr>
          <w:ilvl w:val="0"/>
          <w:numId w:val="76"/>
        </w:numPr>
        <w:tabs>
          <w:tab w:val="left" w:pos="360"/>
        </w:tabs>
        <w:rPr>
          <w:szCs w:val="24"/>
        </w:rPr>
      </w:pPr>
      <w:r w:rsidRPr="00F4195F">
        <w:rPr>
          <w:szCs w:val="24"/>
        </w:rPr>
        <w:t>When staff is not in the office, the SBHC answering machine will inform parents of the office hours.  The caller will be advised to dial 911 for emergencies or on call primary care provider for non-emergent issues.</w:t>
      </w:r>
    </w:p>
    <w:p w14:paraId="6A899EC8" w14:textId="77777777" w:rsidR="00F303F9" w:rsidRDefault="00F303F9" w:rsidP="00F303F9">
      <w:pPr>
        <w:tabs>
          <w:tab w:val="left" w:pos="360"/>
        </w:tabs>
        <w:rPr>
          <w:szCs w:val="24"/>
        </w:rPr>
      </w:pPr>
    </w:p>
    <w:p w14:paraId="3C9D4981" w14:textId="77777777" w:rsidR="00F303F9" w:rsidRDefault="00142BF4" w:rsidP="00255EED">
      <w:pPr>
        <w:pStyle w:val="ListParagraph"/>
        <w:numPr>
          <w:ilvl w:val="0"/>
          <w:numId w:val="76"/>
        </w:numPr>
        <w:tabs>
          <w:tab w:val="left" w:pos="360"/>
        </w:tabs>
        <w:rPr>
          <w:szCs w:val="24"/>
        </w:rPr>
      </w:pPr>
      <w:r>
        <w:rPr>
          <w:szCs w:val="24"/>
        </w:rPr>
        <w:t>During school hours m</w:t>
      </w:r>
      <w:r w:rsidR="00F303F9">
        <w:rPr>
          <w:szCs w:val="24"/>
        </w:rPr>
        <w:t xml:space="preserve">essages will be checked </w:t>
      </w:r>
      <w:r w:rsidR="006652C1">
        <w:rPr>
          <w:szCs w:val="24"/>
        </w:rPr>
        <w:t>by</w:t>
      </w:r>
      <w:r w:rsidR="00F303F9">
        <w:rPr>
          <w:szCs w:val="24"/>
        </w:rPr>
        <w:t xml:space="preserve"> the SBHC staff and calls </w:t>
      </w:r>
      <w:r w:rsidR="006652C1">
        <w:rPr>
          <w:szCs w:val="24"/>
        </w:rPr>
        <w:t xml:space="preserve">will be </w:t>
      </w:r>
      <w:r w:rsidR="00F303F9">
        <w:rPr>
          <w:szCs w:val="24"/>
        </w:rPr>
        <w:t xml:space="preserve">returned as soon as possible. </w:t>
      </w:r>
    </w:p>
    <w:p w14:paraId="7919B473" w14:textId="77777777" w:rsidR="006652C1" w:rsidRPr="006652C1" w:rsidRDefault="006652C1" w:rsidP="006652C1">
      <w:pPr>
        <w:pStyle w:val="ListParagraph"/>
        <w:rPr>
          <w:szCs w:val="24"/>
        </w:rPr>
      </w:pPr>
    </w:p>
    <w:p w14:paraId="6A2C90C4" w14:textId="77777777" w:rsidR="006652C1" w:rsidRDefault="006652C1" w:rsidP="00255EED">
      <w:pPr>
        <w:pStyle w:val="ListParagraph"/>
        <w:numPr>
          <w:ilvl w:val="0"/>
          <w:numId w:val="76"/>
        </w:numPr>
        <w:tabs>
          <w:tab w:val="left" w:pos="360"/>
        </w:tabs>
        <w:rPr>
          <w:szCs w:val="24"/>
        </w:rPr>
      </w:pPr>
      <w:r>
        <w:rPr>
          <w:szCs w:val="24"/>
        </w:rPr>
        <w:t xml:space="preserve">The voicemail for </w:t>
      </w:r>
      <w:r w:rsidR="00D06E70">
        <w:rPr>
          <w:szCs w:val="24"/>
        </w:rPr>
        <w:t>s</w:t>
      </w:r>
      <w:r>
        <w:rPr>
          <w:szCs w:val="24"/>
        </w:rPr>
        <w:t>ummer closure should be:</w:t>
      </w:r>
    </w:p>
    <w:p w14:paraId="4ABAAC1C" w14:textId="77777777" w:rsidR="006652C1" w:rsidRPr="006652C1" w:rsidRDefault="006652C1" w:rsidP="006652C1">
      <w:pPr>
        <w:pStyle w:val="ListParagraph"/>
        <w:rPr>
          <w:szCs w:val="24"/>
        </w:rPr>
      </w:pPr>
    </w:p>
    <w:p w14:paraId="76698024" w14:textId="77777777" w:rsidR="006652C1" w:rsidRPr="006652C1" w:rsidRDefault="006652C1" w:rsidP="006652C1">
      <w:pPr>
        <w:pStyle w:val="ListParagraph"/>
        <w:spacing w:line="276" w:lineRule="auto"/>
        <w:rPr>
          <w:szCs w:val="24"/>
        </w:rPr>
      </w:pPr>
      <w:r w:rsidRPr="006652C1">
        <w:rPr>
          <w:szCs w:val="24"/>
        </w:rPr>
        <w:t>You have reached the ____________ School-Based Health Center.  We will be closed for the summer and return on _____.  If this is an emergency, please hang up and call 911.  If this is not an emergency, contact your primary care provider or visit a Medical Aid Unit.  If you would like to schedule an appointment, call us on ____.   Please do not leave a message.  We will not have access to check messages.  Have a wonderful summer!</w:t>
      </w:r>
    </w:p>
    <w:p w14:paraId="4865DA57" w14:textId="77777777" w:rsidR="006652C1" w:rsidRPr="006652C1" w:rsidRDefault="006652C1" w:rsidP="006652C1">
      <w:pPr>
        <w:tabs>
          <w:tab w:val="left" w:pos="360"/>
        </w:tabs>
        <w:ind w:left="360"/>
        <w:rPr>
          <w:szCs w:val="24"/>
        </w:rPr>
      </w:pPr>
    </w:p>
    <w:p w14:paraId="06761FCA" w14:textId="77777777" w:rsidR="00F303F9" w:rsidRDefault="00F303F9" w:rsidP="003956B1">
      <w:pPr>
        <w:pStyle w:val="Title"/>
        <w:jc w:val="center"/>
      </w:pPr>
    </w:p>
    <w:p w14:paraId="7CAE363C" w14:textId="77777777" w:rsidR="00F303F9" w:rsidRDefault="00F303F9" w:rsidP="003956B1">
      <w:pPr>
        <w:pStyle w:val="Title"/>
        <w:jc w:val="center"/>
      </w:pPr>
    </w:p>
    <w:p w14:paraId="4263A24B" w14:textId="77777777" w:rsidR="00F303F9" w:rsidRDefault="00F303F9" w:rsidP="003956B1">
      <w:pPr>
        <w:pStyle w:val="Title"/>
        <w:jc w:val="center"/>
      </w:pPr>
    </w:p>
    <w:p w14:paraId="0355F2E3" w14:textId="77777777" w:rsidR="00F303F9" w:rsidRDefault="00F303F9" w:rsidP="003956B1">
      <w:pPr>
        <w:pStyle w:val="Title"/>
        <w:jc w:val="center"/>
      </w:pPr>
    </w:p>
    <w:p w14:paraId="1353A790" w14:textId="77777777" w:rsidR="00F303F9" w:rsidRDefault="00F303F9" w:rsidP="003956B1">
      <w:pPr>
        <w:pStyle w:val="Title"/>
        <w:jc w:val="center"/>
      </w:pPr>
    </w:p>
    <w:p w14:paraId="0B500287" w14:textId="77777777" w:rsidR="00F303F9" w:rsidRDefault="00F303F9" w:rsidP="003956B1">
      <w:pPr>
        <w:pStyle w:val="Title"/>
        <w:jc w:val="center"/>
      </w:pPr>
    </w:p>
    <w:p w14:paraId="177DA5E6" w14:textId="77777777" w:rsidR="00F303F9" w:rsidRDefault="00F303F9" w:rsidP="003956B1">
      <w:pPr>
        <w:pStyle w:val="Title"/>
        <w:jc w:val="center"/>
      </w:pPr>
    </w:p>
    <w:p w14:paraId="4A522C84" w14:textId="77777777" w:rsidR="00D06E70" w:rsidRDefault="00D06E70" w:rsidP="003956B1">
      <w:pPr>
        <w:pStyle w:val="Title"/>
        <w:jc w:val="center"/>
      </w:pPr>
    </w:p>
    <w:p w14:paraId="4D829420" w14:textId="77777777" w:rsidR="00D06E70" w:rsidRDefault="00D06E70" w:rsidP="003956B1">
      <w:pPr>
        <w:pStyle w:val="Title"/>
        <w:jc w:val="center"/>
      </w:pPr>
    </w:p>
    <w:p w14:paraId="2579771A" w14:textId="77777777" w:rsidR="00F303F9" w:rsidRDefault="00F303F9" w:rsidP="003956B1">
      <w:pPr>
        <w:pStyle w:val="Title"/>
        <w:jc w:val="center"/>
      </w:pPr>
    </w:p>
    <w:p w14:paraId="3FDAF45E" w14:textId="77777777" w:rsidR="00F303F9" w:rsidRDefault="00F303F9" w:rsidP="003956B1">
      <w:pPr>
        <w:pStyle w:val="Title"/>
        <w:jc w:val="center"/>
      </w:pPr>
    </w:p>
    <w:p w14:paraId="4DDD7E68" w14:textId="77777777" w:rsidR="00F303F9" w:rsidRDefault="00F303F9" w:rsidP="003956B1">
      <w:pPr>
        <w:pStyle w:val="Title"/>
        <w:jc w:val="center"/>
      </w:pPr>
    </w:p>
    <w:p w14:paraId="454747D4" w14:textId="77777777" w:rsidR="00F303F9" w:rsidRDefault="00F303F9" w:rsidP="003956B1">
      <w:pPr>
        <w:pStyle w:val="Title"/>
        <w:jc w:val="center"/>
      </w:pPr>
    </w:p>
    <w:p w14:paraId="5A9B6702" w14:textId="77777777" w:rsidR="00F303F9" w:rsidRDefault="00F303F9" w:rsidP="003956B1">
      <w:pPr>
        <w:pStyle w:val="Title"/>
        <w:jc w:val="center"/>
      </w:pPr>
    </w:p>
    <w:p w14:paraId="16CB8D26" w14:textId="77777777" w:rsidR="00F303F9" w:rsidRDefault="00F303F9" w:rsidP="003956B1">
      <w:pPr>
        <w:pStyle w:val="Title"/>
        <w:jc w:val="center"/>
      </w:pPr>
    </w:p>
    <w:p w14:paraId="19F2A0FB" w14:textId="77777777" w:rsidR="003956B1" w:rsidRDefault="003956B1" w:rsidP="003956B1">
      <w:pPr>
        <w:pStyle w:val="Title"/>
        <w:jc w:val="center"/>
      </w:pPr>
      <w:r>
        <w:lastRenderedPageBreak/>
        <w:t>CHRISTIANA CARE HEALTH SERVICES POLICY</w:t>
      </w:r>
    </w:p>
    <w:p w14:paraId="0C167D2D" w14:textId="77777777" w:rsidR="003956B1" w:rsidRPr="000F71FD" w:rsidRDefault="003956B1" w:rsidP="003956B1">
      <w:pPr>
        <w:pStyle w:val="Title"/>
        <w:jc w:val="center"/>
      </w:pPr>
      <w:r>
        <w:t>SCHOOL</w:t>
      </w:r>
      <w:r w:rsidR="003B3576">
        <w:t>-</w:t>
      </w:r>
      <w:r>
        <w:t>BASED HEALTH CENTER</w:t>
      </w:r>
    </w:p>
    <w:p w14:paraId="55CCDF78" w14:textId="77777777" w:rsidR="003956B1" w:rsidRDefault="003956B1" w:rsidP="003956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956B1" w14:paraId="1A86C64C" w14:textId="77777777" w:rsidTr="005F6745">
        <w:tc>
          <w:tcPr>
            <w:tcW w:w="4428" w:type="dxa"/>
          </w:tcPr>
          <w:p w14:paraId="2FA5DA4F" w14:textId="77777777" w:rsidR="003956B1" w:rsidRDefault="003956B1" w:rsidP="005F6745">
            <w:r>
              <w:t>POLICY TITLE:</w:t>
            </w:r>
          </w:p>
        </w:tc>
        <w:tc>
          <w:tcPr>
            <w:tcW w:w="4428" w:type="dxa"/>
          </w:tcPr>
          <w:p w14:paraId="08B4C8C4" w14:textId="77777777" w:rsidR="003956B1" w:rsidRPr="004F5B77" w:rsidRDefault="003956B1" w:rsidP="005F6745">
            <w:pPr>
              <w:pStyle w:val="Heading1"/>
            </w:pPr>
            <w:r w:rsidRPr="004F5B77">
              <w:t>Scheduling Appointments</w:t>
            </w:r>
          </w:p>
        </w:tc>
      </w:tr>
      <w:tr w:rsidR="003956B1" w14:paraId="2145606E" w14:textId="77777777" w:rsidTr="005F6745">
        <w:tc>
          <w:tcPr>
            <w:tcW w:w="4428" w:type="dxa"/>
          </w:tcPr>
          <w:p w14:paraId="3F7202D6" w14:textId="77777777" w:rsidR="003956B1" w:rsidRDefault="003956B1" w:rsidP="005F6745">
            <w:r>
              <w:t>SECTION:</w:t>
            </w:r>
          </w:p>
        </w:tc>
        <w:tc>
          <w:tcPr>
            <w:tcW w:w="4428" w:type="dxa"/>
          </w:tcPr>
          <w:p w14:paraId="13E3B28C" w14:textId="77777777" w:rsidR="003956B1" w:rsidRDefault="003956B1" w:rsidP="00113DD1">
            <w:pPr>
              <w:rPr>
                <w:highlight w:val="lightGray"/>
              </w:rPr>
            </w:pPr>
            <w:r>
              <w:t>SBHC</w:t>
            </w:r>
          </w:p>
        </w:tc>
      </w:tr>
      <w:tr w:rsidR="003956B1" w14:paraId="649EFB40" w14:textId="77777777" w:rsidTr="005F6745">
        <w:tc>
          <w:tcPr>
            <w:tcW w:w="4428" w:type="dxa"/>
          </w:tcPr>
          <w:p w14:paraId="7D911EF2" w14:textId="77777777" w:rsidR="003956B1" w:rsidRDefault="003956B1" w:rsidP="005F6745">
            <w:r>
              <w:t xml:space="preserve">LAST </w:t>
            </w:r>
            <w:r w:rsidRPr="000F71FD">
              <w:t>REVISION/REVIEW</w:t>
            </w:r>
            <w:r>
              <w:t xml:space="preserve"> DATE:</w:t>
            </w:r>
          </w:p>
        </w:tc>
        <w:tc>
          <w:tcPr>
            <w:tcW w:w="4428" w:type="dxa"/>
          </w:tcPr>
          <w:p w14:paraId="435D1297" w14:textId="77777777" w:rsidR="003956B1" w:rsidRDefault="00131604" w:rsidP="005F6745">
            <w:pPr>
              <w:rPr>
                <w:highlight w:val="lightGray"/>
              </w:rPr>
            </w:pPr>
            <w:r>
              <w:t>09/1</w:t>
            </w:r>
            <w:r w:rsidR="001C1377">
              <w:t>9</w:t>
            </w:r>
          </w:p>
        </w:tc>
      </w:tr>
      <w:tr w:rsidR="003956B1" w14:paraId="2019E988" w14:textId="77777777" w:rsidTr="005F6745">
        <w:tc>
          <w:tcPr>
            <w:tcW w:w="4428" w:type="dxa"/>
          </w:tcPr>
          <w:p w14:paraId="4219C2A2" w14:textId="77777777" w:rsidR="003956B1" w:rsidRDefault="003956B1" w:rsidP="005F6745">
            <w:r>
              <w:t>DATE OF ORIGIN:</w:t>
            </w:r>
          </w:p>
        </w:tc>
        <w:tc>
          <w:tcPr>
            <w:tcW w:w="4428" w:type="dxa"/>
          </w:tcPr>
          <w:p w14:paraId="714C8868" w14:textId="77777777" w:rsidR="003956B1" w:rsidRDefault="003956B1" w:rsidP="005F6745"/>
        </w:tc>
      </w:tr>
    </w:tbl>
    <w:p w14:paraId="1D20C1AD" w14:textId="77777777" w:rsidR="003956B1" w:rsidRDefault="003956B1" w:rsidP="003956B1"/>
    <w:p w14:paraId="0CB2D754" w14:textId="77777777" w:rsidR="003956B1" w:rsidRPr="001925C7" w:rsidRDefault="003956B1" w:rsidP="003956B1">
      <w:pPr>
        <w:pStyle w:val="Heading2"/>
        <w:rPr>
          <w:rFonts w:ascii="Times New Roman" w:hAnsi="Times New Roman"/>
          <w:i w:val="0"/>
        </w:rPr>
      </w:pPr>
      <w:r w:rsidRPr="001925C7">
        <w:rPr>
          <w:rFonts w:ascii="Times New Roman" w:hAnsi="Times New Roman"/>
          <w:i w:val="0"/>
        </w:rPr>
        <w:t>POLICY:</w:t>
      </w:r>
    </w:p>
    <w:p w14:paraId="43FB5DF3" w14:textId="77777777" w:rsidR="003956B1" w:rsidRPr="004F5B77" w:rsidRDefault="003956B1" w:rsidP="003956B1">
      <w:pPr>
        <w:pStyle w:val="Heading2"/>
        <w:rPr>
          <w:rFonts w:ascii="Times New Roman" w:hAnsi="Times New Roman"/>
          <w:b w:val="0"/>
          <w:i w:val="0"/>
          <w:szCs w:val="24"/>
        </w:rPr>
      </w:pPr>
      <w:r w:rsidRPr="004F5B77">
        <w:rPr>
          <w:rFonts w:ascii="Times New Roman" w:hAnsi="Times New Roman"/>
          <w:b w:val="0"/>
          <w:i w:val="0"/>
          <w:szCs w:val="24"/>
        </w:rPr>
        <w:t>Appointments will be scheduled for those students who are enrolled in the S</w:t>
      </w:r>
      <w:r>
        <w:rPr>
          <w:rFonts w:ascii="Times New Roman" w:hAnsi="Times New Roman"/>
          <w:b w:val="0"/>
          <w:i w:val="0"/>
          <w:szCs w:val="24"/>
        </w:rPr>
        <w:t>BHC</w:t>
      </w:r>
      <w:r w:rsidRPr="004F5B77">
        <w:rPr>
          <w:rFonts w:ascii="Times New Roman" w:hAnsi="Times New Roman"/>
          <w:b w:val="0"/>
          <w:i w:val="0"/>
          <w:szCs w:val="24"/>
        </w:rPr>
        <w:t xml:space="preserve">.  </w:t>
      </w:r>
      <w:r w:rsidR="00B83323">
        <w:rPr>
          <w:rFonts w:ascii="Times New Roman" w:hAnsi="Times New Roman"/>
          <w:b w:val="0"/>
          <w:i w:val="0"/>
          <w:szCs w:val="24"/>
        </w:rPr>
        <w:t>S</w:t>
      </w:r>
      <w:r w:rsidRPr="004F5B77">
        <w:rPr>
          <w:rFonts w:ascii="Times New Roman" w:hAnsi="Times New Roman"/>
          <w:b w:val="0"/>
          <w:i w:val="0"/>
          <w:szCs w:val="24"/>
        </w:rPr>
        <w:t>tudents with urgent healthcare needs will be seen on a walk-in basis.</w:t>
      </w:r>
    </w:p>
    <w:p w14:paraId="1D50021B" w14:textId="77777777" w:rsidR="00F60213" w:rsidRDefault="00F60213" w:rsidP="003956B1">
      <w:pPr>
        <w:pStyle w:val="Heading2"/>
        <w:rPr>
          <w:rFonts w:ascii="Times New Roman" w:hAnsi="Times New Roman"/>
          <w:i w:val="0"/>
        </w:rPr>
      </w:pPr>
    </w:p>
    <w:p w14:paraId="216D7C95" w14:textId="77777777" w:rsidR="003956B1" w:rsidRPr="001925C7" w:rsidRDefault="003956B1" w:rsidP="003956B1">
      <w:pPr>
        <w:pStyle w:val="Heading2"/>
        <w:rPr>
          <w:rFonts w:ascii="Times New Roman" w:hAnsi="Times New Roman"/>
          <w:i w:val="0"/>
        </w:rPr>
      </w:pPr>
      <w:r w:rsidRPr="001925C7">
        <w:rPr>
          <w:rFonts w:ascii="Times New Roman" w:hAnsi="Times New Roman"/>
          <w:i w:val="0"/>
        </w:rPr>
        <w:t>PROCEDURE:</w:t>
      </w:r>
    </w:p>
    <w:p w14:paraId="00513181" w14:textId="77777777" w:rsidR="003956B1" w:rsidRDefault="003956B1" w:rsidP="001925C7">
      <w:pPr>
        <w:ind w:left="720" w:hanging="360"/>
      </w:pPr>
      <w:r>
        <w:t>1.</w:t>
      </w:r>
      <w:r>
        <w:tab/>
        <w:t xml:space="preserve">Students enrolled at the </w:t>
      </w:r>
      <w:r w:rsidR="003B3576">
        <w:t>SBHC</w:t>
      </w:r>
      <w:r>
        <w:t xml:space="preserve"> should come to the health center, call to make an appointment, or be referred.</w:t>
      </w:r>
    </w:p>
    <w:p w14:paraId="45E4DF61" w14:textId="77777777" w:rsidR="003956B1" w:rsidRDefault="003956B1" w:rsidP="001925C7">
      <w:pPr>
        <w:ind w:hanging="360"/>
      </w:pPr>
    </w:p>
    <w:p w14:paraId="785A6AF2" w14:textId="77777777" w:rsidR="003956B1" w:rsidRDefault="003956B1" w:rsidP="001925C7">
      <w:pPr>
        <w:ind w:firstLine="360"/>
      </w:pPr>
      <w:r>
        <w:t>2.</w:t>
      </w:r>
      <w:r>
        <w:tab/>
        <w:t>School staff are not entitled to use the services of the SBHC.</w:t>
      </w:r>
    </w:p>
    <w:p w14:paraId="3FC5C4EB" w14:textId="77777777" w:rsidR="003956B1" w:rsidRDefault="003956B1" w:rsidP="001925C7">
      <w:pPr>
        <w:ind w:hanging="360"/>
      </w:pPr>
    </w:p>
    <w:p w14:paraId="212040B7" w14:textId="77777777" w:rsidR="003956B1" w:rsidRDefault="003956B1" w:rsidP="001925C7">
      <w:pPr>
        <w:ind w:left="720" w:hanging="360"/>
      </w:pPr>
      <w:r>
        <w:t>3.</w:t>
      </w:r>
      <w:r>
        <w:tab/>
        <w:t>When a student does not arrive for an appointment, attempts will be made to reschedule a follow up with the student.</w:t>
      </w:r>
    </w:p>
    <w:p w14:paraId="6D5F820C" w14:textId="77777777" w:rsidR="003956B1" w:rsidRDefault="003956B1" w:rsidP="001925C7">
      <w:pPr>
        <w:ind w:hanging="360"/>
      </w:pPr>
    </w:p>
    <w:p w14:paraId="040CF0D6" w14:textId="77777777" w:rsidR="003956B1" w:rsidRDefault="003956B1" w:rsidP="001925C7">
      <w:pPr>
        <w:ind w:left="720" w:hanging="360"/>
      </w:pPr>
      <w:r>
        <w:t xml:space="preserve">4.  </w:t>
      </w:r>
      <w:r>
        <w:tab/>
        <w:t xml:space="preserve">The students will be given passes for appointments, as teacher consent is needed in order for the student to miss class.  </w:t>
      </w:r>
    </w:p>
    <w:p w14:paraId="7F7FF98F" w14:textId="77777777" w:rsidR="003956B1" w:rsidRDefault="003956B1" w:rsidP="001925C7">
      <w:pPr>
        <w:ind w:hanging="360"/>
      </w:pPr>
    </w:p>
    <w:p w14:paraId="6B95EF83" w14:textId="77777777" w:rsidR="003956B1" w:rsidRDefault="003956B1" w:rsidP="001925C7">
      <w:pPr>
        <w:ind w:firstLine="360"/>
      </w:pPr>
      <w:r>
        <w:t xml:space="preserve">5.  </w:t>
      </w:r>
      <w:r>
        <w:tab/>
        <w:t>After the student is seen, they will be given a pass back to class.</w:t>
      </w:r>
    </w:p>
    <w:p w14:paraId="72126B80" w14:textId="77777777" w:rsidR="003956B1" w:rsidRDefault="003956B1" w:rsidP="00185A20">
      <w:pPr>
        <w:tabs>
          <w:tab w:val="left" w:pos="-720"/>
          <w:tab w:val="left" w:pos="0"/>
        </w:tabs>
        <w:spacing w:line="240" w:lineRule="atLeast"/>
        <w:ind w:left="270"/>
      </w:pPr>
    </w:p>
    <w:p w14:paraId="47B2F187" w14:textId="77777777" w:rsidR="003956B1" w:rsidRDefault="003956B1" w:rsidP="00185A20">
      <w:pPr>
        <w:tabs>
          <w:tab w:val="left" w:pos="-720"/>
          <w:tab w:val="left" w:pos="0"/>
        </w:tabs>
        <w:spacing w:line="240" w:lineRule="atLeast"/>
        <w:ind w:left="270"/>
      </w:pPr>
    </w:p>
    <w:p w14:paraId="36E8B4C4" w14:textId="77777777" w:rsidR="003956B1" w:rsidRDefault="003956B1" w:rsidP="00185A20">
      <w:pPr>
        <w:tabs>
          <w:tab w:val="left" w:pos="-720"/>
          <w:tab w:val="left" w:pos="0"/>
        </w:tabs>
        <w:spacing w:line="240" w:lineRule="atLeast"/>
        <w:ind w:left="270"/>
      </w:pPr>
    </w:p>
    <w:p w14:paraId="186B8C30" w14:textId="77777777" w:rsidR="003956B1" w:rsidRDefault="003956B1" w:rsidP="00185A20">
      <w:pPr>
        <w:tabs>
          <w:tab w:val="left" w:pos="-720"/>
          <w:tab w:val="left" w:pos="0"/>
        </w:tabs>
        <w:spacing w:line="240" w:lineRule="atLeast"/>
        <w:ind w:left="270"/>
      </w:pPr>
    </w:p>
    <w:p w14:paraId="70EDBDC3" w14:textId="77777777" w:rsidR="003956B1" w:rsidRDefault="003956B1" w:rsidP="00185A20">
      <w:pPr>
        <w:tabs>
          <w:tab w:val="left" w:pos="-720"/>
          <w:tab w:val="left" w:pos="0"/>
        </w:tabs>
        <w:spacing w:line="240" w:lineRule="atLeast"/>
        <w:ind w:left="270"/>
      </w:pPr>
    </w:p>
    <w:p w14:paraId="6B95E81C" w14:textId="77777777" w:rsidR="003956B1" w:rsidRDefault="003956B1" w:rsidP="00185A20">
      <w:pPr>
        <w:tabs>
          <w:tab w:val="left" w:pos="-720"/>
          <w:tab w:val="left" w:pos="0"/>
        </w:tabs>
        <w:spacing w:line="240" w:lineRule="atLeast"/>
        <w:ind w:left="270"/>
      </w:pPr>
    </w:p>
    <w:p w14:paraId="70F66731" w14:textId="77777777" w:rsidR="003956B1" w:rsidRDefault="003956B1" w:rsidP="00185A20">
      <w:pPr>
        <w:tabs>
          <w:tab w:val="left" w:pos="-720"/>
          <w:tab w:val="left" w:pos="0"/>
        </w:tabs>
        <w:spacing w:line="240" w:lineRule="atLeast"/>
        <w:ind w:left="270"/>
      </w:pPr>
    </w:p>
    <w:p w14:paraId="37E1A7BB" w14:textId="77777777" w:rsidR="003956B1" w:rsidRDefault="003956B1" w:rsidP="00185A20">
      <w:pPr>
        <w:tabs>
          <w:tab w:val="left" w:pos="-720"/>
          <w:tab w:val="left" w:pos="0"/>
        </w:tabs>
        <w:spacing w:line="240" w:lineRule="atLeast"/>
        <w:ind w:left="270"/>
      </w:pPr>
    </w:p>
    <w:p w14:paraId="66EC7E2F" w14:textId="77777777" w:rsidR="003956B1" w:rsidRDefault="003956B1" w:rsidP="00185A20">
      <w:pPr>
        <w:tabs>
          <w:tab w:val="left" w:pos="-720"/>
          <w:tab w:val="left" w:pos="0"/>
        </w:tabs>
        <w:spacing w:line="240" w:lineRule="atLeast"/>
        <w:ind w:left="270"/>
      </w:pPr>
    </w:p>
    <w:p w14:paraId="19B1B555" w14:textId="77777777" w:rsidR="003956B1" w:rsidRDefault="003956B1" w:rsidP="00185A20">
      <w:pPr>
        <w:tabs>
          <w:tab w:val="left" w:pos="-720"/>
          <w:tab w:val="left" w:pos="0"/>
        </w:tabs>
        <w:spacing w:line="240" w:lineRule="atLeast"/>
        <w:ind w:left="270"/>
      </w:pPr>
    </w:p>
    <w:p w14:paraId="518632B4" w14:textId="77777777" w:rsidR="003956B1" w:rsidRDefault="003956B1" w:rsidP="00185A20">
      <w:pPr>
        <w:tabs>
          <w:tab w:val="left" w:pos="-720"/>
          <w:tab w:val="left" w:pos="0"/>
        </w:tabs>
        <w:spacing w:line="240" w:lineRule="atLeast"/>
        <w:ind w:left="270"/>
      </w:pPr>
    </w:p>
    <w:p w14:paraId="2453FF68" w14:textId="77777777" w:rsidR="00D06E70" w:rsidRDefault="00D06E70" w:rsidP="00185A20">
      <w:pPr>
        <w:tabs>
          <w:tab w:val="left" w:pos="-720"/>
          <w:tab w:val="left" w:pos="0"/>
        </w:tabs>
        <w:spacing w:line="240" w:lineRule="atLeast"/>
        <w:ind w:left="270"/>
      </w:pPr>
    </w:p>
    <w:p w14:paraId="4579EE5B" w14:textId="77777777" w:rsidR="00D06E70" w:rsidRDefault="00D06E70" w:rsidP="00185A20">
      <w:pPr>
        <w:tabs>
          <w:tab w:val="left" w:pos="-720"/>
          <w:tab w:val="left" w:pos="0"/>
        </w:tabs>
        <w:spacing w:line="240" w:lineRule="atLeast"/>
        <w:ind w:left="270"/>
      </w:pPr>
    </w:p>
    <w:p w14:paraId="71B9EE06" w14:textId="77777777" w:rsidR="00D06E70" w:rsidRDefault="00D06E70" w:rsidP="00185A20">
      <w:pPr>
        <w:tabs>
          <w:tab w:val="left" w:pos="-720"/>
          <w:tab w:val="left" w:pos="0"/>
        </w:tabs>
        <w:spacing w:line="240" w:lineRule="atLeast"/>
        <w:ind w:left="270"/>
      </w:pPr>
    </w:p>
    <w:p w14:paraId="04ED5BA3" w14:textId="77777777" w:rsidR="003956B1" w:rsidRDefault="003956B1" w:rsidP="00185A20">
      <w:pPr>
        <w:tabs>
          <w:tab w:val="left" w:pos="-720"/>
          <w:tab w:val="left" w:pos="0"/>
        </w:tabs>
        <w:spacing w:line="240" w:lineRule="atLeast"/>
        <w:ind w:left="270"/>
      </w:pPr>
    </w:p>
    <w:p w14:paraId="20E12EA5" w14:textId="77777777" w:rsidR="003956B1" w:rsidRDefault="003956B1" w:rsidP="00185A20">
      <w:pPr>
        <w:tabs>
          <w:tab w:val="left" w:pos="-720"/>
          <w:tab w:val="left" w:pos="0"/>
        </w:tabs>
        <w:spacing w:line="240" w:lineRule="atLeast"/>
        <w:ind w:left="270"/>
      </w:pPr>
    </w:p>
    <w:p w14:paraId="79C72CC8" w14:textId="77777777" w:rsidR="003956B1" w:rsidRDefault="003956B1" w:rsidP="00185A20">
      <w:pPr>
        <w:tabs>
          <w:tab w:val="left" w:pos="-720"/>
          <w:tab w:val="left" w:pos="0"/>
        </w:tabs>
        <w:spacing w:line="240" w:lineRule="atLeast"/>
        <w:ind w:left="270"/>
      </w:pPr>
    </w:p>
    <w:p w14:paraId="690DE160" w14:textId="77777777" w:rsidR="003956B1" w:rsidRDefault="003956B1" w:rsidP="00185A20">
      <w:pPr>
        <w:tabs>
          <w:tab w:val="left" w:pos="-720"/>
          <w:tab w:val="left" w:pos="0"/>
        </w:tabs>
        <w:spacing w:line="240" w:lineRule="atLeast"/>
        <w:ind w:left="270"/>
      </w:pPr>
    </w:p>
    <w:p w14:paraId="548C0F4B" w14:textId="77777777" w:rsidR="003956B1" w:rsidRDefault="003956B1" w:rsidP="00185A20">
      <w:pPr>
        <w:tabs>
          <w:tab w:val="left" w:pos="-720"/>
          <w:tab w:val="left" w:pos="0"/>
        </w:tabs>
        <w:spacing w:line="240" w:lineRule="atLeast"/>
        <w:ind w:left="270"/>
      </w:pPr>
    </w:p>
    <w:p w14:paraId="1C338DE9" w14:textId="77777777" w:rsidR="003956B1" w:rsidRDefault="003956B1" w:rsidP="00185A20">
      <w:pPr>
        <w:tabs>
          <w:tab w:val="left" w:pos="-720"/>
          <w:tab w:val="left" w:pos="0"/>
        </w:tabs>
        <w:spacing w:line="240" w:lineRule="atLeast"/>
        <w:ind w:left="270"/>
      </w:pPr>
    </w:p>
    <w:p w14:paraId="00D7D913" w14:textId="77777777" w:rsidR="003956B1" w:rsidRDefault="003956B1" w:rsidP="00185A20">
      <w:pPr>
        <w:tabs>
          <w:tab w:val="left" w:pos="-720"/>
          <w:tab w:val="left" w:pos="0"/>
        </w:tabs>
        <w:spacing w:line="240" w:lineRule="atLeast"/>
        <w:ind w:left="270"/>
      </w:pPr>
    </w:p>
    <w:p w14:paraId="73AF4E91" w14:textId="77777777" w:rsidR="00794CA9" w:rsidRDefault="00794CA9" w:rsidP="00185A20">
      <w:pPr>
        <w:tabs>
          <w:tab w:val="left" w:pos="-720"/>
          <w:tab w:val="left" w:pos="0"/>
        </w:tabs>
        <w:spacing w:line="240" w:lineRule="atLeast"/>
        <w:ind w:left="270"/>
      </w:pPr>
    </w:p>
    <w:p w14:paraId="27661860" w14:textId="77777777" w:rsidR="003956B1" w:rsidRPr="00A2165F" w:rsidRDefault="003956B1" w:rsidP="003956B1">
      <w:pPr>
        <w:pStyle w:val="Title"/>
        <w:jc w:val="center"/>
        <w:rPr>
          <w:b w:val="0"/>
        </w:rPr>
      </w:pPr>
      <w:r w:rsidRPr="00A2165F">
        <w:lastRenderedPageBreak/>
        <w:t>CHRISTIANA CARE HEALTH SERVICES POLICY</w:t>
      </w:r>
    </w:p>
    <w:p w14:paraId="12C1D818" w14:textId="77777777" w:rsidR="003956B1" w:rsidRPr="00A2165F" w:rsidRDefault="003956B1" w:rsidP="003956B1">
      <w:pPr>
        <w:jc w:val="center"/>
        <w:rPr>
          <w:b/>
          <w:sz w:val="28"/>
          <w:szCs w:val="28"/>
        </w:rPr>
      </w:pPr>
      <w:r w:rsidRPr="00A2165F">
        <w:rPr>
          <w:b/>
          <w:sz w:val="28"/>
          <w:szCs w:val="28"/>
        </w:rPr>
        <w:t>SCHOOL</w:t>
      </w:r>
      <w:r w:rsidR="003B3576">
        <w:rPr>
          <w:b/>
          <w:sz w:val="28"/>
          <w:szCs w:val="28"/>
        </w:rPr>
        <w:t>-</w:t>
      </w:r>
      <w:r w:rsidRPr="00A2165F">
        <w:rPr>
          <w:b/>
          <w:sz w:val="28"/>
          <w:szCs w:val="28"/>
        </w:rPr>
        <w:t>BASED HEALTH CENTER</w:t>
      </w:r>
    </w:p>
    <w:p w14:paraId="318BD38E" w14:textId="77777777" w:rsidR="003956B1" w:rsidRPr="00D21DFA" w:rsidRDefault="003956B1" w:rsidP="003956B1">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956B1" w14:paraId="30815A25" w14:textId="77777777" w:rsidTr="005F6745">
        <w:tc>
          <w:tcPr>
            <w:tcW w:w="4428" w:type="dxa"/>
          </w:tcPr>
          <w:p w14:paraId="5C3FC953" w14:textId="77777777" w:rsidR="003956B1" w:rsidRPr="00A2165F" w:rsidRDefault="003956B1" w:rsidP="005F6745">
            <w:pPr>
              <w:rPr>
                <w:szCs w:val="24"/>
              </w:rPr>
            </w:pPr>
            <w:r w:rsidRPr="00A2165F">
              <w:rPr>
                <w:szCs w:val="24"/>
              </w:rPr>
              <w:t>POLICY TITLE:</w:t>
            </w:r>
          </w:p>
        </w:tc>
        <w:tc>
          <w:tcPr>
            <w:tcW w:w="4428" w:type="dxa"/>
          </w:tcPr>
          <w:p w14:paraId="161B4DB8" w14:textId="77777777" w:rsidR="003956B1" w:rsidRPr="00A2165F" w:rsidRDefault="003956B1" w:rsidP="005F6745">
            <w:pPr>
              <w:pStyle w:val="Heading1"/>
              <w:rPr>
                <w:szCs w:val="24"/>
                <w:highlight w:val="lightGray"/>
              </w:rPr>
            </w:pPr>
            <w:r>
              <w:rPr>
                <w:szCs w:val="24"/>
              </w:rPr>
              <w:t>Standing Orders</w:t>
            </w:r>
          </w:p>
        </w:tc>
      </w:tr>
      <w:tr w:rsidR="003956B1" w14:paraId="6779B0DD" w14:textId="77777777" w:rsidTr="005F6745">
        <w:tc>
          <w:tcPr>
            <w:tcW w:w="4428" w:type="dxa"/>
          </w:tcPr>
          <w:p w14:paraId="6D6C1029" w14:textId="77777777" w:rsidR="003956B1" w:rsidRPr="00A2165F" w:rsidRDefault="003956B1" w:rsidP="005F6745">
            <w:pPr>
              <w:rPr>
                <w:szCs w:val="24"/>
              </w:rPr>
            </w:pPr>
            <w:r w:rsidRPr="00A2165F">
              <w:rPr>
                <w:szCs w:val="24"/>
              </w:rPr>
              <w:t>SECTION:</w:t>
            </w:r>
          </w:p>
        </w:tc>
        <w:tc>
          <w:tcPr>
            <w:tcW w:w="4428" w:type="dxa"/>
          </w:tcPr>
          <w:p w14:paraId="65B4E31D" w14:textId="77777777" w:rsidR="003956B1" w:rsidRPr="00A2165F" w:rsidRDefault="003956B1" w:rsidP="00B35F86">
            <w:pPr>
              <w:rPr>
                <w:szCs w:val="24"/>
              </w:rPr>
            </w:pPr>
            <w:r>
              <w:rPr>
                <w:szCs w:val="24"/>
              </w:rPr>
              <w:t>SBHC</w:t>
            </w:r>
          </w:p>
        </w:tc>
      </w:tr>
      <w:tr w:rsidR="003956B1" w14:paraId="4BCFDEC0" w14:textId="77777777" w:rsidTr="005F6745">
        <w:tc>
          <w:tcPr>
            <w:tcW w:w="4428" w:type="dxa"/>
            <w:tcBorders>
              <w:bottom w:val="single" w:sz="4" w:space="0" w:color="auto"/>
            </w:tcBorders>
          </w:tcPr>
          <w:p w14:paraId="42830C9D" w14:textId="77777777" w:rsidR="003956B1" w:rsidRPr="00A2165F" w:rsidRDefault="003956B1" w:rsidP="005F6745">
            <w:pPr>
              <w:rPr>
                <w:szCs w:val="24"/>
              </w:rPr>
            </w:pPr>
            <w:r w:rsidRPr="00A2165F">
              <w:rPr>
                <w:szCs w:val="24"/>
              </w:rPr>
              <w:t>LAST REVISION/REVIEW DATE:</w:t>
            </w:r>
          </w:p>
        </w:tc>
        <w:tc>
          <w:tcPr>
            <w:tcW w:w="4428" w:type="dxa"/>
          </w:tcPr>
          <w:p w14:paraId="3887C651" w14:textId="77777777" w:rsidR="003956B1" w:rsidRPr="00A2165F" w:rsidRDefault="00131604" w:rsidP="005F6745">
            <w:pPr>
              <w:rPr>
                <w:szCs w:val="24"/>
              </w:rPr>
            </w:pPr>
            <w:r>
              <w:rPr>
                <w:szCs w:val="24"/>
              </w:rPr>
              <w:t>09/1</w:t>
            </w:r>
            <w:r w:rsidR="001C1377">
              <w:rPr>
                <w:szCs w:val="24"/>
              </w:rPr>
              <w:t>9</w:t>
            </w:r>
          </w:p>
        </w:tc>
      </w:tr>
      <w:tr w:rsidR="003956B1" w14:paraId="334DA212" w14:textId="77777777" w:rsidTr="005F6745">
        <w:tc>
          <w:tcPr>
            <w:tcW w:w="4428" w:type="dxa"/>
            <w:tcBorders>
              <w:bottom w:val="single" w:sz="4" w:space="0" w:color="auto"/>
            </w:tcBorders>
          </w:tcPr>
          <w:p w14:paraId="00A156FA" w14:textId="77777777" w:rsidR="003956B1" w:rsidRPr="00A2165F" w:rsidRDefault="003956B1" w:rsidP="005F6745">
            <w:pPr>
              <w:rPr>
                <w:szCs w:val="24"/>
              </w:rPr>
            </w:pPr>
            <w:r w:rsidRPr="00A2165F">
              <w:rPr>
                <w:szCs w:val="24"/>
              </w:rPr>
              <w:t>DATE OF ORIGIN:</w:t>
            </w:r>
          </w:p>
        </w:tc>
        <w:tc>
          <w:tcPr>
            <w:tcW w:w="4428" w:type="dxa"/>
          </w:tcPr>
          <w:p w14:paraId="48926586" w14:textId="77777777" w:rsidR="003956B1" w:rsidRPr="00A2165F" w:rsidRDefault="003956B1" w:rsidP="005F6745">
            <w:pPr>
              <w:rPr>
                <w:szCs w:val="24"/>
              </w:rPr>
            </w:pPr>
          </w:p>
        </w:tc>
      </w:tr>
    </w:tbl>
    <w:p w14:paraId="444F4A0E" w14:textId="77777777" w:rsidR="003956B1" w:rsidRDefault="003956B1" w:rsidP="003956B1">
      <w:pPr>
        <w:tabs>
          <w:tab w:val="left" w:pos="-720"/>
        </w:tabs>
        <w:spacing w:line="240" w:lineRule="atLeast"/>
        <w:jc w:val="both"/>
        <w:rPr>
          <w:sz w:val="28"/>
        </w:rPr>
      </w:pPr>
      <w:r>
        <w:rPr>
          <w:b/>
          <w:sz w:val="28"/>
        </w:rPr>
        <w:tab/>
      </w:r>
    </w:p>
    <w:p w14:paraId="30D8D9CC" w14:textId="77777777" w:rsidR="003956B1" w:rsidRDefault="003956B1" w:rsidP="003956B1">
      <w:pPr>
        <w:ind w:left="1440" w:hanging="1440"/>
        <w:rPr>
          <w:b/>
          <w:szCs w:val="24"/>
        </w:rPr>
      </w:pPr>
      <w:r w:rsidRPr="00A2165F">
        <w:rPr>
          <w:b/>
          <w:szCs w:val="24"/>
        </w:rPr>
        <w:t>POLICY</w:t>
      </w:r>
      <w:r>
        <w:rPr>
          <w:b/>
          <w:szCs w:val="24"/>
        </w:rPr>
        <w:t>:</w:t>
      </w:r>
    </w:p>
    <w:p w14:paraId="0A28315E" w14:textId="77777777" w:rsidR="0029247F" w:rsidRPr="00A2165F" w:rsidRDefault="0029247F" w:rsidP="003956B1">
      <w:pPr>
        <w:ind w:left="1440" w:hanging="1440"/>
        <w:rPr>
          <w:szCs w:val="24"/>
        </w:rPr>
      </w:pPr>
    </w:p>
    <w:p w14:paraId="42FA96D9" w14:textId="77777777" w:rsidR="003956B1" w:rsidRDefault="003956B1" w:rsidP="003956B1">
      <w:pPr>
        <w:rPr>
          <w:szCs w:val="24"/>
        </w:rPr>
      </w:pPr>
      <w:r>
        <w:rPr>
          <w:szCs w:val="24"/>
        </w:rPr>
        <w:t>Medical and nursing services at the SBHC will be provided in accordance with the accepted standards of current medical and nursing practice.</w:t>
      </w:r>
    </w:p>
    <w:p w14:paraId="2279E969" w14:textId="77777777" w:rsidR="003956B1" w:rsidRDefault="003956B1" w:rsidP="003956B1">
      <w:pPr>
        <w:rPr>
          <w:szCs w:val="24"/>
        </w:rPr>
      </w:pPr>
    </w:p>
    <w:p w14:paraId="39FC2E2C" w14:textId="77777777" w:rsidR="003956B1" w:rsidRDefault="003956B1" w:rsidP="003956B1">
      <w:pPr>
        <w:rPr>
          <w:b/>
          <w:szCs w:val="24"/>
        </w:rPr>
      </w:pPr>
      <w:r w:rsidRPr="00A2165F">
        <w:rPr>
          <w:b/>
          <w:szCs w:val="24"/>
        </w:rPr>
        <w:t>PROCEDURE</w:t>
      </w:r>
      <w:r>
        <w:rPr>
          <w:b/>
          <w:szCs w:val="24"/>
        </w:rPr>
        <w:t>:</w:t>
      </w:r>
    </w:p>
    <w:p w14:paraId="1A841D56" w14:textId="77777777" w:rsidR="0029247F" w:rsidRPr="00A2165F" w:rsidRDefault="0029247F" w:rsidP="003956B1">
      <w:pPr>
        <w:rPr>
          <w:b/>
          <w:szCs w:val="24"/>
        </w:rPr>
      </w:pPr>
    </w:p>
    <w:p w14:paraId="59662D6E" w14:textId="77777777" w:rsidR="003956B1" w:rsidRDefault="003956B1" w:rsidP="006F5E9C">
      <w:pPr>
        <w:numPr>
          <w:ilvl w:val="0"/>
          <w:numId w:val="47"/>
        </w:numPr>
        <w:rPr>
          <w:szCs w:val="24"/>
        </w:rPr>
      </w:pPr>
      <w:r>
        <w:rPr>
          <w:szCs w:val="24"/>
        </w:rPr>
        <w:t xml:space="preserve">Advanced practice nurses work </w:t>
      </w:r>
      <w:r w:rsidR="00A576FC">
        <w:rPr>
          <w:szCs w:val="24"/>
        </w:rPr>
        <w:t xml:space="preserve">with </w:t>
      </w:r>
      <w:r>
        <w:rPr>
          <w:szCs w:val="24"/>
        </w:rPr>
        <w:t>a collaborating physician.</w:t>
      </w:r>
    </w:p>
    <w:p w14:paraId="3FE9AFD9" w14:textId="77777777" w:rsidR="00A576FC" w:rsidRDefault="00A576FC" w:rsidP="00A576FC">
      <w:pPr>
        <w:ind w:left="360"/>
        <w:rPr>
          <w:szCs w:val="24"/>
        </w:rPr>
      </w:pPr>
    </w:p>
    <w:p w14:paraId="030BFE57" w14:textId="77777777" w:rsidR="003956B1" w:rsidRDefault="003956B1" w:rsidP="006F5E9C">
      <w:pPr>
        <w:numPr>
          <w:ilvl w:val="0"/>
          <w:numId w:val="47"/>
        </w:numPr>
        <w:rPr>
          <w:szCs w:val="24"/>
        </w:rPr>
      </w:pPr>
      <w:r>
        <w:rPr>
          <w:szCs w:val="24"/>
        </w:rPr>
        <w:t>Advanced practice nurses with prescriptive authority are exempt from standing orders</w:t>
      </w:r>
      <w:r w:rsidR="0029247F">
        <w:rPr>
          <w:szCs w:val="24"/>
        </w:rPr>
        <w:t>.</w:t>
      </w:r>
    </w:p>
    <w:p w14:paraId="7E28EF4C" w14:textId="77777777" w:rsidR="003956B1" w:rsidRDefault="003956B1" w:rsidP="00185A20">
      <w:pPr>
        <w:tabs>
          <w:tab w:val="left" w:pos="-720"/>
          <w:tab w:val="left" w:pos="0"/>
        </w:tabs>
        <w:spacing w:line="240" w:lineRule="atLeast"/>
        <w:ind w:left="270"/>
      </w:pPr>
    </w:p>
    <w:p w14:paraId="03713073" w14:textId="77777777" w:rsidR="005F4C19" w:rsidRDefault="005F4C19" w:rsidP="00185A20">
      <w:pPr>
        <w:tabs>
          <w:tab w:val="left" w:pos="-720"/>
          <w:tab w:val="left" w:pos="0"/>
        </w:tabs>
        <w:spacing w:line="240" w:lineRule="atLeast"/>
        <w:ind w:left="270"/>
      </w:pPr>
    </w:p>
    <w:p w14:paraId="285C5D4F" w14:textId="77777777" w:rsidR="005F4C19" w:rsidRDefault="005F4C19" w:rsidP="00185A20">
      <w:pPr>
        <w:tabs>
          <w:tab w:val="left" w:pos="-720"/>
          <w:tab w:val="left" w:pos="0"/>
        </w:tabs>
        <w:spacing w:line="240" w:lineRule="atLeast"/>
        <w:ind w:left="270"/>
      </w:pPr>
    </w:p>
    <w:p w14:paraId="7A7455A5" w14:textId="77777777" w:rsidR="005F4C19" w:rsidRDefault="005F4C19" w:rsidP="00185A20">
      <w:pPr>
        <w:tabs>
          <w:tab w:val="left" w:pos="-720"/>
          <w:tab w:val="left" w:pos="0"/>
        </w:tabs>
        <w:spacing w:line="240" w:lineRule="atLeast"/>
        <w:ind w:left="270"/>
      </w:pPr>
    </w:p>
    <w:p w14:paraId="5C0692C0" w14:textId="77777777" w:rsidR="005F4C19" w:rsidRDefault="005F4C19" w:rsidP="00185A20">
      <w:pPr>
        <w:tabs>
          <w:tab w:val="left" w:pos="-720"/>
          <w:tab w:val="left" w:pos="0"/>
        </w:tabs>
        <w:spacing w:line="240" w:lineRule="atLeast"/>
        <w:ind w:left="270"/>
      </w:pPr>
    </w:p>
    <w:p w14:paraId="0338BAAD" w14:textId="77777777" w:rsidR="003956B1" w:rsidRDefault="003956B1" w:rsidP="00185A20">
      <w:pPr>
        <w:tabs>
          <w:tab w:val="left" w:pos="-720"/>
          <w:tab w:val="left" w:pos="0"/>
        </w:tabs>
        <w:spacing w:line="240" w:lineRule="atLeast"/>
        <w:ind w:left="270"/>
      </w:pPr>
    </w:p>
    <w:p w14:paraId="325E3A0B" w14:textId="77777777" w:rsidR="003956B1" w:rsidRDefault="003956B1" w:rsidP="00185A20">
      <w:pPr>
        <w:tabs>
          <w:tab w:val="left" w:pos="-720"/>
          <w:tab w:val="left" w:pos="0"/>
        </w:tabs>
        <w:spacing w:line="240" w:lineRule="atLeast"/>
        <w:ind w:left="270"/>
      </w:pPr>
    </w:p>
    <w:p w14:paraId="63E57E81" w14:textId="77777777" w:rsidR="003956B1" w:rsidRDefault="003956B1" w:rsidP="00185A20">
      <w:pPr>
        <w:tabs>
          <w:tab w:val="left" w:pos="-720"/>
          <w:tab w:val="left" w:pos="0"/>
        </w:tabs>
        <w:spacing w:line="240" w:lineRule="atLeast"/>
        <w:ind w:left="270"/>
      </w:pPr>
    </w:p>
    <w:p w14:paraId="763308C8" w14:textId="77777777" w:rsidR="003956B1" w:rsidRDefault="003956B1" w:rsidP="00185A20">
      <w:pPr>
        <w:tabs>
          <w:tab w:val="left" w:pos="-720"/>
          <w:tab w:val="left" w:pos="0"/>
        </w:tabs>
        <w:spacing w:line="240" w:lineRule="atLeast"/>
        <w:ind w:left="270"/>
      </w:pPr>
    </w:p>
    <w:p w14:paraId="1EE4CC68" w14:textId="77777777" w:rsidR="003956B1" w:rsidRDefault="003956B1" w:rsidP="00185A20">
      <w:pPr>
        <w:tabs>
          <w:tab w:val="left" w:pos="-720"/>
          <w:tab w:val="left" w:pos="0"/>
        </w:tabs>
        <w:spacing w:line="240" w:lineRule="atLeast"/>
        <w:ind w:left="270"/>
      </w:pPr>
    </w:p>
    <w:p w14:paraId="4A826D0D" w14:textId="77777777" w:rsidR="003956B1" w:rsidRDefault="003956B1" w:rsidP="00185A20">
      <w:pPr>
        <w:tabs>
          <w:tab w:val="left" w:pos="-720"/>
          <w:tab w:val="left" w:pos="0"/>
        </w:tabs>
        <w:spacing w:line="240" w:lineRule="atLeast"/>
        <w:ind w:left="270"/>
      </w:pPr>
    </w:p>
    <w:p w14:paraId="089E5934" w14:textId="77777777" w:rsidR="003956B1" w:rsidRDefault="003956B1" w:rsidP="00185A20">
      <w:pPr>
        <w:tabs>
          <w:tab w:val="left" w:pos="-720"/>
          <w:tab w:val="left" w:pos="0"/>
        </w:tabs>
        <w:spacing w:line="240" w:lineRule="atLeast"/>
        <w:ind w:left="270"/>
      </w:pPr>
    </w:p>
    <w:p w14:paraId="3DD0CC53" w14:textId="77777777" w:rsidR="003956B1" w:rsidRDefault="003956B1" w:rsidP="00185A20">
      <w:pPr>
        <w:tabs>
          <w:tab w:val="left" w:pos="-720"/>
          <w:tab w:val="left" w:pos="0"/>
        </w:tabs>
        <w:spacing w:line="240" w:lineRule="atLeast"/>
        <w:ind w:left="270"/>
      </w:pPr>
    </w:p>
    <w:p w14:paraId="0E3B5AFB" w14:textId="77777777" w:rsidR="003956B1" w:rsidRDefault="003956B1" w:rsidP="00185A20">
      <w:pPr>
        <w:tabs>
          <w:tab w:val="left" w:pos="-720"/>
          <w:tab w:val="left" w:pos="0"/>
        </w:tabs>
        <w:spacing w:line="240" w:lineRule="atLeast"/>
        <w:ind w:left="270"/>
      </w:pPr>
    </w:p>
    <w:p w14:paraId="161E05F6" w14:textId="77777777" w:rsidR="003956B1" w:rsidRDefault="003956B1" w:rsidP="00185A20">
      <w:pPr>
        <w:tabs>
          <w:tab w:val="left" w:pos="-720"/>
          <w:tab w:val="left" w:pos="0"/>
        </w:tabs>
        <w:spacing w:line="240" w:lineRule="atLeast"/>
        <w:ind w:left="270"/>
      </w:pPr>
    </w:p>
    <w:p w14:paraId="18D75961" w14:textId="77777777" w:rsidR="003956B1" w:rsidRDefault="003956B1" w:rsidP="00185A20">
      <w:pPr>
        <w:tabs>
          <w:tab w:val="left" w:pos="-720"/>
          <w:tab w:val="left" w:pos="0"/>
        </w:tabs>
        <w:spacing w:line="240" w:lineRule="atLeast"/>
        <w:ind w:left="270"/>
      </w:pPr>
    </w:p>
    <w:p w14:paraId="188C9BC2" w14:textId="77777777" w:rsidR="003956B1" w:rsidRDefault="003956B1" w:rsidP="00185A20">
      <w:pPr>
        <w:tabs>
          <w:tab w:val="left" w:pos="-720"/>
          <w:tab w:val="left" w:pos="0"/>
        </w:tabs>
        <w:spacing w:line="240" w:lineRule="atLeast"/>
        <w:ind w:left="270"/>
      </w:pPr>
    </w:p>
    <w:p w14:paraId="654019D2" w14:textId="77777777" w:rsidR="003956B1" w:rsidRDefault="003956B1" w:rsidP="00185A20">
      <w:pPr>
        <w:tabs>
          <w:tab w:val="left" w:pos="-720"/>
          <w:tab w:val="left" w:pos="0"/>
        </w:tabs>
        <w:spacing w:line="240" w:lineRule="atLeast"/>
        <w:ind w:left="270"/>
      </w:pPr>
    </w:p>
    <w:p w14:paraId="672B7DE7" w14:textId="77777777" w:rsidR="003956B1" w:rsidRDefault="003956B1" w:rsidP="00185A20">
      <w:pPr>
        <w:tabs>
          <w:tab w:val="left" w:pos="-720"/>
          <w:tab w:val="left" w:pos="0"/>
        </w:tabs>
        <w:spacing w:line="240" w:lineRule="atLeast"/>
        <w:ind w:left="270"/>
      </w:pPr>
    </w:p>
    <w:p w14:paraId="0A8A0759" w14:textId="77777777" w:rsidR="003956B1" w:rsidRDefault="003956B1" w:rsidP="00185A20">
      <w:pPr>
        <w:tabs>
          <w:tab w:val="left" w:pos="-720"/>
          <w:tab w:val="left" w:pos="0"/>
        </w:tabs>
        <w:spacing w:line="240" w:lineRule="atLeast"/>
        <w:ind w:left="270"/>
      </w:pPr>
    </w:p>
    <w:p w14:paraId="6C48A18B" w14:textId="77777777" w:rsidR="003956B1" w:rsidRDefault="003956B1" w:rsidP="00185A20">
      <w:pPr>
        <w:tabs>
          <w:tab w:val="left" w:pos="-720"/>
          <w:tab w:val="left" w:pos="0"/>
        </w:tabs>
        <w:spacing w:line="240" w:lineRule="atLeast"/>
        <w:ind w:left="270"/>
      </w:pPr>
    </w:p>
    <w:p w14:paraId="396A44E3" w14:textId="77777777" w:rsidR="003956B1" w:rsidRDefault="003956B1" w:rsidP="00185A20">
      <w:pPr>
        <w:tabs>
          <w:tab w:val="left" w:pos="-720"/>
          <w:tab w:val="left" w:pos="0"/>
        </w:tabs>
        <w:spacing w:line="240" w:lineRule="atLeast"/>
        <w:ind w:left="270"/>
      </w:pPr>
    </w:p>
    <w:p w14:paraId="3CE187D0" w14:textId="77777777" w:rsidR="00D06E70" w:rsidRDefault="00D06E70" w:rsidP="00185A20">
      <w:pPr>
        <w:tabs>
          <w:tab w:val="left" w:pos="-720"/>
          <w:tab w:val="left" w:pos="0"/>
        </w:tabs>
        <w:spacing w:line="240" w:lineRule="atLeast"/>
        <w:ind w:left="270"/>
      </w:pPr>
    </w:p>
    <w:p w14:paraId="33241E1D" w14:textId="77777777" w:rsidR="00D06E70" w:rsidRDefault="00D06E70" w:rsidP="00185A20">
      <w:pPr>
        <w:tabs>
          <w:tab w:val="left" w:pos="-720"/>
          <w:tab w:val="left" w:pos="0"/>
        </w:tabs>
        <w:spacing w:line="240" w:lineRule="atLeast"/>
        <w:ind w:left="270"/>
      </w:pPr>
    </w:p>
    <w:p w14:paraId="0BA4196D" w14:textId="77777777" w:rsidR="00D06E70" w:rsidRDefault="00D06E70" w:rsidP="00185A20">
      <w:pPr>
        <w:tabs>
          <w:tab w:val="left" w:pos="-720"/>
          <w:tab w:val="left" w:pos="0"/>
        </w:tabs>
        <w:spacing w:line="240" w:lineRule="atLeast"/>
        <w:ind w:left="270"/>
      </w:pPr>
    </w:p>
    <w:p w14:paraId="31702ABD" w14:textId="77777777" w:rsidR="00D06E70" w:rsidRDefault="00D06E70" w:rsidP="00185A20">
      <w:pPr>
        <w:tabs>
          <w:tab w:val="left" w:pos="-720"/>
          <w:tab w:val="left" w:pos="0"/>
        </w:tabs>
        <w:spacing w:line="240" w:lineRule="atLeast"/>
        <w:ind w:left="270"/>
      </w:pPr>
    </w:p>
    <w:p w14:paraId="37245AB8" w14:textId="77777777" w:rsidR="003956B1" w:rsidRDefault="003956B1" w:rsidP="00185A20">
      <w:pPr>
        <w:tabs>
          <w:tab w:val="left" w:pos="-720"/>
          <w:tab w:val="left" w:pos="0"/>
        </w:tabs>
        <w:spacing w:line="240" w:lineRule="atLeast"/>
        <w:ind w:left="270"/>
      </w:pPr>
    </w:p>
    <w:p w14:paraId="08B91851" w14:textId="77777777" w:rsidR="003956B1" w:rsidRDefault="003956B1" w:rsidP="00185A20">
      <w:pPr>
        <w:tabs>
          <w:tab w:val="left" w:pos="-720"/>
          <w:tab w:val="left" w:pos="0"/>
        </w:tabs>
        <w:spacing w:line="240" w:lineRule="atLeast"/>
        <w:ind w:left="270"/>
      </w:pPr>
    </w:p>
    <w:p w14:paraId="3FE69C3D" w14:textId="77777777" w:rsidR="003956B1" w:rsidRDefault="003956B1" w:rsidP="00185A20">
      <w:pPr>
        <w:tabs>
          <w:tab w:val="left" w:pos="-720"/>
          <w:tab w:val="left" w:pos="0"/>
        </w:tabs>
        <w:spacing w:line="240" w:lineRule="atLeast"/>
        <w:ind w:left="270"/>
      </w:pPr>
    </w:p>
    <w:p w14:paraId="0D04AE93" w14:textId="77777777" w:rsidR="001925C7" w:rsidRDefault="001925C7" w:rsidP="00185A20">
      <w:pPr>
        <w:tabs>
          <w:tab w:val="left" w:pos="-720"/>
          <w:tab w:val="left" w:pos="0"/>
        </w:tabs>
        <w:spacing w:line="240" w:lineRule="atLeast"/>
        <w:ind w:left="270"/>
      </w:pPr>
    </w:p>
    <w:p w14:paraId="07A9EBC9" w14:textId="77777777" w:rsidR="001925C7" w:rsidRDefault="001925C7" w:rsidP="00185A20">
      <w:pPr>
        <w:tabs>
          <w:tab w:val="left" w:pos="-720"/>
          <w:tab w:val="left" w:pos="0"/>
        </w:tabs>
        <w:spacing w:line="240" w:lineRule="atLeast"/>
        <w:ind w:left="270"/>
      </w:pPr>
    </w:p>
    <w:p w14:paraId="1CC74235" w14:textId="77777777" w:rsidR="00BE2457" w:rsidRDefault="00BE2457" w:rsidP="00BE2457">
      <w:pPr>
        <w:pStyle w:val="Title"/>
        <w:jc w:val="center"/>
      </w:pPr>
      <w:r>
        <w:lastRenderedPageBreak/>
        <w:t>CHRISTIANA CARE HEALTH SERVICES POLICY</w:t>
      </w:r>
    </w:p>
    <w:p w14:paraId="2343A9F9" w14:textId="77777777" w:rsidR="00BE2457" w:rsidRPr="000F71FD" w:rsidRDefault="00BE2457" w:rsidP="00BE2457">
      <w:pPr>
        <w:pStyle w:val="Title"/>
        <w:jc w:val="center"/>
      </w:pPr>
      <w:r>
        <w:t>SCHOOL</w:t>
      </w:r>
      <w:r w:rsidR="003B3576">
        <w:t>-</w:t>
      </w:r>
      <w:r>
        <w:t>BASED HEALTH CENTER</w:t>
      </w:r>
    </w:p>
    <w:p w14:paraId="75DC6A34" w14:textId="77777777" w:rsidR="00BE2457" w:rsidRDefault="00BE2457" w:rsidP="00BE24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BE2457" w14:paraId="3E873396" w14:textId="77777777" w:rsidTr="005F6745">
        <w:tc>
          <w:tcPr>
            <w:tcW w:w="4428" w:type="dxa"/>
          </w:tcPr>
          <w:p w14:paraId="23E3484D" w14:textId="77777777" w:rsidR="00BE2457" w:rsidRDefault="00BE2457" w:rsidP="005F6745">
            <w:r>
              <w:t>POLICY TITLE:</w:t>
            </w:r>
          </w:p>
        </w:tc>
        <w:tc>
          <w:tcPr>
            <w:tcW w:w="4428" w:type="dxa"/>
          </w:tcPr>
          <w:p w14:paraId="61596BBE" w14:textId="77777777" w:rsidR="00BE2457" w:rsidRPr="00BF4312" w:rsidRDefault="00BE2457" w:rsidP="005F6745">
            <w:pPr>
              <w:pStyle w:val="Heading1"/>
            </w:pPr>
            <w:r w:rsidRPr="00BF4312">
              <w:t>Student Arrival/Departure</w:t>
            </w:r>
          </w:p>
        </w:tc>
      </w:tr>
      <w:tr w:rsidR="00BE2457" w14:paraId="6EC81194" w14:textId="77777777" w:rsidTr="005F6745">
        <w:tc>
          <w:tcPr>
            <w:tcW w:w="4428" w:type="dxa"/>
          </w:tcPr>
          <w:p w14:paraId="63D2D9FB" w14:textId="77777777" w:rsidR="00BE2457" w:rsidRDefault="00BE2457" w:rsidP="005F6745">
            <w:r>
              <w:t>SECTION:</w:t>
            </w:r>
          </w:p>
        </w:tc>
        <w:tc>
          <w:tcPr>
            <w:tcW w:w="4428" w:type="dxa"/>
          </w:tcPr>
          <w:p w14:paraId="2B015FE1" w14:textId="77777777" w:rsidR="00BE2457" w:rsidRPr="00BF4312" w:rsidRDefault="00BE2457" w:rsidP="00B35F86">
            <w:r>
              <w:t>SBHC</w:t>
            </w:r>
          </w:p>
        </w:tc>
      </w:tr>
      <w:tr w:rsidR="00BE2457" w14:paraId="323E7A1F" w14:textId="77777777" w:rsidTr="005F6745">
        <w:tc>
          <w:tcPr>
            <w:tcW w:w="4428" w:type="dxa"/>
          </w:tcPr>
          <w:p w14:paraId="0C57489D" w14:textId="77777777" w:rsidR="00BE2457" w:rsidRDefault="00BE2457" w:rsidP="005F6745">
            <w:r>
              <w:t xml:space="preserve">LAST </w:t>
            </w:r>
            <w:r w:rsidRPr="000F71FD">
              <w:t>REVISION/REVIEW</w:t>
            </w:r>
            <w:r>
              <w:t xml:space="preserve"> DATE:</w:t>
            </w:r>
          </w:p>
        </w:tc>
        <w:tc>
          <w:tcPr>
            <w:tcW w:w="4428" w:type="dxa"/>
          </w:tcPr>
          <w:p w14:paraId="0B896D9B" w14:textId="77777777" w:rsidR="00BE2457" w:rsidRPr="00BF4312" w:rsidRDefault="00131604" w:rsidP="005F6745">
            <w:r>
              <w:t>09/1</w:t>
            </w:r>
            <w:r w:rsidR="001C1377">
              <w:t>9</w:t>
            </w:r>
          </w:p>
        </w:tc>
      </w:tr>
      <w:tr w:rsidR="00BE2457" w14:paraId="00FCF343" w14:textId="77777777" w:rsidTr="005F6745">
        <w:tc>
          <w:tcPr>
            <w:tcW w:w="4428" w:type="dxa"/>
          </w:tcPr>
          <w:p w14:paraId="21DFD48D" w14:textId="77777777" w:rsidR="00BE2457" w:rsidRDefault="00BE2457" w:rsidP="005F6745">
            <w:r>
              <w:t>DATE OF ORIGIN:</w:t>
            </w:r>
          </w:p>
        </w:tc>
        <w:tc>
          <w:tcPr>
            <w:tcW w:w="4428" w:type="dxa"/>
          </w:tcPr>
          <w:p w14:paraId="22E9DE2C" w14:textId="77777777" w:rsidR="00BE2457" w:rsidRDefault="00BE2457" w:rsidP="005F6745">
            <w:r>
              <w:t>5/06</w:t>
            </w:r>
          </w:p>
        </w:tc>
      </w:tr>
    </w:tbl>
    <w:p w14:paraId="030D0A70" w14:textId="77777777" w:rsidR="00BE2457" w:rsidRDefault="00BE2457" w:rsidP="00BE2457"/>
    <w:p w14:paraId="26562DE7" w14:textId="77777777" w:rsidR="00BE2457" w:rsidRDefault="00BE2457" w:rsidP="00BE2457">
      <w:pPr>
        <w:pStyle w:val="Heading2"/>
        <w:rPr>
          <w:rFonts w:ascii="Times New Roman" w:hAnsi="Times New Roman"/>
          <w:i w:val="0"/>
        </w:rPr>
      </w:pPr>
      <w:r w:rsidRPr="001925C7">
        <w:rPr>
          <w:rFonts w:ascii="Times New Roman" w:hAnsi="Times New Roman"/>
          <w:i w:val="0"/>
        </w:rPr>
        <w:t>POLICY:</w:t>
      </w:r>
    </w:p>
    <w:p w14:paraId="532BB345" w14:textId="77777777" w:rsidR="00BE2457" w:rsidRPr="00BF4312" w:rsidRDefault="00BE2457" w:rsidP="00BE2457">
      <w:pPr>
        <w:tabs>
          <w:tab w:val="left" w:pos="-720"/>
        </w:tabs>
        <w:spacing w:line="240" w:lineRule="atLeast"/>
        <w:rPr>
          <w:szCs w:val="24"/>
        </w:rPr>
      </w:pPr>
      <w:r w:rsidRPr="00BF4312">
        <w:rPr>
          <w:szCs w:val="24"/>
        </w:rPr>
        <w:t>The S</w:t>
      </w:r>
      <w:r>
        <w:rPr>
          <w:szCs w:val="24"/>
        </w:rPr>
        <w:t>BHC</w:t>
      </w:r>
      <w:r w:rsidRPr="00BF4312">
        <w:rPr>
          <w:szCs w:val="24"/>
        </w:rPr>
        <w:t xml:space="preserve"> staff </w:t>
      </w:r>
      <w:r>
        <w:rPr>
          <w:szCs w:val="24"/>
        </w:rPr>
        <w:t xml:space="preserve">will </w:t>
      </w:r>
      <w:r w:rsidRPr="00BF4312">
        <w:rPr>
          <w:szCs w:val="24"/>
        </w:rPr>
        <w:t>follow the arrival/departure procedures when students utilize available services.</w:t>
      </w:r>
    </w:p>
    <w:p w14:paraId="4E894009" w14:textId="77777777" w:rsidR="0029247F" w:rsidRPr="001925C7" w:rsidRDefault="0029247F" w:rsidP="00BE2457"/>
    <w:p w14:paraId="026A72E3" w14:textId="77777777" w:rsidR="00BE2457" w:rsidRDefault="00BE2457" w:rsidP="00BE2457">
      <w:pPr>
        <w:pStyle w:val="Heading2"/>
        <w:rPr>
          <w:rFonts w:ascii="Times New Roman" w:hAnsi="Times New Roman"/>
          <w:i w:val="0"/>
        </w:rPr>
      </w:pPr>
      <w:r w:rsidRPr="001925C7">
        <w:rPr>
          <w:rFonts w:ascii="Times New Roman" w:hAnsi="Times New Roman"/>
          <w:i w:val="0"/>
        </w:rPr>
        <w:t>PROCEDURE:</w:t>
      </w:r>
    </w:p>
    <w:p w14:paraId="48C62B3B" w14:textId="77777777" w:rsidR="0029247F" w:rsidRPr="0029247F" w:rsidRDefault="0029247F" w:rsidP="0029247F"/>
    <w:p w14:paraId="75755C30" w14:textId="77777777" w:rsidR="00BE2457" w:rsidRPr="00593862" w:rsidRDefault="00BE2457" w:rsidP="001925C7">
      <w:pPr>
        <w:tabs>
          <w:tab w:val="left" w:pos="-720"/>
          <w:tab w:val="left" w:pos="0"/>
        </w:tabs>
        <w:spacing w:after="90" w:line="240" w:lineRule="atLeast"/>
        <w:ind w:left="720" w:hanging="360"/>
        <w:jc w:val="both"/>
        <w:rPr>
          <w:szCs w:val="24"/>
        </w:rPr>
      </w:pPr>
      <w:r w:rsidRPr="00593862">
        <w:rPr>
          <w:szCs w:val="24"/>
        </w:rPr>
        <w:t>1.</w:t>
      </w:r>
      <w:r w:rsidRPr="00593862">
        <w:rPr>
          <w:szCs w:val="24"/>
        </w:rPr>
        <w:tab/>
        <w:t>Upon arrival the student will:</w:t>
      </w:r>
    </w:p>
    <w:p w14:paraId="325E818B" w14:textId="77777777" w:rsidR="00BE2457" w:rsidRPr="00593862" w:rsidRDefault="00BE2457" w:rsidP="001925C7">
      <w:pPr>
        <w:tabs>
          <w:tab w:val="left" w:pos="-720"/>
          <w:tab w:val="left" w:pos="0"/>
        </w:tabs>
        <w:spacing w:after="90" w:line="240" w:lineRule="atLeast"/>
        <w:ind w:left="720" w:hanging="360"/>
        <w:jc w:val="both"/>
        <w:rPr>
          <w:szCs w:val="24"/>
        </w:rPr>
      </w:pPr>
    </w:p>
    <w:p w14:paraId="6E9C7EBF" w14:textId="77777777" w:rsidR="00BE2457" w:rsidRPr="00593862" w:rsidRDefault="001925C7" w:rsidP="001925C7">
      <w:pPr>
        <w:tabs>
          <w:tab w:val="left" w:pos="-720"/>
          <w:tab w:val="left" w:pos="0"/>
        </w:tabs>
        <w:spacing w:after="90" w:line="240" w:lineRule="atLeast"/>
        <w:ind w:left="1800" w:hanging="720"/>
        <w:jc w:val="both"/>
        <w:rPr>
          <w:szCs w:val="24"/>
        </w:rPr>
      </w:pPr>
      <w:r>
        <w:rPr>
          <w:szCs w:val="24"/>
        </w:rPr>
        <w:t xml:space="preserve">      </w:t>
      </w:r>
      <w:r w:rsidR="00BE2457" w:rsidRPr="00593862">
        <w:rPr>
          <w:szCs w:val="24"/>
        </w:rPr>
        <w:t>a.</w:t>
      </w:r>
      <w:r w:rsidR="00BE2457" w:rsidRPr="00593862">
        <w:rPr>
          <w:szCs w:val="24"/>
        </w:rPr>
        <w:tab/>
        <w:t>Notify SBHC staff of arrival and present a valid pass.</w:t>
      </w:r>
    </w:p>
    <w:p w14:paraId="04B749A5" w14:textId="77777777" w:rsidR="00BE2457" w:rsidRPr="00593862" w:rsidRDefault="00BE2457" w:rsidP="001925C7">
      <w:pPr>
        <w:tabs>
          <w:tab w:val="left" w:pos="-720"/>
          <w:tab w:val="left" w:pos="0"/>
        </w:tabs>
        <w:spacing w:after="90" w:line="240" w:lineRule="atLeast"/>
        <w:ind w:left="720" w:firstLine="360"/>
        <w:jc w:val="both"/>
        <w:rPr>
          <w:szCs w:val="24"/>
        </w:rPr>
      </w:pPr>
      <w:r w:rsidRPr="00593862">
        <w:rPr>
          <w:szCs w:val="24"/>
        </w:rPr>
        <w:tab/>
        <w:t>b.</w:t>
      </w:r>
      <w:r w:rsidR="001925C7">
        <w:rPr>
          <w:szCs w:val="24"/>
        </w:rPr>
        <w:t xml:space="preserve">   </w:t>
      </w:r>
      <w:r w:rsidRPr="00593862">
        <w:rPr>
          <w:szCs w:val="24"/>
        </w:rPr>
        <w:t>Sign in with arrival time in the arrival/departure log.</w:t>
      </w:r>
      <w:r w:rsidRPr="00593862">
        <w:rPr>
          <w:szCs w:val="24"/>
        </w:rPr>
        <w:tab/>
      </w:r>
    </w:p>
    <w:p w14:paraId="0690F3EB" w14:textId="77777777" w:rsidR="00BE2457" w:rsidRPr="00593862" w:rsidRDefault="00BE2457" w:rsidP="001925C7">
      <w:pPr>
        <w:tabs>
          <w:tab w:val="left" w:pos="-720"/>
          <w:tab w:val="left" w:pos="0"/>
        </w:tabs>
        <w:spacing w:after="90" w:line="240" w:lineRule="atLeast"/>
        <w:ind w:left="720" w:hanging="360"/>
        <w:jc w:val="both"/>
        <w:rPr>
          <w:szCs w:val="24"/>
        </w:rPr>
      </w:pPr>
      <w:r w:rsidRPr="00593862">
        <w:rPr>
          <w:szCs w:val="24"/>
        </w:rPr>
        <w:tab/>
      </w:r>
    </w:p>
    <w:p w14:paraId="01EA41F6" w14:textId="77777777" w:rsidR="00BE2457" w:rsidRPr="00593862" w:rsidRDefault="00BE2457" w:rsidP="001925C7">
      <w:pPr>
        <w:tabs>
          <w:tab w:val="left" w:pos="-720"/>
          <w:tab w:val="left" w:pos="0"/>
        </w:tabs>
        <w:spacing w:after="90" w:line="240" w:lineRule="atLeast"/>
        <w:ind w:left="720" w:hanging="360"/>
        <w:jc w:val="both"/>
        <w:rPr>
          <w:szCs w:val="24"/>
        </w:rPr>
      </w:pPr>
      <w:r w:rsidRPr="00593862">
        <w:rPr>
          <w:szCs w:val="24"/>
        </w:rPr>
        <w:t>2.</w:t>
      </w:r>
      <w:r w:rsidRPr="00593862">
        <w:rPr>
          <w:szCs w:val="24"/>
        </w:rPr>
        <w:tab/>
        <w:t>A designated SBHC staff will:</w:t>
      </w:r>
    </w:p>
    <w:p w14:paraId="12F127B4" w14:textId="77777777" w:rsidR="00BE2457" w:rsidRPr="00593862" w:rsidRDefault="00BE2457" w:rsidP="001925C7">
      <w:pPr>
        <w:tabs>
          <w:tab w:val="left" w:pos="-720"/>
          <w:tab w:val="left" w:pos="0"/>
        </w:tabs>
        <w:spacing w:after="90" w:line="240" w:lineRule="atLeast"/>
        <w:ind w:left="720" w:hanging="360"/>
        <w:jc w:val="both"/>
        <w:rPr>
          <w:szCs w:val="24"/>
        </w:rPr>
      </w:pPr>
    </w:p>
    <w:p w14:paraId="488CD3BF" w14:textId="77777777" w:rsidR="00BE2457" w:rsidRPr="00593862" w:rsidRDefault="001925C7" w:rsidP="001925C7">
      <w:pPr>
        <w:tabs>
          <w:tab w:val="left" w:pos="-720"/>
          <w:tab w:val="left" w:pos="0"/>
        </w:tabs>
        <w:spacing w:after="90" w:line="240" w:lineRule="atLeast"/>
        <w:ind w:left="720" w:firstLine="720"/>
        <w:jc w:val="both"/>
        <w:rPr>
          <w:szCs w:val="24"/>
        </w:rPr>
      </w:pPr>
      <w:r>
        <w:rPr>
          <w:szCs w:val="24"/>
        </w:rPr>
        <w:t xml:space="preserve">a.   </w:t>
      </w:r>
      <w:r w:rsidR="00BE2457" w:rsidRPr="00593862">
        <w:rPr>
          <w:szCs w:val="24"/>
        </w:rPr>
        <w:t>Verify appropriate information on registration form.</w:t>
      </w:r>
    </w:p>
    <w:p w14:paraId="5DA42F6F" w14:textId="77777777" w:rsidR="00BE2457" w:rsidRPr="00593862" w:rsidRDefault="001925C7" w:rsidP="001925C7">
      <w:pPr>
        <w:tabs>
          <w:tab w:val="left" w:pos="-720"/>
          <w:tab w:val="left" w:pos="0"/>
        </w:tabs>
        <w:spacing w:after="90" w:line="240" w:lineRule="atLeast"/>
        <w:ind w:left="720" w:firstLine="630"/>
        <w:jc w:val="both"/>
        <w:rPr>
          <w:szCs w:val="24"/>
        </w:rPr>
      </w:pPr>
      <w:r>
        <w:rPr>
          <w:szCs w:val="24"/>
        </w:rPr>
        <w:tab/>
        <w:t xml:space="preserve">b.   </w:t>
      </w:r>
      <w:r w:rsidR="00BE2457" w:rsidRPr="00593862">
        <w:rPr>
          <w:szCs w:val="24"/>
        </w:rPr>
        <w:t>Pull and/or prepare chart.</w:t>
      </w:r>
    </w:p>
    <w:p w14:paraId="7EBCA87C" w14:textId="77777777" w:rsidR="00BE2457" w:rsidRPr="00593862" w:rsidRDefault="001925C7" w:rsidP="001925C7">
      <w:pPr>
        <w:tabs>
          <w:tab w:val="left" w:pos="-720"/>
          <w:tab w:val="left" w:pos="0"/>
        </w:tabs>
        <w:spacing w:after="90" w:line="240" w:lineRule="atLeast"/>
        <w:ind w:left="720" w:firstLine="630"/>
        <w:jc w:val="both"/>
        <w:rPr>
          <w:szCs w:val="24"/>
        </w:rPr>
      </w:pPr>
      <w:r>
        <w:rPr>
          <w:szCs w:val="24"/>
        </w:rPr>
        <w:tab/>
        <w:t xml:space="preserve">c.   </w:t>
      </w:r>
      <w:r w:rsidR="00BE2457" w:rsidRPr="00593862">
        <w:rPr>
          <w:szCs w:val="24"/>
        </w:rPr>
        <w:t>Advise staff person(s) of the student’s arrival.</w:t>
      </w:r>
    </w:p>
    <w:p w14:paraId="2698A438" w14:textId="77777777" w:rsidR="00BE2457" w:rsidRPr="00593862" w:rsidRDefault="00BE2457" w:rsidP="001925C7">
      <w:pPr>
        <w:tabs>
          <w:tab w:val="left" w:pos="-720"/>
          <w:tab w:val="left" w:pos="0"/>
        </w:tabs>
        <w:overflowPunct w:val="0"/>
        <w:autoSpaceDE w:val="0"/>
        <w:autoSpaceDN w:val="0"/>
        <w:adjustRightInd w:val="0"/>
        <w:spacing w:after="90" w:line="240" w:lineRule="atLeast"/>
        <w:ind w:left="360" w:hanging="360"/>
        <w:jc w:val="both"/>
        <w:textAlignment w:val="baseline"/>
        <w:rPr>
          <w:szCs w:val="24"/>
        </w:rPr>
      </w:pPr>
    </w:p>
    <w:p w14:paraId="48E0C5E5" w14:textId="77777777" w:rsidR="00BE2457" w:rsidRPr="00593862" w:rsidRDefault="00BE2457" w:rsidP="001925C7">
      <w:pPr>
        <w:tabs>
          <w:tab w:val="left" w:pos="-720"/>
          <w:tab w:val="left" w:pos="0"/>
        </w:tabs>
        <w:overflowPunct w:val="0"/>
        <w:autoSpaceDE w:val="0"/>
        <w:autoSpaceDN w:val="0"/>
        <w:adjustRightInd w:val="0"/>
        <w:spacing w:after="90" w:line="240" w:lineRule="atLeast"/>
        <w:ind w:firstLine="360"/>
        <w:jc w:val="both"/>
        <w:textAlignment w:val="baseline"/>
        <w:rPr>
          <w:szCs w:val="24"/>
        </w:rPr>
      </w:pPr>
      <w:r w:rsidRPr="00593862">
        <w:rPr>
          <w:szCs w:val="24"/>
        </w:rPr>
        <w:t xml:space="preserve"> 3.</w:t>
      </w:r>
      <w:r w:rsidRPr="00593862">
        <w:rPr>
          <w:szCs w:val="24"/>
        </w:rPr>
        <w:tab/>
        <w:t>Upon completion of the visit the student will:</w:t>
      </w:r>
    </w:p>
    <w:p w14:paraId="7214BBF4" w14:textId="77777777" w:rsidR="00BE2457" w:rsidRPr="00593862" w:rsidRDefault="00BE2457" w:rsidP="001925C7">
      <w:pPr>
        <w:tabs>
          <w:tab w:val="left" w:pos="-720"/>
          <w:tab w:val="left" w:pos="0"/>
        </w:tabs>
        <w:overflowPunct w:val="0"/>
        <w:autoSpaceDE w:val="0"/>
        <w:autoSpaceDN w:val="0"/>
        <w:adjustRightInd w:val="0"/>
        <w:spacing w:after="90" w:line="240" w:lineRule="atLeast"/>
        <w:ind w:left="1080" w:hanging="360"/>
        <w:jc w:val="both"/>
        <w:textAlignment w:val="baseline"/>
        <w:rPr>
          <w:szCs w:val="24"/>
        </w:rPr>
      </w:pPr>
    </w:p>
    <w:p w14:paraId="207B70B6" w14:textId="77777777" w:rsidR="00BE2457" w:rsidRPr="00593862" w:rsidRDefault="00C56A07" w:rsidP="001925C7">
      <w:pPr>
        <w:tabs>
          <w:tab w:val="left" w:pos="-720"/>
          <w:tab w:val="left" w:pos="0"/>
        </w:tabs>
        <w:overflowPunct w:val="0"/>
        <w:autoSpaceDE w:val="0"/>
        <w:autoSpaceDN w:val="0"/>
        <w:adjustRightInd w:val="0"/>
        <w:spacing w:after="90" w:line="240" w:lineRule="atLeast"/>
        <w:ind w:left="720" w:hanging="360"/>
        <w:jc w:val="both"/>
        <w:textAlignment w:val="baseline"/>
        <w:rPr>
          <w:szCs w:val="24"/>
        </w:rPr>
      </w:pPr>
      <w:r>
        <w:rPr>
          <w:szCs w:val="24"/>
        </w:rPr>
        <w:t xml:space="preserve">                  </w:t>
      </w:r>
      <w:r w:rsidR="00BE2457" w:rsidRPr="00593862">
        <w:rPr>
          <w:szCs w:val="24"/>
        </w:rPr>
        <w:t>a.</w:t>
      </w:r>
      <w:r>
        <w:rPr>
          <w:szCs w:val="24"/>
        </w:rPr>
        <w:t xml:space="preserve">   </w:t>
      </w:r>
      <w:r w:rsidR="00BE2457" w:rsidRPr="00593862">
        <w:rPr>
          <w:szCs w:val="24"/>
        </w:rPr>
        <w:t>Sign out on the arrival/departure log.</w:t>
      </w:r>
    </w:p>
    <w:p w14:paraId="3A9FAD57" w14:textId="77777777" w:rsidR="00BE2457" w:rsidRPr="00BF4312" w:rsidRDefault="00BE2457" w:rsidP="006F5E9C">
      <w:pPr>
        <w:numPr>
          <w:ilvl w:val="0"/>
          <w:numId w:val="48"/>
        </w:numPr>
        <w:tabs>
          <w:tab w:val="left" w:pos="-720"/>
        </w:tabs>
        <w:overflowPunct w:val="0"/>
        <w:autoSpaceDE w:val="0"/>
        <w:autoSpaceDN w:val="0"/>
        <w:adjustRightInd w:val="0"/>
        <w:spacing w:after="90" w:line="240" w:lineRule="atLeast"/>
        <w:jc w:val="both"/>
        <w:textAlignment w:val="baseline"/>
        <w:rPr>
          <w:szCs w:val="24"/>
        </w:rPr>
      </w:pPr>
      <w:r>
        <w:rPr>
          <w:szCs w:val="24"/>
        </w:rPr>
        <w:t>L</w:t>
      </w:r>
      <w:r w:rsidRPr="00BF4312">
        <w:rPr>
          <w:szCs w:val="24"/>
        </w:rPr>
        <w:t>eave the SBHC with a valid pass.</w:t>
      </w:r>
    </w:p>
    <w:p w14:paraId="1AC9B76D" w14:textId="77777777" w:rsidR="003956B1" w:rsidRDefault="003956B1" w:rsidP="00185A20">
      <w:pPr>
        <w:tabs>
          <w:tab w:val="left" w:pos="-720"/>
          <w:tab w:val="left" w:pos="0"/>
        </w:tabs>
        <w:spacing w:line="240" w:lineRule="atLeast"/>
        <w:ind w:left="270"/>
      </w:pPr>
    </w:p>
    <w:p w14:paraId="478E9BC0" w14:textId="77777777" w:rsidR="003B4713" w:rsidRDefault="003B4713" w:rsidP="00185A20">
      <w:pPr>
        <w:tabs>
          <w:tab w:val="left" w:pos="-720"/>
          <w:tab w:val="left" w:pos="0"/>
        </w:tabs>
        <w:spacing w:line="240" w:lineRule="atLeast"/>
        <w:ind w:left="270"/>
      </w:pPr>
    </w:p>
    <w:p w14:paraId="44F9F5B5" w14:textId="77777777" w:rsidR="003B4713" w:rsidRDefault="003B4713" w:rsidP="00185A20">
      <w:pPr>
        <w:tabs>
          <w:tab w:val="left" w:pos="-720"/>
          <w:tab w:val="left" w:pos="0"/>
        </w:tabs>
        <w:spacing w:line="240" w:lineRule="atLeast"/>
        <w:ind w:left="270"/>
      </w:pPr>
    </w:p>
    <w:p w14:paraId="4453FC3E" w14:textId="77777777" w:rsidR="003B4713" w:rsidRDefault="003B4713" w:rsidP="00185A20">
      <w:pPr>
        <w:tabs>
          <w:tab w:val="left" w:pos="-720"/>
          <w:tab w:val="left" w:pos="0"/>
        </w:tabs>
        <w:spacing w:line="240" w:lineRule="atLeast"/>
        <w:ind w:left="270"/>
      </w:pPr>
    </w:p>
    <w:p w14:paraId="6500A80B" w14:textId="77777777" w:rsidR="00393981" w:rsidRDefault="00393981" w:rsidP="00185A20">
      <w:pPr>
        <w:tabs>
          <w:tab w:val="left" w:pos="-720"/>
          <w:tab w:val="left" w:pos="0"/>
        </w:tabs>
        <w:spacing w:line="240" w:lineRule="atLeast"/>
        <w:ind w:left="270"/>
      </w:pPr>
    </w:p>
    <w:p w14:paraId="653B9FCF" w14:textId="77777777" w:rsidR="003B4713" w:rsidRDefault="003B4713" w:rsidP="00185A20">
      <w:pPr>
        <w:tabs>
          <w:tab w:val="left" w:pos="-720"/>
          <w:tab w:val="left" w:pos="0"/>
        </w:tabs>
        <w:spacing w:line="240" w:lineRule="atLeast"/>
        <w:ind w:left="270"/>
      </w:pPr>
    </w:p>
    <w:p w14:paraId="3B6EC508" w14:textId="77777777" w:rsidR="00F60213" w:rsidRDefault="00F60213" w:rsidP="00185A20">
      <w:pPr>
        <w:tabs>
          <w:tab w:val="left" w:pos="-720"/>
          <w:tab w:val="left" w:pos="0"/>
        </w:tabs>
        <w:spacing w:line="240" w:lineRule="atLeast"/>
        <w:ind w:left="270"/>
      </w:pPr>
    </w:p>
    <w:p w14:paraId="23898EE9" w14:textId="77777777" w:rsidR="00D06E70" w:rsidRDefault="00D06E70" w:rsidP="00185A20">
      <w:pPr>
        <w:tabs>
          <w:tab w:val="left" w:pos="-720"/>
          <w:tab w:val="left" w:pos="0"/>
        </w:tabs>
        <w:spacing w:line="240" w:lineRule="atLeast"/>
        <w:ind w:left="270"/>
      </w:pPr>
    </w:p>
    <w:p w14:paraId="6F3C53AA" w14:textId="77777777" w:rsidR="00D06E70" w:rsidRDefault="00D06E70" w:rsidP="00185A20">
      <w:pPr>
        <w:tabs>
          <w:tab w:val="left" w:pos="-720"/>
          <w:tab w:val="left" w:pos="0"/>
        </w:tabs>
        <w:spacing w:line="240" w:lineRule="atLeast"/>
        <w:ind w:left="270"/>
      </w:pPr>
    </w:p>
    <w:p w14:paraId="7862847C" w14:textId="77777777" w:rsidR="00D06E70" w:rsidRDefault="00D06E70" w:rsidP="00185A20">
      <w:pPr>
        <w:tabs>
          <w:tab w:val="left" w:pos="-720"/>
          <w:tab w:val="left" w:pos="0"/>
        </w:tabs>
        <w:spacing w:line="240" w:lineRule="atLeast"/>
        <w:ind w:left="270"/>
      </w:pPr>
    </w:p>
    <w:p w14:paraId="76818041" w14:textId="77777777" w:rsidR="00F60213" w:rsidRDefault="00F60213" w:rsidP="00185A20">
      <w:pPr>
        <w:tabs>
          <w:tab w:val="left" w:pos="-720"/>
          <w:tab w:val="left" w:pos="0"/>
        </w:tabs>
        <w:spacing w:line="240" w:lineRule="atLeast"/>
        <w:ind w:left="270"/>
      </w:pPr>
    </w:p>
    <w:p w14:paraId="61223D84" w14:textId="77777777" w:rsidR="003B4713" w:rsidRDefault="003B4713" w:rsidP="00185A20">
      <w:pPr>
        <w:tabs>
          <w:tab w:val="left" w:pos="-720"/>
          <w:tab w:val="left" w:pos="0"/>
        </w:tabs>
        <w:spacing w:line="240" w:lineRule="atLeast"/>
        <w:ind w:left="270"/>
      </w:pPr>
    </w:p>
    <w:p w14:paraId="799ECD30" w14:textId="77777777" w:rsidR="006124C5" w:rsidRDefault="006124C5" w:rsidP="00185A20">
      <w:pPr>
        <w:tabs>
          <w:tab w:val="left" w:pos="-720"/>
          <w:tab w:val="left" w:pos="0"/>
        </w:tabs>
        <w:spacing w:line="240" w:lineRule="atLeast"/>
        <w:ind w:left="270"/>
      </w:pPr>
    </w:p>
    <w:p w14:paraId="5C329B47" w14:textId="77777777" w:rsidR="00A576FC" w:rsidRDefault="00A576FC" w:rsidP="00185A20">
      <w:pPr>
        <w:tabs>
          <w:tab w:val="left" w:pos="-720"/>
          <w:tab w:val="left" w:pos="0"/>
        </w:tabs>
        <w:spacing w:line="240" w:lineRule="atLeast"/>
        <w:ind w:left="270"/>
      </w:pPr>
    </w:p>
    <w:p w14:paraId="1C7BE1EA" w14:textId="77777777" w:rsidR="003B4713" w:rsidRDefault="003B4713" w:rsidP="003B4713">
      <w:pPr>
        <w:pStyle w:val="Title"/>
        <w:jc w:val="center"/>
      </w:pPr>
      <w:r>
        <w:lastRenderedPageBreak/>
        <w:t>CHRISTIANA CARE HEALTH SERVICES POLICY</w:t>
      </w:r>
    </w:p>
    <w:p w14:paraId="57968FCB" w14:textId="77777777" w:rsidR="003B4713" w:rsidRDefault="003B4713" w:rsidP="003B4713">
      <w:pPr>
        <w:pStyle w:val="Title"/>
        <w:jc w:val="center"/>
      </w:pPr>
      <w:r>
        <w:t>SCHOOL</w:t>
      </w:r>
      <w:r w:rsidR="003B3576">
        <w:t>-</w:t>
      </w:r>
      <w:r>
        <w:t>BASED HEALTH CENTER</w:t>
      </w:r>
    </w:p>
    <w:p w14:paraId="46174B04" w14:textId="77777777" w:rsidR="006C6116" w:rsidRPr="000F71FD" w:rsidRDefault="006C6116" w:rsidP="003B4713">
      <w:pPr>
        <w:pStyle w:val="Title"/>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B4713" w14:paraId="2FCD9869" w14:textId="77777777" w:rsidTr="005F6745">
        <w:tc>
          <w:tcPr>
            <w:tcW w:w="4428" w:type="dxa"/>
          </w:tcPr>
          <w:p w14:paraId="06A5C45B" w14:textId="77777777" w:rsidR="003B4713" w:rsidRDefault="003B4713" w:rsidP="005F6745">
            <w:r>
              <w:t>POLICY TITLE:</w:t>
            </w:r>
          </w:p>
        </w:tc>
        <w:tc>
          <w:tcPr>
            <w:tcW w:w="4428" w:type="dxa"/>
          </w:tcPr>
          <w:p w14:paraId="206A79C1" w14:textId="77777777" w:rsidR="003B4713" w:rsidRPr="003773E9" w:rsidRDefault="003B4713" w:rsidP="005F6745">
            <w:pPr>
              <w:pStyle w:val="Heading1"/>
            </w:pPr>
            <w:r>
              <w:t>Student’s Bill of Rights</w:t>
            </w:r>
          </w:p>
        </w:tc>
      </w:tr>
      <w:tr w:rsidR="003B4713" w14:paraId="15F014E5" w14:textId="77777777" w:rsidTr="005F6745">
        <w:tc>
          <w:tcPr>
            <w:tcW w:w="4428" w:type="dxa"/>
          </w:tcPr>
          <w:p w14:paraId="7D5CCFEE" w14:textId="77777777" w:rsidR="003B4713" w:rsidRDefault="003B4713" w:rsidP="005F6745">
            <w:r>
              <w:t>SECTION:</w:t>
            </w:r>
          </w:p>
        </w:tc>
        <w:tc>
          <w:tcPr>
            <w:tcW w:w="4428" w:type="dxa"/>
          </w:tcPr>
          <w:p w14:paraId="6CA1CADB" w14:textId="77777777" w:rsidR="003B4713" w:rsidRPr="003773E9" w:rsidRDefault="003B4713" w:rsidP="008C0D8D">
            <w:r w:rsidRPr="003773E9">
              <w:t>SBHC</w:t>
            </w:r>
          </w:p>
        </w:tc>
      </w:tr>
      <w:tr w:rsidR="003B4713" w14:paraId="597CECC2" w14:textId="77777777" w:rsidTr="005F6745">
        <w:tc>
          <w:tcPr>
            <w:tcW w:w="4428" w:type="dxa"/>
          </w:tcPr>
          <w:p w14:paraId="365E46DF" w14:textId="77777777" w:rsidR="003B4713" w:rsidRDefault="003B4713" w:rsidP="005F6745">
            <w:r>
              <w:t xml:space="preserve">LAST </w:t>
            </w:r>
            <w:r w:rsidRPr="000F71FD">
              <w:t>REVISION/REVIEW</w:t>
            </w:r>
            <w:r>
              <w:t xml:space="preserve"> DATE:</w:t>
            </w:r>
          </w:p>
        </w:tc>
        <w:tc>
          <w:tcPr>
            <w:tcW w:w="4428" w:type="dxa"/>
          </w:tcPr>
          <w:p w14:paraId="59D19CE5" w14:textId="77777777" w:rsidR="003B4713" w:rsidRPr="003773E9" w:rsidRDefault="00131604" w:rsidP="005F6745">
            <w:r>
              <w:t>09/1</w:t>
            </w:r>
            <w:r w:rsidR="001C1377">
              <w:t>9</w:t>
            </w:r>
          </w:p>
        </w:tc>
      </w:tr>
      <w:tr w:rsidR="003B4713" w14:paraId="75A6898E" w14:textId="77777777" w:rsidTr="005F6745">
        <w:tc>
          <w:tcPr>
            <w:tcW w:w="4428" w:type="dxa"/>
          </w:tcPr>
          <w:p w14:paraId="2893BA13" w14:textId="77777777" w:rsidR="003B4713" w:rsidRDefault="003B4713" w:rsidP="005F6745">
            <w:r>
              <w:t>DATE OF ORIGIN:</w:t>
            </w:r>
          </w:p>
        </w:tc>
        <w:tc>
          <w:tcPr>
            <w:tcW w:w="4428" w:type="dxa"/>
          </w:tcPr>
          <w:p w14:paraId="46563E73" w14:textId="77777777" w:rsidR="003B4713" w:rsidRDefault="003B4713" w:rsidP="005F6745">
            <w:r>
              <w:t>5/06</w:t>
            </w:r>
          </w:p>
        </w:tc>
      </w:tr>
    </w:tbl>
    <w:p w14:paraId="10F80D3E" w14:textId="77777777" w:rsidR="003B4713" w:rsidRDefault="003B4713" w:rsidP="003B4713"/>
    <w:p w14:paraId="1720B25B" w14:textId="77777777" w:rsidR="003B4713" w:rsidRDefault="003B4713" w:rsidP="003B4713">
      <w:pPr>
        <w:pStyle w:val="Heading2"/>
        <w:rPr>
          <w:rFonts w:ascii="Times New Roman" w:hAnsi="Times New Roman"/>
          <w:i w:val="0"/>
        </w:rPr>
      </w:pPr>
      <w:r w:rsidRPr="00332606">
        <w:rPr>
          <w:rFonts w:ascii="Times New Roman" w:hAnsi="Times New Roman"/>
          <w:i w:val="0"/>
        </w:rPr>
        <w:t>POLICY:</w:t>
      </w:r>
    </w:p>
    <w:p w14:paraId="5C6714B0" w14:textId="77777777" w:rsidR="003B4713" w:rsidRDefault="003B4713" w:rsidP="003B4713">
      <w:r>
        <w:t>The SBHC will make the Student’s Bill of Rights available to the student through posting at the SBHC or individual distribution.</w:t>
      </w:r>
    </w:p>
    <w:p w14:paraId="799196A6" w14:textId="77777777" w:rsidR="003B4713" w:rsidRPr="00231852" w:rsidRDefault="003B4713" w:rsidP="003B4713"/>
    <w:p w14:paraId="614D6207" w14:textId="77777777" w:rsidR="003B4713" w:rsidRDefault="003B4713" w:rsidP="003B4713">
      <w:r>
        <w:t xml:space="preserve">The SBHC is dedicated to providing quality medical care while preserving student’s dignity and importance as individuals.  </w:t>
      </w:r>
    </w:p>
    <w:p w14:paraId="70B68CF8" w14:textId="77777777" w:rsidR="003B4713" w:rsidRDefault="003B4713" w:rsidP="003B4713"/>
    <w:p w14:paraId="264AEB8C" w14:textId="77777777" w:rsidR="003B4713" w:rsidRPr="00127821" w:rsidRDefault="003B4713" w:rsidP="003B4713">
      <w:pPr>
        <w:rPr>
          <w:b/>
        </w:rPr>
      </w:pPr>
      <w:r w:rsidRPr="00127821">
        <w:rPr>
          <w:b/>
        </w:rPr>
        <w:t>As the student, you have the right:</w:t>
      </w:r>
    </w:p>
    <w:p w14:paraId="233B319A" w14:textId="77777777" w:rsidR="003B4713" w:rsidRDefault="003B4713" w:rsidP="006F5E9C">
      <w:pPr>
        <w:numPr>
          <w:ilvl w:val="0"/>
          <w:numId w:val="49"/>
        </w:numPr>
      </w:pPr>
      <w:r>
        <w:t>To considerate, respectful care, with recognition of individual and personal needs provided within a safe and comfortable environment.</w:t>
      </w:r>
    </w:p>
    <w:p w14:paraId="30EAAF52" w14:textId="77777777" w:rsidR="003B4713" w:rsidRDefault="003B4713" w:rsidP="003B4713"/>
    <w:p w14:paraId="3654B67B" w14:textId="77777777" w:rsidR="003B4713" w:rsidRDefault="003B4713" w:rsidP="006F5E9C">
      <w:pPr>
        <w:numPr>
          <w:ilvl w:val="0"/>
          <w:numId w:val="49"/>
        </w:numPr>
      </w:pPr>
      <w:r>
        <w:t>To have access to treatment or accommodations that are available and medically indicated regardless of race, creed, sex, national origin, sexual/gender orientation or handicap.</w:t>
      </w:r>
    </w:p>
    <w:p w14:paraId="6AE9506B" w14:textId="77777777" w:rsidR="003B4713" w:rsidRDefault="003B4713" w:rsidP="003B4713"/>
    <w:p w14:paraId="13BEFA81" w14:textId="77777777" w:rsidR="003B4713" w:rsidRDefault="003B4713" w:rsidP="006F5E9C">
      <w:pPr>
        <w:numPr>
          <w:ilvl w:val="0"/>
          <w:numId w:val="49"/>
        </w:numPr>
        <w:tabs>
          <w:tab w:val="left" w:pos="1080"/>
        </w:tabs>
      </w:pPr>
      <w:r>
        <w:t>To be informed of rights as a patient at the earliest possible moment in treatment.</w:t>
      </w:r>
    </w:p>
    <w:p w14:paraId="209CF46B" w14:textId="77777777" w:rsidR="003B4713" w:rsidRDefault="003B4713" w:rsidP="003B4713"/>
    <w:p w14:paraId="40596046" w14:textId="77777777" w:rsidR="003B4713" w:rsidRDefault="003B4713" w:rsidP="006F5E9C">
      <w:pPr>
        <w:numPr>
          <w:ilvl w:val="0"/>
          <w:numId w:val="49"/>
        </w:numPr>
        <w:tabs>
          <w:tab w:val="left" w:pos="1080"/>
        </w:tabs>
      </w:pPr>
      <w:r>
        <w:t>To privacy concerning your own medical care manifested by the following rights:</w:t>
      </w:r>
    </w:p>
    <w:p w14:paraId="3FCF2822" w14:textId="77777777" w:rsidR="003B4713" w:rsidRDefault="003B4713" w:rsidP="003B4713"/>
    <w:p w14:paraId="09437DDE" w14:textId="77777777" w:rsidR="003B4713" w:rsidRDefault="003B4713" w:rsidP="006F5E9C">
      <w:pPr>
        <w:numPr>
          <w:ilvl w:val="1"/>
          <w:numId w:val="49"/>
        </w:numPr>
        <w:tabs>
          <w:tab w:val="left" w:pos="1080"/>
        </w:tabs>
      </w:pPr>
      <w:r>
        <w:t>To refuse to talk with or see anyone not directly involved in your care.</w:t>
      </w:r>
    </w:p>
    <w:p w14:paraId="7D405522" w14:textId="77777777" w:rsidR="003B4713" w:rsidRDefault="003B4713" w:rsidP="006F5E9C">
      <w:pPr>
        <w:numPr>
          <w:ilvl w:val="1"/>
          <w:numId w:val="49"/>
        </w:numPr>
        <w:tabs>
          <w:tab w:val="left" w:pos="1080"/>
        </w:tabs>
      </w:pPr>
      <w:r>
        <w:t>To be interviewed and examined in surroundings designed to provide reasonable, visual, and auditory privacy.  This includes the right to have a person of one’s own sex present during certain parts of physical examination, treatment or procedure performed by a health professional  or you have the right to refuse that part of the exam.  You have the right not to remain disrobed any longer than necessary.</w:t>
      </w:r>
    </w:p>
    <w:p w14:paraId="280EEEFE" w14:textId="77777777" w:rsidR="003B4713" w:rsidRDefault="003B4713" w:rsidP="006F5E9C">
      <w:pPr>
        <w:numPr>
          <w:ilvl w:val="1"/>
          <w:numId w:val="49"/>
        </w:numPr>
        <w:tabs>
          <w:tab w:val="left" w:pos="1080"/>
        </w:tabs>
      </w:pPr>
      <w:r>
        <w:t>To expect that any discussion or consultation involving your case will be conducted privately.  Individuals not directly involved with your care will not be present without your permission.</w:t>
      </w:r>
    </w:p>
    <w:p w14:paraId="5FF340A4" w14:textId="77777777" w:rsidR="003B4713" w:rsidRDefault="003B4713" w:rsidP="006F5E9C">
      <w:pPr>
        <w:numPr>
          <w:ilvl w:val="1"/>
          <w:numId w:val="49"/>
        </w:numPr>
        <w:tabs>
          <w:tab w:val="left" w:pos="1080"/>
        </w:tabs>
      </w:pPr>
      <w:r>
        <w:t>To have your medical record read by individuals directly involved in your treatment or in the monitoring of its quality.  Other individuals may read your medical record with your written permission or that of your legal representative.</w:t>
      </w:r>
    </w:p>
    <w:p w14:paraId="1203C087" w14:textId="77777777" w:rsidR="003B4713" w:rsidRDefault="006C6116" w:rsidP="006F5E9C">
      <w:pPr>
        <w:numPr>
          <w:ilvl w:val="1"/>
          <w:numId w:val="49"/>
        </w:numPr>
        <w:tabs>
          <w:tab w:val="left" w:pos="1080"/>
        </w:tabs>
      </w:pPr>
      <w:r>
        <w:t>To expect communications and other records about your care, to be treated as confidential</w:t>
      </w:r>
      <w:r w:rsidR="003B4713">
        <w:t>.</w:t>
      </w:r>
    </w:p>
    <w:p w14:paraId="34FDB291" w14:textId="77777777" w:rsidR="00794CA9" w:rsidRDefault="00794CA9" w:rsidP="00794CA9">
      <w:pPr>
        <w:ind w:left="1080"/>
      </w:pPr>
    </w:p>
    <w:p w14:paraId="03B82F02" w14:textId="77777777" w:rsidR="003B4713" w:rsidRDefault="00824162" w:rsidP="006F5E9C">
      <w:pPr>
        <w:numPr>
          <w:ilvl w:val="0"/>
          <w:numId w:val="49"/>
        </w:numPr>
      </w:pPr>
      <w:r>
        <w:t>To know the name of the health care provider participating in your care and the names and functions of other persons having direct contact with you.</w:t>
      </w:r>
    </w:p>
    <w:p w14:paraId="4BF01A65" w14:textId="77777777" w:rsidR="003B4713" w:rsidRDefault="003B4713" w:rsidP="003B4713"/>
    <w:p w14:paraId="55317725" w14:textId="77777777" w:rsidR="003B4713" w:rsidRDefault="003B4713" w:rsidP="006F5E9C">
      <w:pPr>
        <w:numPr>
          <w:ilvl w:val="0"/>
          <w:numId w:val="49"/>
        </w:numPr>
      </w:pPr>
      <w:r>
        <w:t>To have information necessary to understand your condition and to participate in planning your treatment.</w:t>
      </w:r>
    </w:p>
    <w:p w14:paraId="65B4BA34" w14:textId="77777777" w:rsidR="003B4713" w:rsidRDefault="003B4713" w:rsidP="003B4713"/>
    <w:p w14:paraId="61584F14" w14:textId="77777777" w:rsidR="003B4713" w:rsidRDefault="003B4713" w:rsidP="006F5E9C">
      <w:pPr>
        <w:numPr>
          <w:ilvl w:val="0"/>
          <w:numId w:val="49"/>
        </w:numPr>
      </w:pPr>
      <w:r>
        <w:lastRenderedPageBreak/>
        <w:t>To obtain information in your medical records, upon request, unless such information is specifically restricted by the healthcare provider for medical reasons.</w:t>
      </w:r>
    </w:p>
    <w:p w14:paraId="13DEAB94" w14:textId="77777777" w:rsidR="003B4713" w:rsidRDefault="003B4713" w:rsidP="003B4713"/>
    <w:p w14:paraId="60690329" w14:textId="77777777" w:rsidR="003B4713" w:rsidRDefault="003B4713" w:rsidP="006F5E9C">
      <w:pPr>
        <w:numPr>
          <w:ilvl w:val="0"/>
          <w:numId w:val="49"/>
        </w:numPr>
      </w:pPr>
      <w:r>
        <w:t>To obtain an interpreter or other aides, where possible, if you do not understand the predominate language of the community or have a communication deficit.</w:t>
      </w:r>
    </w:p>
    <w:p w14:paraId="37AB3727" w14:textId="77777777" w:rsidR="003B4713" w:rsidRDefault="003B4713" w:rsidP="003B4713"/>
    <w:p w14:paraId="3E6FA54A" w14:textId="77777777" w:rsidR="003B4713" w:rsidRDefault="003B4713" w:rsidP="006F5E9C">
      <w:pPr>
        <w:numPr>
          <w:ilvl w:val="0"/>
          <w:numId w:val="49"/>
        </w:numPr>
      </w:pPr>
      <w:r>
        <w:t>To be informed if the SBHC proposed to engage in or perform medical research/educational projects affecting your care or treatment.  You have the right to refuse to participate in such activity.</w:t>
      </w:r>
    </w:p>
    <w:p w14:paraId="5C24E4B8" w14:textId="77777777" w:rsidR="003B4713" w:rsidRDefault="003B4713" w:rsidP="003B4713"/>
    <w:p w14:paraId="0E6742B6" w14:textId="77777777" w:rsidR="003B4713" w:rsidRDefault="003B4713" w:rsidP="006F5E9C">
      <w:pPr>
        <w:numPr>
          <w:ilvl w:val="0"/>
          <w:numId w:val="49"/>
        </w:numPr>
      </w:pPr>
      <w:r>
        <w:t>To have help in obtaining consultation with another physician at your request and own expense.</w:t>
      </w:r>
    </w:p>
    <w:p w14:paraId="2A76E7C2" w14:textId="77777777" w:rsidR="003B4713" w:rsidRDefault="003B4713" w:rsidP="003B4713"/>
    <w:p w14:paraId="2EA5B453" w14:textId="77777777" w:rsidR="003B4713" w:rsidRDefault="003B4713" w:rsidP="006F5E9C">
      <w:pPr>
        <w:numPr>
          <w:ilvl w:val="0"/>
          <w:numId w:val="49"/>
        </w:numPr>
      </w:pPr>
      <w:r>
        <w:t>To expect, upon discharge, information about your continuing health care needs and the means for addressing their requirements.</w:t>
      </w:r>
    </w:p>
    <w:p w14:paraId="2603AC7F" w14:textId="77777777" w:rsidR="003B4713" w:rsidRDefault="003B4713" w:rsidP="003B4713"/>
    <w:p w14:paraId="75FD3D87" w14:textId="77777777" w:rsidR="003B4713" w:rsidRDefault="003B4713" w:rsidP="006F5E9C">
      <w:pPr>
        <w:numPr>
          <w:ilvl w:val="0"/>
          <w:numId w:val="49"/>
        </w:numPr>
      </w:pPr>
      <w:r>
        <w:t>To share concerns about the SBHC policies and services with a member of the staff, without restraint, interference or reprisal.</w:t>
      </w:r>
    </w:p>
    <w:p w14:paraId="0F2E697E" w14:textId="77777777" w:rsidR="003B4713" w:rsidRDefault="003B4713" w:rsidP="003B4713"/>
    <w:p w14:paraId="0291CD96" w14:textId="77777777" w:rsidR="003B4713" w:rsidRDefault="003B4713" w:rsidP="006F5E9C">
      <w:pPr>
        <w:numPr>
          <w:ilvl w:val="0"/>
          <w:numId w:val="49"/>
        </w:numPr>
      </w:pPr>
      <w:r>
        <w:t>Each student has the right to information as to any relationship of the facility to other health care institutions as it relates to their care.</w:t>
      </w:r>
    </w:p>
    <w:p w14:paraId="2E88998F" w14:textId="77777777" w:rsidR="003B4713" w:rsidRDefault="003B4713" w:rsidP="003B4713"/>
    <w:p w14:paraId="4977C0EB" w14:textId="77777777" w:rsidR="003B4713" w:rsidRDefault="003B4713" w:rsidP="006F5E9C">
      <w:pPr>
        <w:numPr>
          <w:ilvl w:val="0"/>
          <w:numId w:val="49"/>
        </w:numPr>
      </w:pPr>
      <w:r>
        <w:t>The student has the right to receive care of acute concerns with appropriate follow up or referral.</w:t>
      </w:r>
    </w:p>
    <w:p w14:paraId="1230CA2C" w14:textId="77777777" w:rsidR="003B4713" w:rsidRDefault="003B4713" w:rsidP="003B4713"/>
    <w:p w14:paraId="74C8A271" w14:textId="77777777" w:rsidR="003B4713" w:rsidRDefault="003B4713" w:rsidP="006F5E9C">
      <w:pPr>
        <w:numPr>
          <w:ilvl w:val="0"/>
          <w:numId w:val="49"/>
        </w:numPr>
      </w:pPr>
      <w:r>
        <w:t>The Bill of Rights is available to all students and/or their responsible relative or person at the time of registration with the program.</w:t>
      </w:r>
    </w:p>
    <w:p w14:paraId="500CCC8D" w14:textId="77777777" w:rsidR="003B4713" w:rsidRDefault="003B4713" w:rsidP="003B4713"/>
    <w:p w14:paraId="16100EAC" w14:textId="77777777" w:rsidR="003B4713" w:rsidRDefault="003B4713" w:rsidP="00D06E70">
      <w:pPr>
        <w:ind w:left="360" w:hanging="360"/>
        <w:rPr>
          <w:b/>
        </w:rPr>
      </w:pPr>
      <w:r>
        <w:rPr>
          <w:b/>
        </w:rPr>
        <w:t>You Have the Responsibility to:</w:t>
      </w:r>
    </w:p>
    <w:p w14:paraId="010FA0F9" w14:textId="77777777" w:rsidR="003B4713" w:rsidRDefault="003B4713" w:rsidP="006F5E9C">
      <w:pPr>
        <w:numPr>
          <w:ilvl w:val="0"/>
          <w:numId w:val="50"/>
        </w:numPr>
      </w:pPr>
      <w:r>
        <w:t>You are responsible for being considerate of other students and personnel by:</w:t>
      </w:r>
    </w:p>
    <w:p w14:paraId="4F9F24AE" w14:textId="77777777" w:rsidR="003B4713" w:rsidRDefault="003B4713" w:rsidP="006F5E9C">
      <w:pPr>
        <w:numPr>
          <w:ilvl w:val="2"/>
          <w:numId w:val="50"/>
        </w:numPr>
      </w:pPr>
      <w:r>
        <w:t>Respecting other students and the property of the center.</w:t>
      </w:r>
    </w:p>
    <w:p w14:paraId="274F1835" w14:textId="77777777" w:rsidR="003B4713" w:rsidRDefault="003B4713" w:rsidP="006F5E9C">
      <w:pPr>
        <w:numPr>
          <w:ilvl w:val="2"/>
          <w:numId w:val="50"/>
        </w:numPr>
      </w:pPr>
      <w:r>
        <w:t>Respecting property of others.</w:t>
      </w:r>
    </w:p>
    <w:p w14:paraId="206064E6" w14:textId="77777777" w:rsidR="003B4713" w:rsidRDefault="003B4713" w:rsidP="003B4713"/>
    <w:p w14:paraId="2D0B9583" w14:textId="77777777" w:rsidR="003B4713" w:rsidRDefault="003B4713" w:rsidP="006F5E9C">
      <w:pPr>
        <w:numPr>
          <w:ilvl w:val="0"/>
          <w:numId w:val="50"/>
        </w:numPr>
      </w:pPr>
      <w:r>
        <w:t>You are responsible for providing accurate and complete information about present and past illnesses, hospitalizations, medications, allergies and other matters related to your health.</w:t>
      </w:r>
    </w:p>
    <w:p w14:paraId="307380C8" w14:textId="77777777" w:rsidR="006B45CE" w:rsidRDefault="006B45CE" w:rsidP="00A82F89">
      <w:pPr>
        <w:ind w:left="360"/>
      </w:pPr>
    </w:p>
    <w:p w14:paraId="5A20495A" w14:textId="77777777" w:rsidR="003B4713" w:rsidRDefault="003B4713" w:rsidP="006F5E9C">
      <w:pPr>
        <w:numPr>
          <w:ilvl w:val="0"/>
          <w:numId w:val="50"/>
        </w:numPr>
      </w:pPr>
      <w:r>
        <w:t>You are responsible for telling your medical provider about changes in your health.</w:t>
      </w:r>
    </w:p>
    <w:p w14:paraId="23AAF397" w14:textId="77777777" w:rsidR="00D06E70" w:rsidRDefault="00D06E70" w:rsidP="00D06E70">
      <w:pPr>
        <w:pStyle w:val="ListParagraph"/>
      </w:pPr>
    </w:p>
    <w:p w14:paraId="704F9EED" w14:textId="77777777" w:rsidR="003B4713" w:rsidRDefault="003B4713" w:rsidP="006F5E9C">
      <w:pPr>
        <w:numPr>
          <w:ilvl w:val="0"/>
          <w:numId w:val="50"/>
        </w:numPr>
      </w:pPr>
      <w:r>
        <w:t>You are responsible for following the treatment plan recommended by your health care provider.  Inform the SBHC provider, immediately if you do not understand or cannot follow the instructions.</w:t>
      </w:r>
    </w:p>
    <w:p w14:paraId="3990D758" w14:textId="77777777" w:rsidR="003B4713" w:rsidRDefault="003B4713" w:rsidP="003B4713">
      <w:pPr>
        <w:ind w:left="1080"/>
      </w:pPr>
    </w:p>
    <w:p w14:paraId="04A21E85" w14:textId="77777777" w:rsidR="003B4713" w:rsidRDefault="003B4713" w:rsidP="006F5E9C">
      <w:pPr>
        <w:numPr>
          <w:ilvl w:val="0"/>
          <w:numId w:val="50"/>
        </w:numPr>
      </w:pPr>
      <w:r>
        <w:t>You are responsible for your actions if you refuse treatment or do not follow the instructions of the health care personnel.</w:t>
      </w:r>
    </w:p>
    <w:p w14:paraId="5A7975BC" w14:textId="77777777" w:rsidR="00D06E70" w:rsidRDefault="00D06E70" w:rsidP="00D06E70">
      <w:pPr>
        <w:ind w:left="360"/>
      </w:pPr>
    </w:p>
    <w:p w14:paraId="00A68797" w14:textId="77777777" w:rsidR="003B4713" w:rsidRDefault="003B4713" w:rsidP="006F5E9C">
      <w:pPr>
        <w:numPr>
          <w:ilvl w:val="0"/>
          <w:numId w:val="50"/>
        </w:numPr>
      </w:pPr>
      <w:r>
        <w:t>Authorized members of your family or your legal representative are expected to be available to center personnel for review of your treatment if you are unable to communicate.</w:t>
      </w:r>
    </w:p>
    <w:p w14:paraId="0FAC5A9D" w14:textId="77777777" w:rsidR="003B4713" w:rsidRDefault="003B4713" w:rsidP="00185A20">
      <w:pPr>
        <w:tabs>
          <w:tab w:val="left" w:pos="-720"/>
          <w:tab w:val="left" w:pos="0"/>
        </w:tabs>
        <w:spacing w:line="240" w:lineRule="atLeast"/>
        <w:ind w:left="270"/>
      </w:pPr>
    </w:p>
    <w:p w14:paraId="621CF9B3" w14:textId="77777777" w:rsidR="006C6116" w:rsidRDefault="006C6116" w:rsidP="006C6116">
      <w:pPr>
        <w:pStyle w:val="Title"/>
        <w:jc w:val="center"/>
      </w:pPr>
      <w:r>
        <w:lastRenderedPageBreak/>
        <w:t>CHRISTIANA CARE HEALTH SERVICES POLICY</w:t>
      </w:r>
    </w:p>
    <w:p w14:paraId="0CA42401" w14:textId="77777777" w:rsidR="006C6116" w:rsidRPr="000F71FD" w:rsidRDefault="006C6116" w:rsidP="006C6116">
      <w:pPr>
        <w:pStyle w:val="Title"/>
        <w:jc w:val="center"/>
      </w:pPr>
      <w:r>
        <w:t>SCHOOL</w:t>
      </w:r>
      <w:r w:rsidR="00C92F6A">
        <w:t>-</w:t>
      </w:r>
      <w:r>
        <w:t>BASED HEALTH CENTER</w:t>
      </w:r>
    </w:p>
    <w:p w14:paraId="1005FF9A" w14:textId="77777777" w:rsidR="006C6116" w:rsidRDefault="006C6116" w:rsidP="006C611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6C6116" w14:paraId="71F618DA" w14:textId="77777777" w:rsidTr="005F6745">
        <w:tc>
          <w:tcPr>
            <w:tcW w:w="4428" w:type="dxa"/>
          </w:tcPr>
          <w:p w14:paraId="512B6420" w14:textId="77777777" w:rsidR="006C6116" w:rsidRDefault="006C6116" w:rsidP="005F6745">
            <w:r>
              <w:t>POLICY TITLE:</w:t>
            </w:r>
          </w:p>
        </w:tc>
        <w:tc>
          <w:tcPr>
            <w:tcW w:w="4428" w:type="dxa"/>
          </w:tcPr>
          <w:p w14:paraId="08AD0DC6" w14:textId="77777777" w:rsidR="006C6116" w:rsidRPr="0096361E" w:rsidRDefault="006C6116" w:rsidP="005F6745">
            <w:pPr>
              <w:pStyle w:val="Heading1"/>
            </w:pPr>
            <w:r w:rsidRPr="0096361E">
              <w:t>Suspected Child Abuse</w:t>
            </w:r>
            <w:r w:rsidR="008C0D8D">
              <w:t xml:space="preserve"> and Neglect</w:t>
            </w:r>
          </w:p>
        </w:tc>
      </w:tr>
      <w:tr w:rsidR="006C6116" w14:paraId="648ED6D9" w14:textId="77777777" w:rsidTr="005F6745">
        <w:tc>
          <w:tcPr>
            <w:tcW w:w="4428" w:type="dxa"/>
          </w:tcPr>
          <w:p w14:paraId="09245EAE" w14:textId="77777777" w:rsidR="006C6116" w:rsidRDefault="006C6116" w:rsidP="005F6745">
            <w:r>
              <w:t>SECTION:</w:t>
            </w:r>
          </w:p>
        </w:tc>
        <w:tc>
          <w:tcPr>
            <w:tcW w:w="4428" w:type="dxa"/>
          </w:tcPr>
          <w:p w14:paraId="5350F9E0" w14:textId="77777777" w:rsidR="006C6116" w:rsidRPr="0096361E" w:rsidRDefault="006C6116" w:rsidP="008C0D8D">
            <w:r>
              <w:t>SBHC</w:t>
            </w:r>
          </w:p>
        </w:tc>
      </w:tr>
      <w:tr w:rsidR="006C6116" w14:paraId="31346B54" w14:textId="77777777" w:rsidTr="005F6745">
        <w:tc>
          <w:tcPr>
            <w:tcW w:w="4428" w:type="dxa"/>
          </w:tcPr>
          <w:p w14:paraId="56D51FD1" w14:textId="77777777" w:rsidR="006C6116" w:rsidRDefault="006C6116" w:rsidP="005F6745">
            <w:r>
              <w:t xml:space="preserve">LAST </w:t>
            </w:r>
            <w:r w:rsidRPr="000F71FD">
              <w:t>REVISION/REVIEW</w:t>
            </w:r>
            <w:r>
              <w:t xml:space="preserve"> DATE:</w:t>
            </w:r>
          </w:p>
        </w:tc>
        <w:tc>
          <w:tcPr>
            <w:tcW w:w="4428" w:type="dxa"/>
          </w:tcPr>
          <w:p w14:paraId="49327EB9" w14:textId="77777777" w:rsidR="006C6116" w:rsidRPr="0096361E" w:rsidRDefault="00131604" w:rsidP="005F6745">
            <w:r>
              <w:t>09/1</w:t>
            </w:r>
            <w:r w:rsidR="0038186E">
              <w:t>9</w:t>
            </w:r>
          </w:p>
        </w:tc>
      </w:tr>
      <w:tr w:rsidR="006C6116" w14:paraId="4B64CA4F" w14:textId="77777777" w:rsidTr="005F6745">
        <w:tc>
          <w:tcPr>
            <w:tcW w:w="4428" w:type="dxa"/>
          </w:tcPr>
          <w:p w14:paraId="4306537A" w14:textId="77777777" w:rsidR="006C6116" w:rsidRDefault="006C6116" w:rsidP="005F6745">
            <w:r>
              <w:t>DATE OF ORIGIN:</w:t>
            </w:r>
          </w:p>
        </w:tc>
        <w:tc>
          <w:tcPr>
            <w:tcW w:w="4428" w:type="dxa"/>
          </w:tcPr>
          <w:p w14:paraId="64BD409E" w14:textId="77777777" w:rsidR="006C6116" w:rsidRDefault="006C6116" w:rsidP="005F6745"/>
        </w:tc>
      </w:tr>
    </w:tbl>
    <w:p w14:paraId="74B21B87" w14:textId="77777777" w:rsidR="006C6116" w:rsidRPr="00332606" w:rsidRDefault="006C6116" w:rsidP="006C6116"/>
    <w:p w14:paraId="6FD6FA48" w14:textId="77777777" w:rsidR="0038186E" w:rsidRPr="0038186E" w:rsidRDefault="0038186E" w:rsidP="0038186E">
      <w:pPr>
        <w:keepNext/>
        <w:spacing w:after="120"/>
        <w:outlineLvl w:val="1"/>
        <w:rPr>
          <w:b/>
        </w:rPr>
      </w:pPr>
      <w:r w:rsidRPr="0038186E">
        <w:rPr>
          <w:b/>
        </w:rPr>
        <w:t>POLICY:</w:t>
      </w:r>
    </w:p>
    <w:p w14:paraId="254CA042" w14:textId="77777777" w:rsidR="0038186E" w:rsidRPr="0038186E" w:rsidRDefault="0038186E" w:rsidP="0038186E"/>
    <w:p w14:paraId="07ACC073" w14:textId="77777777" w:rsidR="0038186E" w:rsidRPr="0038186E" w:rsidRDefault="0038186E" w:rsidP="0038186E">
      <w:r w:rsidRPr="0038186E">
        <w:t>SBHC staff adhere to the mandatory reporting requirements in Delaware for suspected child abuse and neglect.  Suspicion of abuse or neglect which includes physical abuse or neglect, sexual abuse, or human trafficking of a child under 18 will be reported to Division of Family Services (DFS).</w:t>
      </w:r>
    </w:p>
    <w:p w14:paraId="095F9F4C" w14:textId="77777777" w:rsidR="0038186E" w:rsidRPr="0038186E" w:rsidRDefault="0038186E" w:rsidP="0038186E">
      <w:pPr>
        <w:rPr>
          <w:rFonts w:eastAsia="Calibri"/>
        </w:rPr>
      </w:pPr>
    </w:p>
    <w:p w14:paraId="346EDDD5" w14:textId="77777777" w:rsidR="0038186E" w:rsidRPr="0038186E" w:rsidRDefault="0038186E" w:rsidP="0038186E">
      <w:pPr>
        <w:keepNext/>
        <w:spacing w:after="120"/>
        <w:outlineLvl w:val="1"/>
        <w:rPr>
          <w:b/>
        </w:rPr>
      </w:pPr>
      <w:r w:rsidRPr="0038186E">
        <w:rPr>
          <w:b/>
        </w:rPr>
        <w:t>PROCEDURE:</w:t>
      </w:r>
    </w:p>
    <w:p w14:paraId="1C410933" w14:textId="77777777" w:rsidR="0038186E" w:rsidRPr="0038186E" w:rsidRDefault="0038186E" w:rsidP="0038186E"/>
    <w:p w14:paraId="060AB4AF" w14:textId="77777777" w:rsidR="0038186E" w:rsidRPr="0038186E" w:rsidRDefault="0038186E" w:rsidP="0038186E">
      <w:pPr>
        <w:numPr>
          <w:ilvl w:val="2"/>
          <w:numId w:val="42"/>
        </w:numPr>
        <w:spacing w:after="200" w:line="276" w:lineRule="auto"/>
        <w:ind w:left="720"/>
        <w:rPr>
          <w:rFonts w:eastAsia="Calibri"/>
        </w:rPr>
      </w:pPr>
      <w:r w:rsidRPr="0038186E">
        <w:t xml:space="preserve">When child abuse or neglect is suspected by a staff member, they will make report to Division of Family Services (DFS). </w:t>
      </w:r>
      <w:r w:rsidRPr="0038186E">
        <w:rPr>
          <w:rFonts w:eastAsia="Calibri"/>
        </w:rPr>
        <w:t xml:space="preserve"> If providers think they may have come in contact with a victim of human trafficking, they should call the National Human Trafficking Resource Center at 1-888-373-7888.If a provider feels a minor patient is in immediate danger, the provider should call 911.</w:t>
      </w:r>
    </w:p>
    <w:p w14:paraId="63C2582B" w14:textId="77777777" w:rsidR="0038186E" w:rsidRPr="0038186E" w:rsidRDefault="0038186E" w:rsidP="0038186E">
      <w:pPr>
        <w:rPr>
          <w:rFonts w:eastAsia="Calibri"/>
        </w:rPr>
      </w:pPr>
    </w:p>
    <w:p w14:paraId="31BD451C" w14:textId="77777777" w:rsidR="0038186E" w:rsidRPr="0038186E" w:rsidRDefault="0038186E" w:rsidP="0038186E">
      <w:pPr>
        <w:ind w:left="720" w:hanging="360"/>
      </w:pPr>
      <w:r w:rsidRPr="0038186E">
        <w:t>2.</w:t>
      </w:r>
      <w:r w:rsidRPr="0038186E">
        <w:tab/>
        <w:t xml:space="preserve">The staff member, to whom the incident was disclosed, will discuss the need for reporting with the SBHC Coordinator and/or Social Worker. </w:t>
      </w:r>
    </w:p>
    <w:p w14:paraId="451114B2" w14:textId="77777777" w:rsidR="0038186E" w:rsidRPr="0038186E" w:rsidRDefault="0038186E" w:rsidP="0038186E">
      <w:pPr>
        <w:ind w:left="720" w:hanging="720"/>
      </w:pPr>
    </w:p>
    <w:p w14:paraId="3B53BC1E" w14:textId="77777777" w:rsidR="0038186E" w:rsidRPr="0038186E" w:rsidRDefault="0038186E" w:rsidP="0038186E">
      <w:pPr>
        <w:ind w:left="720" w:hanging="360"/>
      </w:pPr>
      <w:r w:rsidRPr="0038186E">
        <w:t>3.</w:t>
      </w:r>
      <w:r w:rsidRPr="0038186E">
        <w:tab/>
        <w:t xml:space="preserve">The report is made by calling 1-800-292-9582 and providing requested information to the intake worker at DFS.  The student may be present during the process if both the student and provider agree.  If the student is not in immediate danger, the report may be made online at </w:t>
      </w:r>
      <w:hyperlink r:id="rId12" w:history="1">
        <w:r w:rsidRPr="0038186E">
          <w:rPr>
            <w:color w:val="0000FF" w:themeColor="hyperlink"/>
            <w:u w:val="single"/>
          </w:rPr>
          <w:t>https://kids.delaware.gov/fs/fs_can_report.shtml</w:t>
        </w:r>
      </w:hyperlink>
      <w:r w:rsidRPr="0038186E">
        <w:t xml:space="preserve"> </w:t>
      </w:r>
    </w:p>
    <w:p w14:paraId="1664A15E" w14:textId="77777777" w:rsidR="0038186E" w:rsidRPr="0038186E" w:rsidRDefault="0038186E" w:rsidP="0038186E"/>
    <w:p w14:paraId="2D8F5E27" w14:textId="77777777" w:rsidR="0038186E" w:rsidRPr="0038186E" w:rsidRDefault="0038186E" w:rsidP="0038186E">
      <w:pPr>
        <w:ind w:left="720" w:hanging="360"/>
      </w:pPr>
      <w:r w:rsidRPr="0038186E">
        <w:t>4.   The mandatory reporting form must be completed following any</w:t>
      </w:r>
      <w:r w:rsidR="001C1377">
        <w:t xml:space="preserve"> verbal</w:t>
      </w:r>
      <w:r w:rsidRPr="0038186E">
        <w:t xml:space="preserve"> report and faxed to 302-577-5515.</w:t>
      </w:r>
    </w:p>
    <w:p w14:paraId="701BD130" w14:textId="77777777" w:rsidR="0038186E" w:rsidRPr="0038186E" w:rsidRDefault="0038186E" w:rsidP="0038186E">
      <w:pPr>
        <w:ind w:left="720" w:hanging="720"/>
      </w:pPr>
    </w:p>
    <w:p w14:paraId="7635022A" w14:textId="77777777" w:rsidR="0038186E" w:rsidRPr="0038186E" w:rsidRDefault="0038186E" w:rsidP="0038186E">
      <w:pPr>
        <w:numPr>
          <w:ilvl w:val="0"/>
          <w:numId w:val="51"/>
        </w:numPr>
        <w:spacing w:after="200" w:line="276" w:lineRule="auto"/>
      </w:pPr>
      <w:r w:rsidRPr="0038186E">
        <w:t>In certain circumstances, if DFS will not take the report, the police may need to be called.</w:t>
      </w:r>
    </w:p>
    <w:p w14:paraId="6AA0FC77" w14:textId="77777777" w:rsidR="0038186E" w:rsidRPr="0038186E" w:rsidRDefault="0038186E" w:rsidP="0038186E"/>
    <w:p w14:paraId="3D026122" w14:textId="77777777" w:rsidR="0038186E" w:rsidRPr="0038186E" w:rsidRDefault="0038186E" w:rsidP="0038186E">
      <w:pPr>
        <w:numPr>
          <w:ilvl w:val="0"/>
          <w:numId w:val="51"/>
        </w:numPr>
        <w:spacing w:after="200" w:line="276" w:lineRule="auto"/>
      </w:pPr>
      <w:r w:rsidRPr="0038186E">
        <w:t>The SBHC will notify the designated school personnel (Guidance Counselor or        Administrator) if the DFS intake is to take place on school grounds.</w:t>
      </w:r>
    </w:p>
    <w:p w14:paraId="1F553184" w14:textId="77777777" w:rsidR="0038186E" w:rsidRPr="0038186E" w:rsidRDefault="0038186E" w:rsidP="0038186E"/>
    <w:p w14:paraId="22595877" w14:textId="77777777" w:rsidR="0038186E" w:rsidRPr="0038186E" w:rsidRDefault="0038186E" w:rsidP="0038186E">
      <w:pPr>
        <w:numPr>
          <w:ilvl w:val="0"/>
          <w:numId w:val="51"/>
        </w:numPr>
        <w:spacing w:after="200" w:line="276" w:lineRule="auto"/>
      </w:pPr>
      <w:r w:rsidRPr="0038186E">
        <w:t>Social Worker will follow up with the student and also with DFS if they did not return follow up call within 24 hours.</w:t>
      </w:r>
    </w:p>
    <w:p w14:paraId="58A399F5" w14:textId="77777777" w:rsidR="00CC2D3F" w:rsidRPr="00CC2D3F" w:rsidRDefault="00CC2D3F" w:rsidP="00CC2D3F">
      <w:pPr>
        <w:spacing w:after="200" w:line="276" w:lineRule="auto"/>
        <w:rPr>
          <w:rFonts w:asciiTheme="majorHAnsi" w:eastAsiaTheme="minorHAnsi" w:hAnsiTheme="majorHAnsi" w:cstheme="minorBidi"/>
          <w:sz w:val="28"/>
          <w:szCs w:val="28"/>
        </w:rPr>
        <w:sectPr w:rsidR="00CC2D3F" w:rsidRPr="00CC2D3F" w:rsidSect="00A917FC">
          <w:footerReference w:type="default" r:id="rId13"/>
          <w:pgSz w:w="12240" w:h="15840"/>
          <w:pgMar w:top="720" w:right="1440" w:bottom="720" w:left="1440" w:header="720" w:footer="720" w:gutter="0"/>
          <w:cols w:space="720"/>
          <w:docGrid w:linePitch="360"/>
        </w:sectPr>
      </w:pPr>
    </w:p>
    <w:p w14:paraId="175625D9" w14:textId="77777777" w:rsidR="006C6116" w:rsidRDefault="006C6116" w:rsidP="006C6116">
      <w:pPr>
        <w:pStyle w:val="Title"/>
        <w:jc w:val="center"/>
      </w:pPr>
      <w:r>
        <w:lastRenderedPageBreak/>
        <w:t>CHRISTIANA CARE HEALTH SERVICES POLICY</w:t>
      </w:r>
    </w:p>
    <w:p w14:paraId="5EF6A124" w14:textId="77777777" w:rsidR="006C6116" w:rsidRPr="000F71FD" w:rsidRDefault="006C6116" w:rsidP="006C6116">
      <w:pPr>
        <w:pStyle w:val="Title"/>
        <w:jc w:val="center"/>
      </w:pPr>
      <w:r>
        <w:t>SCHOOL</w:t>
      </w:r>
      <w:r w:rsidR="00C92F6A">
        <w:t>-</w:t>
      </w:r>
      <w:r>
        <w:t>BASED HEALTH CENTER</w:t>
      </w:r>
    </w:p>
    <w:p w14:paraId="3690BB78" w14:textId="77777777" w:rsidR="006C6116" w:rsidRDefault="006C6116" w:rsidP="006C611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6C6116" w14:paraId="4CB79DF9" w14:textId="77777777" w:rsidTr="005F6745">
        <w:tc>
          <w:tcPr>
            <w:tcW w:w="4428" w:type="dxa"/>
          </w:tcPr>
          <w:p w14:paraId="6974B8D1" w14:textId="77777777" w:rsidR="006C6116" w:rsidRDefault="006C6116" w:rsidP="005F6745">
            <w:r>
              <w:t>POLICY TITLE:</w:t>
            </w:r>
          </w:p>
        </w:tc>
        <w:tc>
          <w:tcPr>
            <w:tcW w:w="4428" w:type="dxa"/>
          </w:tcPr>
          <w:p w14:paraId="3DE31C0B" w14:textId="77777777" w:rsidR="006C6116" w:rsidRPr="00BD1F33" w:rsidRDefault="006C6116" w:rsidP="005F6745">
            <w:r>
              <w:t>Third Party Billing</w:t>
            </w:r>
          </w:p>
        </w:tc>
      </w:tr>
      <w:tr w:rsidR="006C6116" w14:paraId="1B3ED145" w14:textId="77777777" w:rsidTr="005F6745">
        <w:tc>
          <w:tcPr>
            <w:tcW w:w="4428" w:type="dxa"/>
          </w:tcPr>
          <w:p w14:paraId="3B343A57" w14:textId="77777777" w:rsidR="006C6116" w:rsidRDefault="006C6116" w:rsidP="005F6745">
            <w:r>
              <w:t>SECTION:</w:t>
            </w:r>
          </w:p>
        </w:tc>
        <w:tc>
          <w:tcPr>
            <w:tcW w:w="4428" w:type="dxa"/>
          </w:tcPr>
          <w:p w14:paraId="5DAEF020" w14:textId="77777777" w:rsidR="006C6116" w:rsidRPr="00BD1F33" w:rsidRDefault="006C6116" w:rsidP="00871818">
            <w:r>
              <w:t>SBHC</w:t>
            </w:r>
          </w:p>
        </w:tc>
      </w:tr>
      <w:tr w:rsidR="006C6116" w14:paraId="418FD392" w14:textId="77777777" w:rsidTr="005F6745">
        <w:tc>
          <w:tcPr>
            <w:tcW w:w="4428" w:type="dxa"/>
          </w:tcPr>
          <w:p w14:paraId="53EF0F25" w14:textId="77777777" w:rsidR="006C6116" w:rsidRDefault="006C6116" w:rsidP="005F6745">
            <w:r>
              <w:t xml:space="preserve">LAST </w:t>
            </w:r>
            <w:r w:rsidRPr="000F71FD">
              <w:t>REVISION/REVIEW</w:t>
            </w:r>
            <w:r>
              <w:t xml:space="preserve"> DATE:</w:t>
            </w:r>
          </w:p>
        </w:tc>
        <w:tc>
          <w:tcPr>
            <w:tcW w:w="4428" w:type="dxa"/>
          </w:tcPr>
          <w:p w14:paraId="1524D86F" w14:textId="77777777" w:rsidR="006C6116" w:rsidRPr="00BD1F33" w:rsidRDefault="000022A4" w:rsidP="005F6745">
            <w:r>
              <w:t>09</w:t>
            </w:r>
            <w:r w:rsidR="008023EE">
              <w:t>/1</w:t>
            </w:r>
            <w:r w:rsidR="003B1D35">
              <w:t>9</w:t>
            </w:r>
          </w:p>
        </w:tc>
      </w:tr>
      <w:tr w:rsidR="006C6116" w14:paraId="30AF8838" w14:textId="77777777" w:rsidTr="005F6745">
        <w:tc>
          <w:tcPr>
            <w:tcW w:w="4428" w:type="dxa"/>
          </w:tcPr>
          <w:p w14:paraId="45B45930" w14:textId="77777777" w:rsidR="006C6116" w:rsidRDefault="006C6116" w:rsidP="005F6745">
            <w:r>
              <w:t>DATE OF ORIGIN:</w:t>
            </w:r>
          </w:p>
        </w:tc>
        <w:tc>
          <w:tcPr>
            <w:tcW w:w="4428" w:type="dxa"/>
          </w:tcPr>
          <w:p w14:paraId="32CE556A" w14:textId="77777777" w:rsidR="006C6116" w:rsidRPr="00BD1F33" w:rsidRDefault="006C6116" w:rsidP="005F6745">
            <w:r>
              <w:t>11/11</w:t>
            </w:r>
          </w:p>
        </w:tc>
      </w:tr>
    </w:tbl>
    <w:p w14:paraId="59099579" w14:textId="77777777" w:rsidR="006C6116" w:rsidRDefault="006C6116" w:rsidP="006C6116"/>
    <w:p w14:paraId="5FB82796" w14:textId="77777777" w:rsidR="006C6116" w:rsidRDefault="006C6116" w:rsidP="006C6116">
      <w:pPr>
        <w:pStyle w:val="Heading2"/>
        <w:rPr>
          <w:rFonts w:ascii="Times New Roman" w:hAnsi="Times New Roman"/>
          <w:i w:val="0"/>
        </w:rPr>
      </w:pPr>
      <w:r w:rsidRPr="00332606">
        <w:rPr>
          <w:rFonts w:ascii="Times New Roman" w:hAnsi="Times New Roman"/>
          <w:i w:val="0"/>
        </w:rPr>
        <w:t>POLICY:</w:t>
      </w:r>
    </w:p>
    <w:p w14:paraId="36D37D29" w14:textId="77777777" w:rsidR="00871818" w:rsidRPr="00871818" w:rsidRDefault="00871818" w:rsidP="00871818">
      <w:pPr>
        <w:spacing w:after="200" w:line="276" w:lineRule="auto"/>
        <w:ind w:left="360"/>
        <w:rPr>
          <w:rFonts w:eastAsia="Calibri"/>
          <w:szCs w:val="24"/>
        </w:rPr>
      </w:pPr>
      <w:r w:rsidRPr="00871818">
        <w:rPr>
          <w:rFonts w:eastAsia="Calibri"/>
          <w:szCs w:val="24"/>
        </w:rPr>
        <w:t xml:space="preserve">SBHC will bill third party payors for covered services provided in the centers.  No student will be turned away based on their ability to pay. </w:t>
      </w:r>
      <w:r w:rsidR="008023EE">
        <w:rPr>
          <w:rFonts w:eastAsia="Calibri"/>
          <w:szCs w:val="24"/>
        </w:rPr>
        <w:t xml:space="preserve">The </w:t>
      </w:r>
      <w:r w:rsidRPr="00871818">
        <w:rPr>
          <w:rFonts w:eastAsia="Calibri"/>
          <w:szCs w:val="24"/>
        </w:rPr>
        <w:t>SBHC</w:t>
      </w:r>
      <w:r w:rsidR="008023EE">
        <w:rPr>
          <w:rFonts w:eastAsia="Calibri"/>
          <w:szCs w:val="24"/>
        </w:rPr>
        <w:t xml:space="preserve"> </w:t>
      </w:r>
      <w:r w:rsidRPr="00871818">
        <w:rPr>
          <w:rFonts w:eastAsia="Calibri"/>
          <w:szCs w:val="24"/>
        </w:rPr>
        <w:t>will not collect co-pays or balance bill patients.</w:t>
      </w:r>
    </w:p>
    <w:p w14:paraId="6A75554D" w14:textId="77777777" w:rsidR="006C6116" w:rsidRDefault="006C6116" w:rsidP="006C6116"/>
    <w:p w14:paraId="325648C9" w14:textId="77777777" w:rsidR="006C6116" w:rsidRDefault="006C6116" w:rsidP="006C6116">
      <w:pPr>
        <w:pStyle w:val="Heading2"/>
        <w:rPr>
          <w:rFonts w:ascii="Times New Roman" w:hAnsi="Times New Roman"/>
          <w:i w:val="0"/>
        </w:rPr>
      </w:pPr>
      <w:r w:rsidRPr="00332606">
        <w:rPr>
          <w:rFonts w:ascii="Times New Roman" w:hAnsi="Times New Roman"/>
          <w:i w:val="0"/>
        </w:rPr>
        <w:t>PROCEDURE:</w:t>
      </w:r>
    </w:p>
    <w:p w14:paraId="33330A62" w14:textId="77777777" w:rsidR="00A82F89" w:rsidRPr="00A82F89" w:rsidRDefault="00A82F89" w:rsidP="00A82F89"/>
    <w:p w14:paraId="48221064" w14:textId="77777777" w:rsidR="00871818" w:rsidRPr="00F60213" w:rsidRDefault="00871818" w:rsidP="006F5E9C">
      <w:pPr>
        <w:numPr>
          <w:ilvl w:val="0"/>
          <w:numId w:val="63"/>
        </w:numPr>
        <w:spacing w:after="200" w:line="276" w:lineRule="auto"/>
        <w:contextualSpacing/>
        <w:rPr>
          <w:rFonts w:eastAsia="Calibri"/>
          <w:szCs w:val="24"/>
        </w:rPr>
      </w:pPr>
      <w:r w:rsidRPr="00F60213">
        <w:rPr>
          <w:rFonts w:eastAsia="Calibri"/>
          <w:szCs w:val="24"/>
        </w:rPr>
        <w:t>A copy of the insurance card is requested at time of registration.</w:t>
      </w:r>
    </w:p>
    <w:p w14:paraId="5DDBAE68" w14:textId="77777777" w:rsidR="00871818" w:rsidRPr="00F60213" w:rsidRDefault="00871818" w:rsidP="00871818">
      <w:pPr>
        <w:spacing w:after="200" w:line="276" w:lineRule="auto"/>
        <w:ind w:left="720"/>
        <w:contextualSpacing/>
        <w:rPr>
          <w:rFonts w:eastAsia="Calibri"/>
          <w:szCs w:val="24"/>
        </w:rPr>
      </w:pPr>
      <w:r w:rsidRPr="00F60213">
        <w:rPr>
          <w:rFonts w:eastAsia="Calibri"/>
          <w:szCs w:val="24"/>
        </w:rPr>
        <w:t xml:space="preserve"> </w:t>
      </w:r>
    </w:p>
    <w:p w14:paraId="4FBEC311" w14:textId="77777777" w:rsidR="00614D2F" w:rsidRPr="00F60213" w:rsidRDefault="00871818" w:rsidP="006F5E9C">
      <w:pPr>
        <w:numPr>
          <w:ilvl w:val="0"/>
          <w:numId w:val="63"/>
        </w:numPr>
        <w:spacing w:after="200" w:line="276" w:lineRule="auto"/>
        <w:contextualSpacing/>
        <w:rPr>
          <w:rFonts w:eastAsia="Calibri"/>
          <w:szCs w:val="24"/>
        </w:rPr>
      </w:pPr>
      <w:r w:rsidRPr="00F60213">
        <w:rPr>
          <w:rFonts w:eastAsia="Calibri"/>
          <w:szCs w:val="24"/>
        </w:rPr>
        <w:t xml:space="preserve">If there is no insurance the student is referred to the mental health provider for </w:t>
      </w:r>
    </w:p>
    <w:p w14:paraId="644E439B" w14:textId="77777777" w:rsidR="006E02EE" w:rsidRPr="00F60213" w:rsidRDefault="00614D2F" w:rsidP="00614D2F">
      <w:pPr>
        <w:spacing w:after="200" w:line="276" w:lineRule="auto"/>
        <w:ind w:left="360"/>
        <w:contextualSpacing/>
        <w:rPr>
          <w:rFonts w:eastAsia="Calibri"/>
          <w:szCs w:val="24"/>
        </w:rPr>
      </w:pPr>
      <w:r w:rsidRPr="00F60213">
        <w:rPr>
          <w:rFonts w:eastAsia="Calibri"/>
          <w:szCs w:val="24"/>
        </w:rPr>
        <w:t xml:space="preserve">      </w:t>
      </w:r>
      <w:r w:rsidR="00871818" w:rsidRPr="00F60213">
        <w:rPr>
          <w:rFonts w:eastAsia="Calibri"/>
          <w:szCs w:val="24"/>
        </w:rPr>
        <w:t>assistance</w:t>
      </w:r>
      <w:r w:rsidR="006E02EE" w:rsidRPr="00F60213">
        <w:rPr>
          <w:rFonts w:eastAsia="Calibri"/>
          <w:szCs w:val="24"/>
        </w:rPr>
        <w:t>.</w:t>
      </w:r>
    </w:p>
    <w:p w14:paraId="298488BF" w14:textId="77777777" w:rsidR="00871818" w:rsidRPr="00F60213" w:rsidRDefault="00871818" w:rsidP="006F5E9C">
      <w:pPr>
        <w:pStyle w:val="ListParagraph"/>
        <w:numPr>
          <w:ilvl w:val="0"/>
          <w:numId w:val="63"/>
        </w:numPr>
        <w:spacing w:after="200" w:line="276" w:lineRule="auto"/>
        <w:contextualSpacing/>
        <w:rPr>
          <w:rFonts w:eastAsia="Calibri"/>
          <w:szCs w:val="24"/>
        </w:rPr>
      </w:pPr>
      <w:r w:rsidRPr="00F60213">
        <w:rPr>
          <w:rFonts w:eastAsia="Calibri"/>
          <w:szCs w:val="24"/>
        </w:rPr>
        <w:t xml:space="preserve">Insurance must be verified. </w:t>
      </w:r>
      <w:r w:rsidR="00614D2F" w:rsidRPr="00F60213">
        <w:rPr>
          <w:rFonts w:eastAsia="Calibri"/>
          <w:szCs w:val="24"/>
        </w:rPr>
        <w:t xml:space="preserve">Medicaid </w:t>
      </w:r>
      <w:r w:rsidR="008023EE">
        <w:rPr>
          <w:rFonts w:eastAsia="Calibri"/>
          <w:szCs w:val="24"/>
        </w:rPr>
        <w:t>shall</w:t>
      </w:r>
      <w:r w:rsidR="00614D2F" w:rsidRPr="00F60213">
        <w:rPr>
          <w:rFonts w:eastAsia="Calibri"/>
          <w:szCs w:val="24"/>
        </w:rPr>
        <w:t xml:space="preserve"> be verified monthly. Commercial insurance </w:t>
      </w:r>
      <w:r w:rsidR="008023EE">
        <w:rPr>
          <w:rFonts w:eastAsia="Calibri"/>
          <w:szCs w:val="24"/>
        </w:rPr>
        <w:t>shall</w:t>
      </w:r>
      <w:r w:rsidR="00614D2F" w:rsidRPr="00F60213">
        <w:rPr>
          <w:rFonts w:eastAsia="Calibri"/>
          <w:szCs w:val="24"/>
        </w:rPr>
        <w:t xml:space="preserve"> be verified in July and January. </w:t>
      </w:r>
      <w:r w:rsidR="008023EE">
        <w:rPr>
          <w:rFonts w:eastAsia="Calibri"/>
          <w:szCs w:val="24"/>
        </w:rPr>
        <w:t>The</w:t>
      </w:r>
      <w:r w:rsidRPr="00F60213">
        <w:rPr>
          <w:rFonts w:eastAsia="Calibri"/>
          <w:szCs w:val="24"/>
        </w:rPr>
        <w:t xml:space="preserve"> </w:t>
      </w:r>
      <w:r w:rsidR="00E32745" w:rsidRPr="00F60213">
        <w:rPr>
          <w:rFonts w:eastAsia="Calibri"/>
          <w:szCs w:val="24"/>
        </w:rPr>
        <w:t>i</w:t>
      </w:r>
      <w:r w:rsidRPr="00F60213">
        <w:rPr>
          <w:rFonts w:eastAsia="Calibri"/>
          <w:szCs w:val="24"/>
        </w:rPr>
        <w:t xml:space="preserve">nsurance type and date </w:t>
      </w:r>
      <w:r w:rsidR="008023EE">
        <w:rPr>
          <w:rFonts w:eastAsia="Calibri"/>
          <w:szCs w:val="24"/>
        </w:rPr>
        <w:t xml:space="preserve">shall be documented </w:t>
      </w:r>
      <w:r w:rsidRPr="00F60213">
        <w:rPr>
          <w:rFonts w:eastAsia="Calibri"/>
          <w:szCs w:val="24"/>
        </w:rPr>
        <w:t>on</w:t>
      </w:r>
      <w:r w:rsidR="008023EE">
        <w:rPr>
          <w:rFonts w:eastAsia="Calibri"/>
          <w:szCs w:val="24"/>
        </w:rPr>
        <w:t xml:space="preserve"> the </w:t>
      </w:r>
      <w:r w:rsidRPr="00F60213">
        <w:rPr>
          <w:rFonts w:eastAsia="Calibri"/>
          <w:szCs w:val="24"/>
        </w:rPr>
        <w:t xml:space="preserve"> “</w:t>
      </w:r>
      <w:r w:rsidR="00614D2F" w:rsidRPr="00F60213">
        <w:rPr>
          <w:rFonts w:eastAsia="Calibri"/>
          <w:szCs w:val="24"/>
        </w:rPr>
        <w:t>Cover Sheet</w:t>
      </w:r>
      <w:r w:rsidRPr="00F60213">
        <w:rPr>
          <w:rFonts w:eastAsia="Calibri"/>
          <w:szCs w:val="24"/>
        </w:rPr>
        <w:t>”. Insurance can be verified utilizing Navinet</w:t>
      </w:r>
      <w:r w:rsidR="001B3F66" w:rsidRPr="00F60213">
        <w:rPr>
          <w:rFonts w:eastAsia="Calibri"/>
          <w:szCs w:val="24"/>
        </w:rPr>
        <w:t>, United Healthcare</w:t>
      </w:r>
      <w:r w:rsidRPr="00F60213">
        <w:rPr>
          <w:rFonts w:eastAsia="Calibri"/>
          <w:szCs w:val="24"/>
        </w:rPr>
        <w:t xml:space="preserve"> or Medicaid website</w:t>
      </w:r>
      <w:r w:rsidR="001B3F66" w:rsidRPr="00F60213">
        <w:rPr>
          <w:rFonts w:eastAsia="Calibri"/>
          <w:szCs w:val="24"/>
        </w:rPr>
        <w:t>s</w:t>
      </w:r>
      <w:r w:rsidRPr="00F60213">
        <w:rPr>
          <w:rFonts w:eastAsia="Calibri"/>
          <w:szCs w:val="24"/>
        </w:rPr>
        <w:t xml:space="preserve">. </w:t>
      </w:r>
    </w:p>
    <w:p w14:paraId="5C7ECF64" w14:textId="77777777" w:rsidR="00871818" w:rsidRPr="00F60213" w:rsidRDefault="00871818" w:rsidP="006F5E9C">
      <w:pPr>
        <w:numPr>
          <w:ilvl w:val="0"/>
          <w:numId w:val="63"/>
        </w:numPr>
        <w:spacing w:after="200" w:line="276" w:lineRule="auto"/>
        <w:contextualSpacing/>
        <w:rPr>
          <w:rFonts w:eastAsia="Calibri"/>
          <w:szCs w:val="24"/>
        </w:rPr>
      </w:pPr>
      <w:r w:rsidRPr="00F60213">
        <w:rPr>
          <w:rFonts w:eastAsia="Calibri"/>
          <w:szCs w:val="24"/>
        </w:rPr>
        <w:t xml:space="preserve">The patient demographics </w:t>
      </w:r>
      <w:r w:rsidR="008023EE">
        <w:rPr>
          <w:rFonts w:eastAsia="Calibri"/>
          <w:szCs w:val="24"/>
        </w:rPr>
        <w:t xml:space="preserve">information </w:t>
      </w:r>
      <w:r w:rsidRPr="00F60213">
        <w:rPr>
          <w:rFonts w:eastAsia="Calibri"/>
          <w:szCs w:val="24"/>
        </w:rPr>
        <w:t xml:space="preserve">entered into </w:t>
      </w:r>
      <w:r w:rsidR="00D13C05" w:rsidRPr="00F60213">
        <w:rPr>
          <w:rFonts w:eastAsia="Calibri"/>
          <w:szCs w:val="24"/>
        </w:rPr>
        <w:t>Soarian</w:t>
      </w:r>
      <w:r w:rsidR="001B3F66" w:rsidRPr="00F60213">
        <w:rPr>
          <w:rFonts w:eastAsia="Calibri"/>
          <w:szCs w:val="24"/>
        </w:rPr>
        <w:t xml:space="preserve"> </w:t>
      </w:r>
      <w:r w:rsidRPr="00F60213">
        <w:rPr>
          <w:rFonts w:eastAsia="Calibri"/>
          <w:szCs w:val="24"/>
        </w:rPr>
        <w:t>should be reviewed</w:t>
      </w:r>
      <w:r w:rsidR="00614D2F" w:rsidRPr="00F60213">
        <w:rPr>
          <w:rFonts w:eastAsia="Calibri"/>
          <w:szCs w:val="24"/>
        </w:rPr>
        <w:t xml:space="preserve"> at first visit</w:t>
      </w:r>
      <w:r w:rsidR="00D13C05" w:rsidRPr="00F60213">
        <w:rPr>
          <w:rFonts w:eastAsia="Calibri"/>
          <w:szCs w:val="24"/>
        </w:rPr>
        <w:t xml:space="preserve"> and updated as appropriate.</w:t>
      </w:r>
    </w:p>
    <w:p w14:paraId="07E71E87" w14:textId="77777777" w:rsidR="00D13C05" w:rsidRPr="00F60213" w:rsidRDefault="00D13C05" w:rsidP="006F5E9C">
      <w:pPr>
        <w:pStyle w:val="ListParagraph"/>
        <w:numPr>
          <w:ilvl w:val="0"/>
          <w:numId w:val="63"/>
        </w:numPr>
        <w:spacing w:after="200" w:line="276" w:lineRule="auto"/>
        <w:rPr>
          <w:rFonts w:eastAsia="Calibri"/>
          <w:szCs w:val="24"/>
        </w:rPr>
      </w:pPr>
      <w:r w:rsidRPr="00F60213">
        <w:rPr>
          <w:rFonts w:eastAsia="Calibri"/>
          <w:szCs w:val="24"/>
        </w:rPr>
        <w:t>The A</w:t>
      </w:r>
      <w:r w:rsidR="008023EE">
        <w:rPr>
          <w:rFonts w:eastAsia="Calibri"/>
          <w:szCs w:val="24"/>
        </w:rPr>
        <w:t xml:space="preserve">dministrative </w:t>
      </w:r>
      <w:r w:rsidRPr="00F60213">
        <w:rPr>
          <w:rFonts w:eastAsia="Calibri"/>
          <w:szCs w:val="24"/>
        </w:rPr>
        <w:t>A</w:t>
      </w:r>
      <w:r w:rsidR="008023EE">
        <w:rPr>
          <w:rFonts w:eastAsia="Calibri"/>
          <w:szCs w:val="24"/>
        </w:rPr>
        <w:t>ssistant shall be</w:t>
      </w:r>
      <w:r w:rsidRPr="00F60213">
        <w:rPr>
          <w:rFonts w:eastAsia="Calibri"/>
          <w:szCs w:val="24"/>
        </w:rPr>
        <w:t xml:space="preserve"> responsible for entering billing encounters into Soarian </w:t>
      </w:r>
      <w:r w:rsidR="004B2C44" w:rsidRPr="00F60213">
        <w:rPr>
          <w:rFonts w:eastAsia="Calibri"/>
          <w:szCs w:val="24"/>
        </w:rPr>
        <w:t>(</w:t>
      </w:r>
      <w:r w:rsidRPr="00F60213">
        <w:rPr>
          <w:rFonts w:eastAsia="Calibri"/>
          <w:szCs w:val="24"/>
        </w:rPr>
        <w:t xml:space="preserve">CCHS approved </w:t>
      </w:r>
      <w:r w:rsidR="004B2C44" w:rsidRPr="00F60213">
        <w:rPr>
          <w:rFonts w:eastAsia="Calibri"/>
          <w:szCs w:val="24"/>
        </w:rPr>
        <w:t>billing program).</w:t>
      </w:r>
    </w:p>
    <w:p w14:paraId="488AC36F" w14:textId="77777777" w:rsidR="004B2C44" w:rsidRPr="00F60213" w:rsidRDefault="004B2C44" w:rsidP="004B2C44">
      <w:pPr>
        <w:pStyle w:val="ListParagraph"/>
        <w:rPr>
          <w:rFonts w:eastAsia="Calibri"/>
          <w:szCs w:val="24"/>
        </w:rPr>
      </w:pPr>
    </w:p>
    <w:p w14:paraId="0E78617A" w14:textId="77777777" w:rsidR="004B2C44" w:rsidRPr="00F60213" w:rsidRDefault="004B2C44" w:rsidP="006F5E9C">
      <w:pPr>
        <w:pStyle w:val="ListParagraph"/>
        <w:numPr>
          <w:ilvl w:val="0"/>
          <w:numId w:val="63"/>
        </w:numPr>
        <w:spacing w:after="200" w:line="276" w:lineRule="auto"/>
        <w:rPr>
          <w:rFonts w:eastAsia="Calibri"/>
          <w:szCs w:val="24"/>
        </w:rPr>
      </w:pPr>
      <w:r w:rsidRPr="00F60213">
        <w:rPr>
          <w:rFonts w:eastAsia="Calibri"/>
          <w:szCs w:val="24"/>
        </w:rPr>
        <w:t xml:space="preserve">Billing encounters </w:t>
      </w:r>
      <w:r w:rsidR="008023EE">
        <w:rPr>
          <w:rFonts w:eastAsia="Calibri"/>
          <w:szCs w:val="24"/>
        </w:rPr>
        <w:t>shall</w:t>
      </w:r>
      <w:r w:rsidRPr="00F60213">
        <w:rPr>
          <w:rFonts w:eastAsia="Calibri"/>
          <w:szCs w:val="24"/>
        </w:rPr>
        <w:t xml:space="preserve"> be entered into Soarian within 48 hours.</w:t>
      </w:r>
    </w:p>
    <w:p w14:paraId="3B404B3B" w14:textId="77777777" w:rsidR="004B2C44" w:rsidRPr="00F60213" w:rsidRDefault="004B2C44" w:rsidP="004B2C44">
      <w:pPr>
        <w:pStyle w:val="ListParagraph"/>
        <w:rPr>
          <w:rFonts w:eastAsia="Calibri"/>
          <w:szCs w:val="24"/>
        </w:rPr>
      </w:pPr>
    </w:p>
    <w:p w14:paraId="2C92DBF8" w14:textId="77777777" w:rsidR="004B2C44" w:rsidRPr="00F60213" w:rsidRDefault="004B2C44" w:rsidP="006F5E9C">
      <w:pPr>
        <w:pStyle w:val="ListParagraph"/>
        <w:numPr>
          <w:ilvl w:val="0"/>
          <w:numId w:val="63"/>
        </w:numPr>
        <w:spacing w:after="200" w:line="276" w:lineRule="auto"/>
        <w:rPr>
          <w:rFonts w:eastAsia="Calibri"/>
          <w:szCs w:val="24"/>
        </w:rPr>
      </w:pPr>
      <w:r w:rsidRPr="00F60213">
        <w:rPr>
          <w:rFonts w:eastAsia="Calibri"/>
          <w:szCs w:val="24"/>
        </w:rPr>
        <w:t>All encounters for the month must be entered by the 9</w:t>
      </w:r>
      <w:r w:rsidRPr="00F60213">
        <w:rPr>
          <w:rFonts w:eastAsia="Calibri"/>
          <w:szCs w:val="24"/>
          <w:vertAlign w:val="superscript"/>
        </w:rPr>
        <w:t>th</w:t>
      </w:r>
      <w:r w:rsidRPr="00F60213">
        <w:rPr>
          <w:rFonts w:eastAsia="Calibri"/>
          <w:szCs w:val="24"/>
        </w:rPr>
        <w:t xml:space="preserve"> </w:t>
      </w:r>
      <w:r w:rsidR="008023EE">
        <w:rPr>
          <w:rFonts w:eastAsia="Calibri"/>
          <w:szCs w:val="24"/>
        </w:rPr>
        <w:t xml:space="preserve">day </w:t>
      </w:r>
      <w:r w:rsidRPr="00F60213">
        <w:rPr>
          <w:rFonts w:eastAsia="Calibri"/>
          <w:szCs w:val="24"/>
        </w:rPr>
        <w:t>of the following month.</w:t>
      </w:r>
    </w:p>
    <w:p w14:paraId="190D8227" w14:textId="77777777" w:rsidR="004B2C44" w:rsidRPr="00F60213" w:rsidRDefault="004B2C44" w:rsidP="004B2C44">
      <w:pPr>
        <w:pStyle w:val="ListParagraph"/>
        <w:rPr>
          <w:rFonts w:eastAsia="Calibri"/>
          <w:szCs w:val="24"/>
        </w:rPr>
      </w:pPr>
    </w:p>
    <w:p w14:paraId="3646C977" w14:textId="77777777" w:rsidR="004B2C44" w:rsidRPr="00F60213" w:rsidRDefault="004B2C44" w:rsidP="006F5E9C">
      <w:pPr>
        <w:pStyle w:val="ListParagraph"/>
        <w:numPr>
          <w:ilvl w:val="0"/>
          <w:numId w:val="63"/>
        </w:numPr>
        <w:spacing w:after="200" w:line="276" w:lineRule="auto"/>
        <w:rPr>
          <w:rFonts w:eastAsia="Calibri"/>
          <w:szCs w:val="24"/>
        </w:rPr>
      </w:pPr>
      <w:r w:rsidRPr="00F60213">
        <w:rPr>
          <w:rFonts w:eastAsia="Calibri"/>
          <w:szCs w:val="24"/>
        </w:rPr>
        <w:t xml:space="preserve">All new </w:t>
      </w:r>
      <w:r w:rsidR="008023EE" w:rsidRPr="00F60213">
        <w:rPr>
          <w:rFonts w:eastAsia="Calibri"/>
          <w:szCs w:val="24"/>
        </w:rPr>
        <w:t>A</w:t>
      </w:r>
      <w:r w:rsidR="008023EE">
        <w:rPr>
          <w:rFonts w:eastAsia="Calibri"/>
          <w:szCs w:val="24"/>
        </w:rPr>
        <w:t xml:space="preserve">dministrative </w:t>
      </w:r>
      <w:r w:rsidR="008023EE" w:rsidRPr="00F60213">
        <w:rPr>
          <w:rFonts w:eastAsia="Calibri"/>
          <w:szCs w:val="24"/>
        </w:rPr>
        <w:t>A</w:t>
      </w:r>
      <w:r w:rsidR="008023EE">
        <w:rPr>
          <w:rFonts w:eastAsia="Calibri"/>
          <w:szCs w:val="24"/>
        </w:rPr>
        <w:t>ssistant</w:t>
      </w:r>
      <w:r w:rsidRPr="00F60213">
        <w:rPr>
          <w:rFonts w:eastAsia="Calibri"/>
          <w:szCs w:val="24"/>
        </w:rPr>
        <w:t xml:space="preserve"> </w:t>
      </w:r>
      <w:r w:rsidR="008023EE">
        <w:rPr>
          <w:rFonts w:eastAsia="Calibri"/>
          <w:szCs w:val="24"/>
        </w:rPr>
        <w:t>shal</w:t>
      </w:r>
      <w:r w:rsidRPr="00F60213">
        <w:rPr>
          <w:rFonts w:eastAsia="Calibri"/>
          <w:szCs w:val="24"/>
        </w:rPr>
        <w:t>l receive training on Soarian through CCHS.</w:t>
      </w:r>
    </w:p>
    <w:p w14:paraId="54ABB604" w14:textId="77777777" w:rsidR="00665EA3" w:rsidRPr="00F60213" w:rsidRDefault="00665EA3" w:rsidP="00665EA3">
      <w:pPr>
        <w:pStyle w:val="ListParagraph"/>
        <w:rPr>
          <w:rFonts w:eastAsia="Calibri"/>
          <w:szCs w:val="24"/>
        </w:rPr>
      </w:pPr>
    </w:p>
    <w:p w14:paraId="5A72A4D9" w14:textId="77777777" w:rsidR="00665EA3" w:rsidRPr="00F60213" w:rsidRDefault="00665EA3" w:rsidP="006F5E9C">
      <w:pPr>
        <w:pStyle w:val="ListParagraph"/>
        <w:numPr>
          <w:ilvl w:val="0"/>
          <w:numId w:val="63"/>
        </w:numPr>
        <w:spacing w:after="200" w:line="276" w:lineRule="auto"/>
        <w:rPr>
          <w:rFonts w:eastAsia="Calibri"/>
          <w:szCs w:val="24"/>
        </w:rPr>
      </w:pPr>
      <w:r w:rsidRPr="00F60213">
        <w:rPr>
          <w:rFonts w:eastAsia="Calibri"/>
          <w:szCs w:val="24"/>
        </w:rPr>
        <w:t xml:space="preserve">The SBHC will provide DPH with required third party pay or billing reports. </w:t>
      </w:r>
    </w:p>
    <w:p w14:paraId="7B2AFA29" w14:textId="77777777" w:rsidR="00665EA3" w:rsidRPr="00D13C05" w:rsidRDefault="00665EA3" w:rsidP="00665EA3">
      <w:pPr>
        <w:pStyle w:val="ListParagraph"/>
        <w:spacing w:after="200" w:line="276" w:lineRule="auto"/>
        <w:rPr>
          <w:rFonts w:eastAsia="Calibri"/>
          <w:szCs w:val="24"/>
        </w:rPr>
      </w:pPr>
    </w:p>
    <w:p w14:paraId="3ACBF539" w14:textId="77777777" w:rsidR="00350BA4" w:rsidRDefault="00350BA4" w:rsidP="00350BA4">
      <w:pPr>
        <w:pStyle w:val="Title"/>
        <w:jc w:val="center"/>
      </w:pPr>
      <w:r>
        <w:lastRenderedPageBreak/>
        <w:t>CHRISTIANA CARE HEALTH SERVICES POLICY</w:t>
      </w:r>
    </w:p>
    <w:p w14:paraId="3D8B6F23" w14:textId="77777777" w:rsidR="00350BA4" w:rsidRPr="000F71FD" w:rsidRDefault="00350BA4" w:rsidP="00350BA4">
      <w:pPr>
        <w:pStyle w:val="Title"/>
        <w:jc w:val="center"/>
      </w:pPr>
      <w:r>
        <w:t>SCHOOL</w:t>
      </w:r>
      <w:r w:rsidR="0041081C">
        <w:t>-</w:t>
      </w:r>
      <w:r>
        <w:t>BASED HEALTH CENTER</w:t>
      </w:r>
    </w:p>
    <w:p w14:paraId="29336CFB" w14:textId="77777777" w:rsidR="00350BA4" w:rsidRDefault="00350BA4" w:rsidP="00350BA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350BA4" w14:paraId="5CE9393A" w14:textId="77777777" w:rsidTr="00350BA4">
        <w:tc>
          <w:tcPr>
            <w:tcW w:w="4428" w:type="dxa"/>
          </w:tcPr>
          <w:p w14:paraId="34E895CD" w14:textId="77777777" w:rsidR="00350BA4" w:rsidRDefault="00350BA4" w:rsidP="00350BA4">
            <w:r>
              <w:t>POLICY TITLE:</w:t>
            </w:r>
          </w:p>
        </w:tc>
        <w:tc>
          <w:tcPr>
            <w:tcW w:w="4428" w:type="dxa"/>
          </w:tcPr>
          <w:p w14:paraId="59C7B14A" w14:textId="77777777" w:rsidR="00350BA4" w:rsidRPr="00BD1F33" w:rsidRDefault="00350BA4" w:rsidP="00350BA4">
            <w:r>
              <w:t xml:space="preserve">Time Stamping </w:t>
            </w:r>
          </w:p>
        </w:tc>
      </w:tr>
      <w:tr w:rsidR="00350BA4" w14:paraId="248C2C20" w14:textId="77777777" w:rsidTr="00350BA4">
        <w:tc>
          <w:tcPr>
            <w:tcW w:w="4428" w:type="dxa"/>
          </w:tcPr>
          <w:p w14:paraId="7A453BA3" w14:textId="77777777" w:rsidR="00350BA4" w:rsidRDefault="00350BA4" w:rsidP="00350BA4">
            <w:r>
              <w:t>SECTION:</w:t>
            </w:r>
          </w:p>
        </w:tc>
        <w:tc>
          <w:tcPr>
            <w:tcW w:w="4428" w:type="dxa"/>
          </w:tcPr>
          <w:p w14:paraId="4D0DC6B0" w14:textId="77777777" w:rsidR="00350BA4" w:rsidRPr="00BD1F33" w:rsidRDefault="00350BA4" w:rsidP="00930CCB">
            <w:r>
              <w:t>SBHC</w:t>
            </w:r>
          </w:p>
        </w:tc>
      </w:tr>
      <w:tr w:rsidR="00350BA4" w14:paraId="684CA63F" w14:textId="77777777" w:rsidTr="00350BA4">
        <w:tc>
          <w:tcPr>
            <w:tcW w:w="4428" w:type="dxa"/>
          </w:tcPr>
          <w:p w14:paraId="30858777" w14:textId="77777777" w:rsidR="00350BA4" w:rsidRDefault="00350BA4" w:rsidP="00350BA4">
            <w:r>
              <w:t xml:space="preserve">LAST </w:t>
            </w:r>
            <w:r w:rsidRPr="000F71FD">
              <w:t>REVISION/REVIEW</w:t>
            </w:r>
            <w:r>
              <w:t xml:space="preserve"> DATE:</w:t>
            </w:r>
          </w:p>
        </w:tc>
        <w:tc>
          <w:tcPr>
            <w:tcW w:w="4428" w:type="dxa"/>
          </w:tcPr>
          <w:p w14:paraId="0DAAB0C8" w14:textId="77777777" w:rsidR="00350BA4" w:rsidRPr="00BD1F33" w:rsidRDefault="002C35F4" w:rsidP="00A8556C">
            <w:r>
              <w:t>09/1</w:t>
            </w:r>
            <w:r w:rsidR="006366CB">
              <w:t>9</w:t>
            </w:r>
          </w:p>
        </w:tc>
      </w:tr>
      <w:tr w:rsidR="00350BA4" w14:paraId="3EEB23A3" w14:textId="77777777" w:rsidTr="00350BA4">
        <w:tc>
          <w:tcPr>
            <w:tcW w:w="4428" w:type="dxa"/>
          </w:tcPr>
          <w:p w14:paraId="5F92A490" w14:textId="77777777" w:rsidR="00350BA4" w:rsidRDefault="00350BA4" w:rsidP="00350BA4">
            <w:r>
              <w:t>DATE OF ORIGIN:</w:t>
            </w:r>
          </w:p>
        </w:tc>
        <w:tc>
          <w:tcPr>
            <w:tcW w:w="4428" w:type="dxa"/>
          </w:tcPr>
          <w:p w14:paraId="17C014D0" w14:textId="77777777" w:rsidR="00350BA4" w:rsidRPr="00BD1F33" w:rsidRDefault="00350BA4" w:rsidP="00350BA4">
            <w:r>
              <w:t>7/12</w:t>
            </w:r>
          </w:p>
        </w:tc>
      </w:tr>
    </w:tbl>
    <w:p w14:paraId="5DC30745" w14:textId="77777777" w:rsidR="002A2A31" w:rsidRDefault="002A2A31" w:rsidP="00185A20">
      <w:pPr>
        <w:tabs>
          <w:tab w:val="left" w:pos="-720"/>
          <w:tab w:val="left" w:pos="0"/>
        </w:tabs>
        <w:spacing w:line="240" w:lineRule="atLeast"/>
        <w:ind w:left="270"/>
      </w:pPr>
    </w:p>
    <w:p w14:paraId="1DFAC0DA" w14:textId="77777777" w:rsidR="00350BA4" w:rsidRDefault="00350BA4" w:rsidP="00350BA4">
      <w:pPr>
        <w:pStyle w:val="Heading2"/>
        <w:rPr>
          <w:rFonts w:ascii="Times New Roman" w:hAnsi="Times New Roman"/>
          <w:i w:val="0"/>
        </w:rPr>
      </w:pPr>
      <w:r w:rsidRPr="00332606">
        <w:rPr>
          <w:rFonts w:ascii="Times New Roman" w:hAnsi="Times New Roman"/>
          <w:i w:val="0"/>
        </w:rPr>
        <w:t>POLICY:</w:t>
      </w:r>
    </w:p>
    <w:p w14:paraId="37C53C6B" w14:textId="77777777" w:rsidR="00FF2C8F" w:rsidRPr="00FF2C8F" w:rsidRDefault="00FF2C8F" w:rsidP="00FF2C8F">
      <w:pPr>
        <w:spacing w:after="200" w:line="276" w:lineRule="auto"/>
        <w:rPr>
          <w:rFonts w:eastAsia="Calibri"/>
          <w:szCs w:val="24"/>
        </w:rPr>
      </w:pPr>
      <w:r w:rsidRPr="00FF2C8F">
        <w:rPr>
          <w:rFonts w:eastAsia="Calibri"/>
          <w:szCs w:val="24"/>
        </w:rPr>
        <w:t xml:space="preserve">Good attendance and punctuality is required of all employees.  All employees are expected to report to work on time and be ready to work at their scheduled time. SBHC will time stamp to account for their worked hours in accordance to Christiana Care policy. </w:t>
      </w:r>
    </w:p>
    <w:p w14:paraId="24ABAAD1" w14:textId="77777777" w:rsidR="00FF2C8F" w:rsidRPr="00FF2C8F" w:rsidRDefault="00FF2C8F" w:rsidP="00FF2C8F">
      <w:pPr>
        <w:keepNext/>
        <w:spacing w:after="120"/>
        <w:outlineLvl w:val="1"/>
        <w:rPr>
          <w:b/>
        </w:rPr>
      </w:pPr>
      <w:r w:rsidRPr="00FF2C8F">
        <w:rPr>
          <w:b/>
        </w:rPr>
        <w:t>PROCEDURE:</w:t>
      </w:r>
    </w:p>
    <w:p w14:paraId="68C4D483" w14:textId="77777777" w:rsidR="00FF2C8F" w:rsidRPr="00FF2C8F" w:rsidRDefault="00FF2C8F" w:rsidP="006F5E9C">
      <w:pPr>
        <w:numPr>
          <w:ilvl w:val="0"/>
          <w:numId w:val="56"/>
        </w:numPr>
        <w:contextualSpacing/>
        <w:rPr>
          <w:b/>
        </w:rPr>
      </w:pPr>
      <w:r w:rsidRPr="00FF2C8F">
        <w:t xml:space="preserve"> Stamping In:</w:t>
      </w:r>
    </w:p>
    <w:p w14:paraId="62199575" w14:textId="77777777" w:rsidR="00FF2C8F" w:rsidRPr="00FF2C8F" w:rsidRDefault="00FF2C8F" w:rsidP="006F5E9C">
      <w:pPr>
        <w:numPr>
          <w:ilvl w:val="0"/>
          <w:numId w:val="66"/>
        </w:numPr>
        <w:spacing w:after="200" w:line="276" w:lineRule="auto"/>
        <w:ind w:left="1620" w:hanging="540"/>
        <w:contextualSpacing/>
        <w:rPr>
          <w:rFonts w:eastAsia="Calibri"/>
          <w:szCs w:val="24"/>
        </w:rPr>
      </w:pPr>
      <w:r w:rsidRPr="00FF2C8F">
        <w:rPr>
          <w:rFonts w:eastAsia="Calibri"/>
          <w:szCs w:val="24"/>
        </w:rPr>
        <w:t>Go to Portal page</w:t>
      </w:r>
    </w:p>
    <w:p w14:paraId="0A878A9D" w14:textId="77777777" w:rsidR="00FF2C8F" w:rsidRDefault="00FF2C8F" w:rsidP="006F5E9C">
      <w:pPr>
        <w:numPr>
          <w:ilvl w:val="0"/>
          <w:numId w:val="66"/>
        </w:numPr>
        <w:spacing w:after="200" w:line="276" w:lineRule="auto"/>
        <w:ind w:left="1620" w:hanging="540"/>
        <w:contextualSpacing/>
        <w:rPr>
          <w:rFonts w:eastAsia="Calibri"/>
          <w:szCs w:val="24"/>
        </w:rPr>
      </w:pPr>
      <w:r w:rsidRPr="00FF2C8F">
        <w:rPr>
          <w:rFonts w:eastAsia="Calibri"/>
          <w:szCs w:val="24"/>
        </w:rPr>
        <w:t>Click on Time Stamp</w:t>
      </w:r>
    </w:p>
    <w:p w14:paraId="0CDD6C19" w14:textId="77777777" w:rsidR="004B2C44" w:rsidRPr="00FF2C8F" w:rsidRDefault="004B2C44" w:rsidP="006F5E9C">
      <w:pPr>
        <w:numPr>
          <w:ilvl w:val="0"/>
          <w:numId w:val="66"/>
        </w:numPr>
        <w:spacing w:after="200" w:line="276" w:lineRule="auto"/>
        <w:ind w:left="1620" w:hanging="540"/>
        <w:contextualSpacing/>
        <w:rPr>
          <w:rFonts w:eastAsia="Calibri"/>
          <w:szCs w:val="24"/>
        </w:rPr>
      </w:pPr>
      <w:r>
        <w:rPr>
          <w:rFonts w:eastAsia="Calibri"/>
          <w:szCs w:val="24"/>
        </w:rPr>
        <w:t>Click on the Transfer Box</w:t>
      </w:r>
    </w:p>
    <w:p w14:paraId="2588C45D" w14:textId="77777777" w:rsidR="00FF2C8F" w:rsidRPr="00FF2C8F" w:rsidRDefault="00FF2C8F" w:rsidP="006F5E9C">
      <w:pPr>
        <w:numPr>
          <w:ilvl w:val="0"/>
          <w:numId w:val="66"/>
        </w:numPr>
        <w:spacing w:after="200" w:line="276" w:lineRule="auto"/>
        <w:ind w:left="1620" w:hanging="540"/>
        <w:contextualSpacing/>
        <w:rPr>
          <w:rFonts w:eastAsia="Calibri"/>
          <w:szCs w:val="24"/>
        </w:rPr>
      </w:pPr>
      <w:r w:rsidRPr="00FF2C8F">
        <w:rPr>
          <w:rFonts w:eastAsia="Calibri"/>
          <w:szCs w:val="24"/>
        </w:rPr>
        <w:t>Enter User Name and Password</w:t>
      </w:r>
    </w:p>
    <w:p w14:paraId="0AE1EFFE" w14:textId="77777777" w:rsidR="00FF2C8F" w:rsidRDefault="00FF2C8F" w:rsidP="006F5E9C">
      <w:pPr>
        <w:numPr>
          <w:ilvl w:val="0"/>
          <w:numId w:val="66"/>
        </w:numPr>
        <w:spacing w:after="200" w:line="276" w:lineRule="auto"/>
        <w:ind w:left="1620" w:hanging="540"/>
        <w:contextualSpacing/>
        <w:rPr>
          <w:rFonts w:eastAsia="Calibri"/>
          <w:szCs w:val="24"/>
        </w:rPr>
      </w:pPr>
      <w:r w:rsidRPr="00FF2C8F">
        <w:rPr>
          <w:rFonts w:eastAsia="Calibri"/>
          <w:szCs w:val="24"/>
        </w:rPr>
        <w:t>Click on “Sign In”</w:t>
      </w:r>
    </w:p>
    <w:p w14:paraId="18C08C56" w14:textId="77777777" w:rsidR="00053E6A" w:rsidRDefault="00053E6A" w:rsidP="00053E6A">
      <w:pPr>
        <w:numPr>
          <w:ilvl w:val="0"/>
          <w:numId w:val="66"/>
        </w:numPr>
        <w:tabs>
          <w:tab w:val="left" w:pos="-720"/>
          <w:tab w:val="left" w:pos="0"/>
        </w:tabs>
        <w:spacing w:line="240" w:lineRule="atLeast"/>
        <w:ind w:left="1620" w:hanging="540"/>
        <w:rPr>
          <w:szCs w:val="24"/>
        </w:rPr>
      </w:pPr>
      <w:r w:rsidRPr="00AD1770">
        <w:rPr>
          <w:szCs w:val="24"/>
        </w:rPr>
        <w:t>In “Tax Location Box” highlight “</w:t>
      </w:r>
      <w:r>
        <w:rPr>
          <w:szCs w:val="24"/>
        </w:rPr>
        <w:t>1</w:t>
      </w:r>
      <w:r w:rsidRPr="00AD1770">
        <w:rPr>
          <w:szCs w:val="24"/>
        </w:rPr>
        <w:t xml:space="preserve">” for </w:t>
      </w:r>
      <w:r>
        <w:rPr>
          <w:szCs w:val="24"/>
        </w:rPr>
        <w:t>non-W</w:t>
      </w:r>
      <w:r w:rsidRPr="00AD1770">
        <w:rPr>
          <w:szCs w:val="24"/>
        </w:rPr>
        <w:t>ilmington Sites</w:t>
      </w:r>
      <w:r>
        <w:rPr>
          <w:szCs w:val="24"/>
        </w:rPr>
        <w:t xml:space="preserve"> and</w:t>
      </w:r>
    </w:p>
    <w:p w14:paraId="2DD48766" w14:textId="77777777" w:rsidR="00053E6A" w:rsidRDefault="00053E6A" w:rsidP="00053E6A">
      <w:pPr>
        <w:tabs>
          <w:tab w:val="left" w:pos="-720"/>
          <w:tab w:val="left" w:pos="0"/>
        </w:tabs>
        <w:spacing w:line="240" w:lineRule="atLeast"/>
        <w:ind w:left="1620" w:hanging="90"/>
        <w:rPr>
          <w:szCs w:val="24"/>
        </w:rPr>
      </w:pPr>
      <w:r>
        <w:rPr>
          <w:szCs w:val="24"/>
        </w:rPr>
        <w:t xml:space="preserve"> “0” for Wilmington sites (Cab/Charter or Howard).</w:t>
      </w:r>
    </w:p>
    <w:p w14:paraId="4D5B2AD2" w14:textId="77777777" w:rsidR="00053E6A" w:rsidRPr="00624040" w:rsidRDefault="00053E6A" w:rsidP="00053E6A">
      <w:pPr>
        <w:numPr>
          <w:ilvl w:val="0"/>
          <w:numId w:val="66"/>
        </w:numPr>
        <w:tabs>
          <w:tab w:val="left" w:pos="-720"/>
          <w:tab w:val="left" w:pos="0"/>
        </w:tabs>
        <w:spacing w:line="240" w:lineRule="atLeast"/>
        <w:ind w:left="1620" w:hanging="540"/>
        <w:rPr>
          <w:szCs w:val="24"/>
        </w:rPr>
      </w:pPr>
      <w:r>
        <w:rPr>
          <w:szCs w:val="24"/>
        </w:rPr>
        <w:t xml:space="preserve">In “Finance Location” type “00035” </w:t>
      </w:r>
      <w:r w:rsidRPr="00624040">
        <w:rPr>
          <w:szCs w:val="24"/>
        </w:rPr>
        <w:t>for non-Wilmington Sites and</w:t>
      </w:r>
    </w:p>
    <w:p w14:paraId="3D86A12B" w14:textId="77777777" w:rsidR="00053E6A" w:rsidRDefault="00053E6A" w:rsidP="00053E6A">
      <w:pPr>
        <w:tabs>
          <w:tab w:val="left" w:pos="-720"/>
          <w:tab w:val="left" w:pos="0"/>
        </w:tabs>
        <w:spacing w:line="240" w:lineRule="atLeast"/>
        <w:ind w:left="1620" w:hanging="540"/>
        <w:rPr>
          <w:szCs w:val="24"/>
        </w:rPr>
      </w:pPr>
      <w:r w:rsidRPr="00624040">
        <w:rPr>
          <w:szCs w:val="24"/>
        </w:rPr>
        <w:t xml:space="preserve">     </w:t>
      </w:r>
      <w:r>
        <w:rPr>
          <w:szCs w:val="24"/>
        </w:rPr>
        <w:t xml:space="preserve">   </w:t>
      </w:r>
      <w:r w:rsidRPr="00624040">
        <w:rPr>
          <w:szCs w:val="24"/>
        </w:rPr>
        <w:t xml:space="preserve"> “0</w:t>
      </w:r>
      <w:r>
        <w:rPr>
          <w:szCs w:val="24"/>
        </w:rPr>
        <w:t>0047</w:t>
      </w:r>
      <w:r w:rsidRPr="00624040">
        <w:rPr>
          <w:szCs w:val="24"/>
        </w:rPr>
        <w:t>” for Wilmington sites</w:t>
      </w:r>
      <w:r>
        <w:rPr>
          <w:szCs w:val="24"/>
        </w:rPr>
        <w:t xml:space="preserve"> </w:t>
      </w:r>
      <w:r w:rsidRPr="00624040">
        <w:rPr>
          <w:szCs w:val="24"/>
        </w:rPr>
        <w:t>(Cab/Charter or Howard).</w:t>
      </w:r>
    </w:p>
    <w:p w14:paraId="70E1B128" w14:textId="77777777" w:rsidR="00053E6A" w:rsidRPr="00AD1770" w:rsidRDefault="00053E6A" w:rsidP="00053E6A">
      <w:pPr>
        <w:numPr>
          <w:ilvl w:val="0"/>
          <w:numId w:val="66"/>
        </w:numPr>
        <w:tabs>
          <w:tab w:val="left" w:pos="-720"/>
          <w:tab w:val="left" w:pos="0"/>
        </w:tabs>
        <w:spacing w:line="240" w:lineRule="atLeast"/>
        <w:ind w:left="1620" w:hanging="540"/>
        <w:rPr>
          <w:szCs w:val="24"/>
        </w:rPr>
      </w:pPr>
      <w:r w:rsidRPr="00AD1770">
        <w:rPr>
          <w:szCs w:val="24"/>
        </w:rPr>
        <w:t>In “Department Box” type in the site Grant ID Number</w:t>
      </w:r>
    </w:p>
    <w:p w14:paraId="1D5630C3" w14:textId="77777777" w:rsidR="00053E6A" w:rsidRPr="00F61C93" w:rsidRDefault="00053E6A" w:rsidP="00053E6A">
      <w:pPr>
        <w:numPr>
          <w:ilvl w:val="0"/>
          <w:numId w:val="66"/>
        </w:numPr>
        <w:tabs>
          <w:tab w:val="left" w:pos="-720"/>
          <w:tab w:val="left" w:pos="0"/>
        </w:tabs>
        <w:spacing w:line="240" w:lineRule="atLeast"/>
        <w:ind w:left="1620" w:hanging="540"/>
        <w:rPr>
          <w:szCs w:val="24"/>
        </w:rPr>
      </w:pPr>
      <w:r w:rsidRPr="00F61C93">
        <w:rPr>
          <w:szCs w:val="24"/>
        </w:rPr>
        <w:t>Click “Punch”</w:t>
      </w:r>
    </w:p>
    <w:p w14:paraId="0E996B9B" w14:textId="77777777" w:rsidR="001478CE" w:rsidRPr="00FF2C8F" w:rsidRDefault="001478CE" w:rsidP="001478CE">
      <w:pPr>
        <w:spacing w:after="200" w:line="276" w:lineRule="auto"/>
        <w:ind w:left="1080"/>
        <w:contextualSpacing/>
        <w:rPr>
          <w:rFonts w:eastAsia="Calibri"/>
          <w:szCs w:val="24"/>
        </w:rPr>
      </w:pPr>
    </w:p>
    <w:p w14:paraId="2EC1C6B7" w14:textId="77777777" w:rsidR="00FF2C8F" w:rsidRPr="00FF2C8F" w:rsidRDefault="00FF2C8F" w:rsidP="006F5E9C">
      <w:pPr>
        <w:numPr>
          <w:ilvl w:val="0"/>
          <w:numId w:val="56"/>
        </w:numPr>
        <w:rPr>
          <w:rFonts w:eastAsia="Calibri"/>
          <w:szCs w:val="24"/>
        </w:rPr>
      </w:pPr>
      <w:r w:rsidRPr="00FF2C8F">
        <w:rPr>
          <w:rFonts w:eastAsia="Calibri"/>
          <w:szCs w:val="24"/>
        </w:rPr>
        <w:t>Stamping Out:</w:t>
      </w:r>
    </w:p>
    <w:p w14:paraId="5AF1372A" w14:textId="77777777" w:rsidR="00FF2C8F" w:rsidRPr="00FF2C8F" w:rsidRDefault="00FF2C8F" w:rsidP="006F5E9C">
      <w:pPr>
        <w:numPr>
          <w:ilvl w:val="0"/>
          <w:numId w:val="67"/>
        </w:numPr>
        <w:ind w:hanging="120"/>
        <w:contextualSpacing/>
        <w:rPr>
          <w:rFonts w:eastAsia="Calibri"/>
          <w:szCs w:val="24"/>
        </w:rPr>
      </w:pPr>
      <w:r w:rsidRPr="00FF2C8F">
        <w:rPr>
          <w:rFonts w:eastAsia="Calibri"/>
          <w:szCs w:val="24"/>
        </w:rPr>
        <w:t>Go to Portal page</w:t>
      </w:r>
    </w:p>
    <w:p w14:paraId="72DE3A8B" w14:textId="77777777" w:rsidR="00FF2C8F" w:rsidRPr="00FF2C8F" w:rsidRDefault="00FF2C8F" w:rsidP="006F5E9C">
      <w:pPr>
        <w:numPr>
          <w:ilvl w:val="0"/>
          <w:numId w:val="67"/>
        </w:numPr>
        <w:ind w:hanging="120"/>
        <w:contextualSpacing/>
        <w:rPr>
          <w:rFonts w:eastAsia="Calibri"/>
          <w:szCs w:val="24"/>
        </w:rPr>
      </w:pPr>
      <w:r w:rsidRPr="00FF2C8F">
        <w:rPr>
          <w:rFonts w:eastAsia="Calibri"/>
          <w:szCs w:val="24"/>
        </w:rPr>
        <w:t>Click on “Time Stamp”</w:t>
      </w:r>
    </w:p>
    <w:p w14:paraId="5278E31A" w14:textId="77777777" w:rsidR="00FF2C8F" w:rsidRPr="00FF2C8F" w:rsidRDefault="00FF2C8F" w:rsidP="006F5E9C">
      <w:pPr>
        <w:numPr>
          <w:ilvl w:val="0"/>
          <w:numId w:val="67"/>
        </w:numPr>
        <w:ind w:hanging="120"/>
        <w:contextualSpacing/>
        <w:rPr>
          <w:rFonts w:eastAsia="Calibri"/>
          <w:szCs w:val="24"/>
        </w:rPr>
      </w:pPr>
      <w:r w:rsidRPr="00FF2C8F">
        <w:rPr>
          <w:rFonts w:eastAsia="Calibri"/>
          <w:szCs w:val="24"/>
        </w:rPr>
        <w:t>Enter User Name and Password</w:t>
      </w:r>
    </w:p>
    <w:p w14:paraId="02AD38FC" w14:textId="77777777" w:rsidR="00FF2C8F" w:rsidRPr="00FF2C8F" w:rsidRDefault="00FF2C8F" w:rsidP="006F5E9C">
      <w:pPr>
        <w:numPr>
          <w:ilvl w:val="0"/>
          <w:numId w:val="67"/>
        </w:numPr>
        <w:ind w:hanging="120"/>
        <w:contextualSpacing/>
        <w:rPr>
          <w:rFonts w:eastAsia="Calibri"/>
          <w:szCs w:val="24"/>
        </w:rPr>
      </w:pPr>
      <w:r w:rsidRPr="00FF2C8F">
        <w:rPr>
          <w:rFonts w:eastAsia="Calibri"/>
          <w:szCs w:val="24"/>
        </w:rPr>
        <w:t>Click “Sign Out”</w:t>
      </w:r>
    </w:p>
    <w:p w14:paraId="4A6FDB89" w14:textId="77777777" w:rsidR="00FF2C8F" w:rsidRPr="00FF2C8F" w:rsidRDefault="00FF2C8F" w:rsidP="006F5E9C">
      <w:pPr>
        <w:numPr>
          <w:ilvl w:val="0"/>
          <w:numId w:val="67"/>
        </w:numPr>
        <w:ind w:hanging="120"/>
        <w:contextualSpacing/>
        <w:rPr>
          <w:rFonts w:eastAsia="Calibri"/>
          <w:szCs w:val="24"/>
        </w:rPr>
      </w:pPr>
      <w:r w:rsidRPr="00FF2C8F">
        <w:rPr>
          <w:rFonts w:eastAsia="Calibri"/>
          <w:szCs w:val="24"/>
        </w:rPr>
        <w:t>It will ask if you had an uninterrupted lunch break – Click “No”</w:t>
      </w:r>
    </w:p>
    <w:p w14:paraId="4045F542" w14:textId="77777777" w:rsidR="00FF2C8F" w:rsidRDefault="00FF2C8F" w:rsidP="006F5E9C">
      <w:pPr>
        <w:numPr>
          <w:ilvl w:val="0"/>
          <w:numId w:val="67"/>
        </w:numPr>
        <w:ind w:hanging="120"/>
        <w:contextualSpacing/>
        <w:rPr>
          <w:rFonts w:eastAsia="Calibri"/>
          <w:szCs w:val="24"/>
        </w:rPr>
      </w:pPr>
      <w:r w:rsidRPr="00794CA9">
        <w:rPr>
          <w:rFonts w:eastAsia="Calibri"/>
          <w:szCs w:val="24"/>
        </w:rPr>
        <w:t>Click “Submit”</w:t>
      </w:r>
    </w:p>
    <w:p w14:paraId="56DEB154" w14:textId="77777777" w:rsidR="00794CA9" w:rsidRPr="00794CA9" w:rsidRDefault="00794CA9" w:rsidP="00794CA9">
      <w:pPr>
        <w:ind w:left="1080"/>
        <w:contextualSpacing/>
        <w:rPr>
          <w:rFonts w:eastAsia="Calibri"/>
          <w:szCs w:val="24"/>
        </w:rPr>
      </w:pPr>
    </w:p>
    <w:p w14:paraId="3845C0E1" w14:textId="77777777" w:rsidR="00FF2C8F" w:rsidRDefault="00FF2C8F" w:rsidP="00FF2C8F">
      <w:pPr>
        <w:spacing w:after="200" w:line="276" w:lineRule="auto"/>
        <w:ind w:left="90"/>
        <w:rPr>
          <w:rFonts w:eastAsia="Calibri"/>
          <w:szCs w:val="24"/>
        </w:rPr>
      </w:pPr>
    </w:p>
    <w:p w14:paraId="670537A6" w14:textId="77777777" w:rsidR="00FF2C8F" w:rsidRPr="00FF2C8F" w:rsidRDefault="00FF2C8F" w:rsidP="006F5E9C">
      <w:pPr>
        <w:numPr>
          <w:ilvl w:val="0"/>
          <w:numId w:val="56"/>
        </w:numPr>
        <w:spacing w:after="200" w:line="276" w:lineRule="auto"/>
        <w:rPr>
          <w:rFonts w:eastAsia="Calibri"/>
          <w:szCs w:val="24"/>
        </w:rPr>
      </w:pPr>
      <w:r w:rsidRPr="00FF2C8F">
        <w:rPr>
          <w:rFonts w:eastAsia="Calibri"/>
          <w:szCs w:val="24"/>
        </w:rPr>
        <w:t xml:space="preserve">Time stamping must be done at a desk top computer. You may not time stamp in more than 7 minutes prior to the start of your shift or more than 7 minutes after the end of your shift without supervisor approval.  Time will not be adjusted for anything within that 7 minute period.  </w:t>
      </w:r>
    </w:p>
    <w:p w14:paraId="4E34D92F" w14:textId="77777777" w:rsidR="00FF2C8F" w:rsidRPr="00FF2C8F" w:rsidRDefault="00FF2C8F" w:rsidP="006F5E9C">
      <w:pPr>
        <w:numPr>
          <w:ilvl w:val="0"/>
          <w:numId w:val="56"/>
        </w:numPr>
        <w:spacing w:after="200" w:line="276" w:lineRule="auto"/>
        <w:rPr>
          <w:rFonts w:eastAsia="Calibri"/>
          <w:szCs w:val="24"/>
        </w:rPr>
      </w:pPr>
      <w:r w:rsidRPr="00FF2C8F">
        <w:rPr>
          <w:rFonts w:eastAsia="Calibri"/>
          <w:szCs w:val="24"/>
        </w:rPr>
        <w:t xml:space="preserve">Staff should review their time card in Kronos 7 every </w:t>
      </w:r>
      <w:r w:rsidR="004B2C44">
        <w:rPr>
          <w:rFonts w:eastAsia="Calibri"/>
          <w:szCs w:val="24"/>
        </w:rPr>
        <w:t>week</w:t>
      </w:r>
      <w:r w:rsidRPr="00FF2C8F">
        <w:rPr>
          <w:rFonts w:eastAsia="Calibri"/>
          <w:szCs w:val="24"/>
        </w:rPr>
        <w:t xml:space="preserve"> and inform the time keeper of any adjustments.  Staff should not work over 40 hours per week</w:t>
      </w:r>
      <w:r w:rsidR="004B2C44">
        <w:rPr>
          <w:rFonts w:eastAsia="Calibri"/>
          <w:szCs w:val="24"/>
        </w:rPr>
        <w:t xml:space="preserve"> or it is considered overtime</w:t>
      </w:r>
      <w:r w:rsidRPr="00FF2C8F">
        <w:rPr>
          <w:rFonts w:eastAsia="Calibri"/>
          <w:szCs w:val="24"/>
        </w:rPr>
        <w:t xml:space="preserve">.   </w:t>
      </w:r>
    </w:p>
    <w:p w14:paraId="5C7CBFE8" w14:textId="77777777" w:rsidR="00FF2C8F" w:rsidRPr="00FF2C8F" w:rsidRDefault="00FF2C8F" w:rsidP="006F5E9C">
      <w:pPr>
        <w:numPr>
          <w:ilvl w:val="0"/>
          <w:numId w:val="56"/>
        </w:numPr>
        <w:spacing w:after="200" w:line="276" w:lineRule="auto"/>
        <w:rPr>
          <w:rFonts w:eastAsia="Calibri"/>
          <w:szCs w:val="24"/>
        </w:rPr>
      </w:pPr>
      <w:r w:rsidRPr="00FF2C8F">
        <w:rPr>
          <w:rFonts w:eastAsia="Calibri"/>
          <w:szCs w:val="24"/>
        </w:rPr>
        <w:lastRenderedPageBreak/>
        <w:t>Employees who time stamp after the start of their shift will be considered late.  Lateness is defined as any amount of time beyond the employees scheduled start time. (HR policy A-12 / HR online)</w:t>
      </w:r>
    </w:p>
    <w:p w14:paraId="38DB0D56" w14:textId="77777777" w:rsidR="00FF2C8F" w:rsidRPr="00FF2C8F" w:rsidRDefault="00627FB7" w:rsidP="006F5E9C">
      <w:pPr>
        <w:numPr>
          <w:ilvl w:val="0"/>
          <w:numId w:val="56"/>
        </w:numPr>
        <w:spacing w:after="200" w:line="276" w:lineRule="auto"/>
        <w:rPr>
          <w:rFonts w:eastAsia="Calibri"/>
          <w:szCs w:val="24"/>
        </w:rPr>
      </w:pPr>
      <w:r>
        <w:rPr>
          <w:rFonts w:eastAsia="Calibri"/>
          <w:szCs w:val="24"/>
        </w:rPr>
        <w:t>Each lateness</w:t>
      </w:r>
      <w:r w:rsidR="00FF2C8F" w:rsidRPr="00FF2C8F">
        <w:rPr>
          <w:rFonts w:eastAsia="Calibri"/>
          <w:szCs w:val="24"/>
        </w:rPr>
        <w:t xml:space="preserve"> is considered an occurrence. The number of occurrences which result in disciplinary action is based on shifts of duty an employee is regularly scheduled to work. (HR online Employee Handbook)</w:t>
      </w:r>
    </w:p>
    <w:p w14:paraId="469B5EDA" w14:textId="77777777" w:rsidR="00FF2C8F" w:rsidRPr="00FF2C8F" w:rsidRDefault="00FF2C8F" w:rsidP="006F5E9C">
      <w:pPr>
        <w:numPr>
          <w:ilvl w:val="0"/>
          <w:numId w:val="56"/>
        </w:numPr>
        <w:spacing w:after="200" w:line="276" w:lineRule="auto"/>
        <w:rPr>
          <w:rFonts w:eastAsia="Calibri"/>
          <w:szCs w:val="24"/>
        </w:rPr>
      </w:pPr>
      <w:r w:rsidRPr="00FF2C8F">
        <w:rPr>
          <w:rFonts w:eastAsia="Calibri"/>
          <w:szCs w:val="24"/>
        </w:rPr>
        <w:t>In the event that staff becomes aware that they will not be able to arrive at their scheduled start time staff may request to their manager 24 hours prior to the scheduled shift start time for use of paid leave. Approved time change will not result in a late occurrence and will be offset with the use of paid leave.</w:t>
      </w:r>
    </w:p>
    <w:p w14:paraId="5192BD64" w14:textId="77777777" w:rsidR="00FF2C8F" w:rsidRPr="00FF2C8F" w:rsidRDefault="00FF2C8F" w:rsidP="006F5E9C">
      <w:pPr>
        <w:numPr>
          <w:ilvl w:val="0"/>
          <w:numId w:val="56"/>
        </w:numPr>
        <w:spacing w:after="200" w:line="276" w:lineRule="auto"/>
        <w:rPr>
          <w:rFonts w:eastAsia="Calibri"/>
          <w:szCs w:val="24"/>
        </w:rPr>
      </w:pPr>
      <w:r w:rsidRPr="00FF2C8F">
        <w:rPr>
          <w:rFonts w:eastAsia="Calibri"/>
          <w:szCs w:val="24"/>
        </w:rPr>
        <w:t>Each prorated employee will have access to their HR prorated worksheet. The spreadsheet has the hours broken down across the pay periods. Each pay period, prorated employees, need to check to see that their time is being calculated appropriately.</w:t>
      </w:r>
    </w:p>
    <w:p w14:paraId="05788A43" w14:textId="77777777" w:rsidR="00FF2C8F" w:rsidRPr="00FF2C8F" w:rsidRDefault="00FF2C8F" w:rsidP="006F5E9C">
      <w:pPr>
        <w:numPr>
          <w:ilvl w:val="0"/>
          <w:numId w:val="56"/>
        </w:numPr>
        <w:spacing w:after="200" w:line="276" w:lineRule="auto"/>
        <w:rPr>
          <w:rFonts w:eastAsia="Calibri"/>
          <w:szCs w:val="24"/>
        </w:rPr>
      </w:pPr>
      <w:r w:rsidRPr="00FF2C8F">
        <w:rPr>
          <w:rFonts w:eastAsia="Calibri"/>
          <w:szCs w:val="24"/>
        </w:rPr>
        <w:t>Every effort should be made to time stamp in and out on a daily basis.</w:t>
      </w:r>
    </w:p>
    <w:p w14:paraId="7C5CD326" w14:textId="77777777" w:rsidR="004B2C44" w:rsidRDefault="00FF2C8F" w:rsidP="006F5E9C">
      <w:pPr>
        <w:numPr>
          <w:ilvl w:val="0"/>
          <w:numId w:val="56"/>
        </w:numPr>
        <w:spacing w:after="200" w:line="276" w:lineRule="auto"/>
        <w:rPr>
          <w:rFonts w:eastAsia="Calibri"/>
          <w:szCs w:val="24"/>
        </w:rPr>
      </w:pPr>
      <w:r w:rsidRPr="00FF2C8F">
        <w:rPr>
          <w:rFonts w:eastAsia="Calibri"/>
          <w:szCs w:val="24"/>
        </w:rPr>
        <w:t xml:space="preserve">All missed time stamps should be emailed to your coordinator and the timekeeper. The </w:t>
      </w:r>
      <w:r w:rsidR="004B2C44">
        <w:rPr>
          <w:rFonts w:eastAsia="Calibri"/>
          <w:szCs w:val="24"/>
        </w:rPr>
        <w:t>following needs to be included in the body of the email:</w:t>
      </w:r>
      <w:r w:rsidR="006744F3">
        <w:rPr>
          <w:rFonts w:eastAsia="Calibri"/>
          <w:szCs w:val="24"/>
        </w:rPr>
        <w:t xml:space="preserve"> Date, Time (example: 3:00pm), Grant ID, Reason (example: specimens to lab)</w:t>
      </w:r>
    </w:p>
    <w:p w14:paraId="101D5C75" w14:textId="77777777" w:rsidR="00FF2C8F" w:rsidRDefault="00FF2C8F" w:rsidP="00FF2C8F">
      <w:pPr>
        <w:rPr>
          <w:rFonts w:eastAsia="Calibri"/>
          <w:szCs w:val="24"/>
        </w:rPr>
      </w:pPr>
    </w:p>
    <w:p w14:paraId="5170AD86" w14:textId="77777777" w:rsidR="006744F3" w:rsidRDefault="006744F3" w:rsidP="00FF2C8F">
      <w:pPr>
        <w:rPr>
          <w:rFonts w:eastAsia="Calibri"/>
          <w:szCs w:val="24"/>
        </w:rPr>
      </w:pPr>
    </w:p>
    <w:p w14:paraId="6ABDD048" w14:textId="77777777" w:rsidR="006744F3" w:rsidRDefault="006744F3" w:rsidP="00FF2C8F">
      <w:pPr>
        <w:rPr>
          <w:rFonts w:eastAsia="Calibri"/>
          <w:szCs w:val="24"/>
        </w:rPr>
      </w:pPr>
    </w:p>
    <w:p w14:paraId="0EEC5BDC" w14:textId="77777777" w:rsidR="006744F3" w:rsidRDefault="006744F3" w:rsidP="00FF2C8F">
      <w:pPr>
        <w:rPr>
          <w:rFonts w:eastAsia="Calibri"/>
          <w:szCs w:val="24"/>
        </w:rPr>
      </w:pPr>
    </w:p>
    <w:p w14:paraId="1C8CCA82" w14:textId="77777777" w:rsidR="006744F3" w:rsidRDefault="006744F3" w:rsidP="00FF2C8F">
      <w:pPr>
        <w:rPr>
          <w:rFonts w:eastAsia="Calibri"/>
          <w:szCs w:val="24"/>
        </w:rPr>
      </w:pPr>
    </w:p>
    <w:p w14:paraId="6041B0EB" w14:textId="77777777" w:rsidR="006744F3" w:rsidRDefault="006744F3" w:rsidP="00FF2C8F">
      <w:pPr>
        <w:rPr>
          <w:rFonts w:eastAsia="Calibri"/>
          <w:szCs w:val="24"/>
        </w:rPr>
      </w:pPr>
    </w:p>
    <w:p w14:paraId="532D2374" w14:textId="77777777" w:rsidR="006744F3" w:rsidRPr="00FF2C8F" w:rsidRDefault="006744F3" w:rsidP="00FF2C8F"/>
    <w:p w14:paraId="05B5EB31" w14:textId="77777777" w:rsidR="006F07F9" w:rsidRDefault="006F07F9" w:rsidP="006F07F9">
      <w:pPr>
        <w:tabs>
          <w:tab w:val="left" w:pos="-720"/>
          <w:tab w:val="left" w:pos="0"/>
        </w:tabs>
        <w:spacing w:line="240" w:lineRule="atLeast"/>
        <w:ind w:left="1440"/>
      </w:pPr>
    </w:p>
    <w:p w14:paraId="2F0C664F" w14:textId="77777777" w:rsidR="00B35F86" w:rsidRDefault="00B35F86" w:rsidP="006F07F9">
      <w:pPr>
        <w:tabs>
          <w:tab w:val="left" w:pos="-720"/>
          <w:tab w:val="left" w:pos="0"/>
        </w:tabs>
        <w:spacing w:line="240" w:lineRule="atLeast"/>
        <w:ind w:left="1440"/>
      </w:pPr>
    </w:p>
    <w:p w14:paraId="09BD9E53" w14:textId="77777777" w:rsidR="00B35F86" w:rsidRDefault="00B35F86" w:rsidP="006F07F9">
      <w:pPr>
        <w:tabs>
          <w:tab w:val="left" w:pos="-720"/>
          <w:tab w:val="left" w:pos="0"/>
        </w:tabs>
        <w:spacing w:line="240" w:lineRule="atLeast"/>
        <w:ind w:left="1440"/>
      </w:pPr>
    </w:p>
    <w:p w14:paraId="4A6F7D6A" w14:textId="77777777" w:rsidR="00B35F86" w:rsidRDefault="00B35F86" w:rsidP="006F07F9">
      <w:pPr>
        <w:tabs>
          <w:tab w:val="left" w:pos="-720"/>
          <w:tab w:val="left" w:pos="0"/>
        </w:tabs>
        <w:spacing w:line="240" w:lineRule="atLeast"/>
        <w:ind w:left="1440"/>
      </w:pPr>
    </w:p>
    <w:p w14:paraId="322B2C3E" w14:textId="77777777" w:rsidR="00B35F86" w:rsidRDefault="00B35F86" w:rsidP="006F07F9">
      <w:pPr>
        <w:tabs>
          <w:tab w:val="left" w:pos="-720"/>
          <w:tab w:val="left" w:pos="0"/>
        </w:tabs>
        <w:spacing w:line="240" w:lineRule="atLeast"/>
        <w:ind w:left="1440"/>
      </w:pPr>
    </w:p>
    <w:p w14:paraId="3D4D0D1B" w14:textId="77777777" w:rsidR="00B35F86" w:rsidRDefault="00B35F86" w:rsidP="006F07F9">
      <w:pPr>
        <w:tabs>
          <w:tab w:val="left" w:pos="-720"/>
          <w:tab w:val="left" w:pos="0"/>
        </w:tabs>
        <w:spacing w:line="240" w:lineRule="atLeast"/>
        <w:ind w:left="1440"/>
      </w:pPr>
    </w:p>
    <w:p w14:paraId="4FFCA2B1" w14:textId="77777777" w:rsidR="00B35F86" w:rsidRDefault="00B35F86" w:rsidP="006F07F9">
      <w:pPr>
        <w:tabs>
          <w:tab w:val="left" w:pos="-720"/>
          <w:tab w:val="left" w:pos="0"/>
        </w:tabs>
        <w:spacing w:line="240" w:lineRule="atLeast"/>
        <w:ind w:left="1440"/>
      </w:pPr>
    </w:p>
    <w:p w14:paraId="29FA50FF" w14:textId="77777777" w:rsidR="00B35F86" w:rsidRDefault="00B35F86" w:rsidP="006F07F9">
      <w:pPr>
        <w:tabs>
          <w:tab w:val="left" w:pos="-720"/>
          <w:tab w:val="left" w:pos="0"/>
        </w:tabs>
        <w:spacing w:line="240" w:lineRule="atLeast"/>
        <w:ind w:left="1440"/>
      </w:pPr>
    </w:p>
    <w:p w14:paraId="0302014F" w14:textId="77777777" w:rsidR="00B35F86" w:rsidRDefault="00B35F86" w:rsidP="006F07F9">
      <w:pPr>
        <w:tabs>
          <w:tab w:val="left" w:pos="-720"/>
          <w:tab w:val="left" w:pos="0"/>
        </w:tabs>
        <w:spacing w:line="240" w:lineRule="atLeast"/>
        <w:ind w:left="1440"/>
      </w:pPr>
    </w:p>
    <w:p w14:paraId="7EF8EFCA" w14:textId="77777777" w:rsidR="00B35F86" w:rsidRDefault="00B35F86" w:rsidP="006F07F9">
      <w:pPr>
        <w:tabs>
          <w:tab w:val="left" w:pos="-720"/>
          <w:tab w:val="left" w:pos="0"/>
        </w:tabs>
        <w:spacing w:line="240" w:lineRule="atLeast"/>
        <w:ind w:left="1440"/>
      </w:pPr>
    </w:p>
    <w:p w14:paraId="2F140C27" w14:textId="77777777" w:rsidR="00F60213" w:rsidRDefault="00F60213" w:rsidP="006F07F9">
      <w:pPr>
        <w:tabs>
          <w:tab w:val="left" w:pos="-720"/>
          <w:tab w:val="left" w:pos="0"/>
        </w:tabs>
        <w:spacing w:line="240" w:lineRule="atLeast"/>
        <w:ind w:left="1440"/>
      </w:pPr>
    </w:p>
    <w:p w14:paraId="2F22F0A3" w14:textId="77777777" w:rsidR="00F60213" w:rsidRDefault="00F60213" w:rsidP="006F07F9">
      <w:pPr>
        <w:tabs>
          <w:tab w:val="left" w:pos="-720"/>
          <w:tab w:val="left" w:pos="0"/>
        </w:tabs>
        <w:spacing w:line="240" w:lineRule="atLeast"/>
        <w:ind w:left="1440"/>
      </w:pPr>
    </w:p>
    <w:p w14:paraId="6A766718" w14:textId="77777777" w:rsidR="00F60213" w:rsidRDefault="00F60213" w:rsidP="006F07F9">
      <w:pPr>
        <w:tabs>
          <w:tab w:val="left" w:pos="-720"/>
          <w:tab w:val="left" w:pos="0"/>
        </w:tabs>
        <w:spacing w:line="240" w:lineRule="atLeast"/>
        <w:ind w:left="1440"/>
      </w:pPr>
    </w:p>
    <w:p w14:paraId="5B5DE14E" w14:textId="77777777" w:rsidR="00F60213" w:rsidRDefault="00F60213" w:rsidP="006F07F9">
      <w:pPr>
        <w:tabs>
          <w:tab w:val="left" w:pos="-720"/>
          <w:tab w:val="left" w:pos="0"/>
        </w:tabs>
        <w:spacing w:line="240" w:lineRule="atLeast"/>
        <w:ind w:left="1440"/>
      </w:pPr>
    </w:p>
    <w:p w14:paraId="3B994228" w14:textId="77777777" w:rsidR="00B35F86" w:rsidRDefault="00B35F86" w:rsidP="006F07F9">
      <w:pPr>
        <w:tabs>
          <w:tab w:val="left" w:pos="-720"/>
          <w:tab w:val="left" w:pos="0"/>
        </w:tabs>
        <w:spacing w:line="240" w:lineRule="atLeast"/>
        <w:ind w:left="1440"/>
      </w:pPr>
    </w:p>
    <w:p w14:paraId="018BC3B0" w14:textId="77777777" w:rsidR="00B35F86" w:rsidRDefault="00B35F86" w:rsidP="006F07F9">
      <w:pPr>
        <w:tabs>
          <w:tab w:val="left" w:pos="-720"/>
          <w:tab w:val="left" w:pos="0"/>
        </w:tabs>
        <w:spacing w:line="240" w:lineRule="atLeast"/>
        <w:ind w:left="1440"/>
      </w:pPr>
    </w:p>
    <w:p w14:paraId="69DEF187" w14:textId="77777777" w:rsidR="00B35F86" w:rsidRDefault="00B35F86" w:rsidP="006F07F9">
      <w:pPr>
        <w:tabs>
          <w:tab w:val="left" w:pos="-720"/>
          <w:tab w:val="left" w:pos="0"/>
        </w:tabs>
        <w:spacing w:line="240" w:lineRule="atLeast"/>
        <w:ind w:left="1440"/>
      </w:pPr>
    </w:p>
    <w:p w14:paraId="28E4C9E6" w14:textId="77777777" w:rsidR="008D6AD0" w:rsidRPr="008D6AD0" w:rsidRDefault="008D6AD0" w:rsidP="008D6AD0">
      <w:pPr>
        <w:jc w:val="center"/>
        <w:outlineLvl w:val="0"/>
        <w:rPr>
          <w:kern w:val="28"/>
          <w:sz w:val="28"/>
        </w:rPr>
      </w:pPr>
      <w:r w:rsidRPr="008D6AD0">
        <w:rPr>
          <w:b/>
          <w:kern w:val="28"/>
          <w:sz w:val="28"/>
        </w:rPr>
        <w:lastRenderedPageBreak/>
        <w:t>CHRISTIANA CARE HEALTH SERVICES POLICY</w:t>
      </w:r>
    </w:p>
    <w:p w14:paraId="6C22332D" w14:textId="77777777" w:rsidR="008D6AD0" w:rsidRPr="008D6AD0" w:rsidRDefault="008D6AD0" w:rsidP="008D6AD0">
      <w:pPr>
        <w:jc w:val="center"/>
        <w:rPr>
          <w:b/>
          <w:sz w:val="28"/>
          <w:szCs w:val="28"/>
        </w:rPr>
      </w:pPr>
      <w:r w:rsidRPr="008D6AD0">
        <w:rPr>
          <w:b/>
          <w:sz w:val="28"/>
          <w:szCs w:val="28"/>
        </w:rPr>
        <w:t>SCHOOL-BASED HEALTH CENTER</w:t>
      </w:r>
    </w:p>
    <w:p w14:paraId="77122F25" w14:textId="77777777" w:rsidR="008D6AD0" w:rsidRPr="008D6AD0" w:rsidRDefault="008D6AD0" w:rsidP="008D6AD0">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8D6AD0" w:rsidRPr="008D6AD0" w14:paraId="04F6F29A" w14:textId="77777777" w:rsidTr="00223F53">
        <w:tc>
          <w:tcPr>
            <w:tcW w:w="4428" w:type="dxa"/>
          </w:tcPr>
          <w:p w14:paraId="0FA78A91" w14:textId="77777777" w:rsidR="008D6AD0" w:rsidRPr="008D6AD0" w:rsidRDefault="008D6AD0" w:rsidP="008D6AD0">
            <w:r w:rsidRPr="008D6AD0">
              <w:t>POLICY TITLE:</w:t>
            </w:r>
          </w:p>
        </w:tc>
        <w:tc>
          <w:tcPr>
            <w:tcW w:w="4428" w:type="dxa"/>
          </w:tcPr>
          <w:p w14:paraId="297B9459" w14:textId="77777777" w:rsidR="008D6AD0" w:rsidRPr="008D6AD0" w:rsidRDefault="008D6AD0" w:rsidP="008D6AD0">
            <w:pPr>
              <w:keepNext/>
              <w:outlineLvl w:val="0"/>
              <w:rPr>
                <w:highlight w:val="lightGray"/>
              </w:rPr>
            </w:pPr>
            <w:r w:rsidRPr="008D6AD0">
              <w:t>Uninsured Students</w:t>
            </w:r>
          </w:p>
        </w:tc>
      </w:tr>
      <w:tr w:rsidR="008D6AD0" w:rsidRPr="008D6AD0" w14:paraId="68C3CC33" w14:textId="77777777" w:rsidTr="00223F53">
        <w:tc>
          <w:tcPr>
            <w:tcW w:w="4428" w:type="dxa"/>
          </w:tcPr>
          <w:p w14:paraId="10C5B060" w14:textId="77777777" w:rsidR="008D6AD0" w:rsidRPr="008D6AD0" w:rsidRDefault="008D6AD0" w:rsidP="008D6AD0">
            <w:r w:rsidRPr="008D6AD0">
              <w:t>SECTION:</w:t>
            </w:r>
          </w:p>
        </w:tc>
        <w:tc>
          <w:tcPr>
            <w:tcW w:w="4428" w:type="dxa"/>
          </w:tcPr>
          <w:p w14:paraId="0B0C0FB8" w14:textId="77777777" w:rsidR="008D6AD0" w:rsidRPr="008D6AD0" w:rsidRDefault="008D6AD0" w:rsidP="008D6AD0">
            <w:r w:rsidRPr="008D6AD0">
              <w:t>School-Based Health Center (SBHC)</w:t>
            </w:r>
          </w:p>
        </w:tc>
      </w:tr>
      <w:tr w:rsidR="008D6AD0" w:rsidRPr="008D6AD0" w14:paraId="207CDD4D" w14:textId="77777777" w:rsidTr="00223F53">
        <w:tc>
          <w:tcPr>
            <w:tcW w:w="4428" w:type="dxa"/>
          </w:tcPr>
          <w:p w14:paraId="3A7DAFDF" w14:textId="77777777" w:rsidR="008D6AD0" w:rsidRPr="008D6AD0" w:rsidRDefault="008D6AD0" w:rsidP="008D6AD0">
            <w:r w:rsidRPr="008D6AD0">
              <w:t>LAST REVISION/REVIEW DATE:</w:t>
            </w:r>
          </w:p>
        </w:tc>
        <w:tc>
          <w:tcPr>
            <w:tcW w:w="4428" w:type="dxa"/>
          </w:tcPr>
          <w:p w14:paraId="02D0D4B5" w14:textId="77777777" w:rsidR="008D6AD0" w:rsidRPr="008D6AD0" w:rsidRDefault="002C35F4" w:rsidP="008D6AD0">
            <w:r>
              <w:t>09/1</w:t>
            </w:r>
            <w:r w:rsidR="006366CB">
              <w:t>9</w:t>
            </w:r>
          </w:p>
        </w:tc>
      </w:tr>
      <w:tr w:rsidR="008D6AD0" w:rsidRPr="008D6AD0" w14:paraId="38FC608D" w14:textId="77777777" w:rsidTr="00223F53">
        <w:tc>
          <w:tcPr>
            <w:tcW w:w="4428" w:type="dxa"/>
          </w:tcPr>
          <w:p w14:paraId="714299A1" w14:textId="77777777" w:rsidR="008D6AD0" w:rsidRPr="008D6AD0" w:rsidRDefault="008D6AD0" w:rsidP="008D6AD0">
            <w:r w:rsidRPr="008D6AD0">
              <w:t>DATE OF ORIGIN:</w:t>
            </w:r>
          </w:p>
        </w:tc>
        <w:tc>
          <w:tcPr>
            <w:tcW w:w="4428" w:type="dxa"/>
          </w:tcPr>
          <w:p w14:paraId="230CB159" w14:textId="77777777" w:rsidR="008D6AD0" w:rsidRPr="008D6AD0" w:rsidRDefault="008D6AD0" w:rsidP="008D6AD0">
            <w:r w:rsidRPr="008D6AD0">
              <w:t>10/14</w:t>
            </w:r>
          </w:p>
        </w:tc>
      </w:tr>
    </w:tbl>
    <w:p w14:paraId="4510C40F" w14:textId="77777777" w:rsidR="008D6AD0" w:rsidRPr="008D6AD0" w:rsidRDefault="008D6AD0" w:rsidP="008D6AD0"/>
    <w:p w14:paraId="2F3E4E30" w14:textId="77777777" w:rsidR="008D6AD0" w:rsidRPr="008D6AD0" w:rsidRDefault="008D6AD0" w:rsidP="008D6AD0">
      <w:pPr>
        <w:tabs>
          <w:tab w:val="left" w:pos="-720"/>
        </w:tabs>
        <w:spacing w:line="240" w:lineRule="atLeast"/>
      </w:pPr>
      <w:r w:rsidRPr="008D6AD0">
        <w:rPr>
          <w:b/>
        </w:rPr>
        <w:t>POLICY:</w:t>
      </w:r>
      <w:r w:rsidRPr="008D6AD0">
        <w:t xml:space="preserve"> </w:t>
      </w:r>
    </w:p>
    <w:p w14:paraId="044A6002" w14:textId="77777777" w:rsidR="008D6AD0" w:rsidRPr="008D6AD0" w:rsidRDefault="008D6AD0" w:rsidP="008D6AD0">
      <w:pPr>
        <w:tabs>
          <w:tab w:val="left" w:pos="-720"/>
        </w:tabs>
        <w:spacing w:line="240" w:lineRule="atLeast"/>
      </w:pPr>
    </w:p>
    <w:p w14:paraId="3451D4AA" w14:textId="77777777" w:rsidR="008D6AD0" w:rsidRPr="008D6AD0" w:rsidRDefault="008D6AD0" w:rsidP="008D6AD0">
      <w:r w:rsidRPr="008D6AD0">
        <w:t>The SBHC does not turn students away based on lack of health insurance</w:t>
      </w:r>
      <w:r w:rsidR="004B2C44">
        <w:t xml:space="preserve"> or ability to pay</w:t>
      </w:r>
      <w:r w:rsidRPr="008D6AD0">
        <w:t>.  As part of the SBHC program assistance to students and families identified as uninsured will be provided.</w:t>
      </w:r>
    </w:p>
    <w:p w14:paraId="4258507B" w14:textId="77777777" w:rsidR="008D6AD0" w:rsidRPr="008D6AD0" w:rsidRDefault="008D6AD0" w:rsidP="008D6AD0"/>
    <w:p w14:paraId="5114468A" w14:textId="77777777" w:rsidR="008D6AD0" w:rsidRPr="008D6AD0" w:rsidRDefault="008D6AD0" w:rsidP="008D6AD0">
      <w:pPr>
        <w:tabs>
          <w:tab w:val="left" w:pos="-720"/>
        </w:tabs>
        <w:spacing w:line="240" w:lineRule="atLeast"/>
        <w:jc w:val="both"/>
        <w:rPr>
          <w:b/>
          <w:u w:val="single"/>
        </w:rPr>
      </w:pPr>
      <w:r w:rsidRPr="008D6AD0">
        <w:rPr>
          <w:b/>
        </w:rPr>
        <w:t>PROCEDURE:</w:t>
      </w:r>
      <w:r w:rsidRPr="008D6AD0">
        <w:rPr>
          <w:b/>
          <w:u w:val="single"/>
        </w:rPr>
        <w:t xml:space="preserve"> </w:t>
      </w:r>
    </w:p>
    <w:p w14:paraId="11E2FD65" w14:textId="77777777" w:rsidR="008D6AD0" w:rsidRPr="008D6AD0" w:rsidRDefault="008D6AD0" w:rsidP="008D6AD0">
      <w:pPr>
        <w:tabs>
          <w:tab w:val="left" w:pos="-720"/>
        </w:tabs>
        <w:spacing w:line="240" w:lineRule="atLeast"/>
        <w:jc w:val="both"/>
        <w:rPr>
          <w:b/>
          <w:u w:val="single"/>
        </w:rPr>
      </w:pPr>
    </w:p>
    <w:p w14:paraId="4C1FB653" w14:textId="77777777" w:rsidR="008D6AD0" w:rsidRPr="008D6AD0" w:rsidRDefault="008D6AD0" w:rsidP="008D6AD0">
      <w:pPr>
        <w:tabs>
          <w:tab w:val="left" w:pos="-720"/>
          <w:tab w:val="left" w:pos="0"/>
        </w:tabs>
        <w:spacing w:after="90" w:line="240" w:lineRule="atLeast"/>
        <w:ind w:left="720" w:hanging="720"/>
      </w:pPr>
      <w:r w:rsidRPr="008D6AD0">
        <w:t>1.</w:t>
      </w:r>
      <w:r w:rsidRPr="008D6AD0">
        <w:tab/>
        <w:t xml:space="preserve">If Administrative Assistant notices uninsured status at registration, they are to schedule </w:t>
      </w:r>
      <w:r w:rsidR="002C35F4">
        <w:t xml:space="preserve">an </w:t>
      </w:r>
      <w:r w:rsidRPr="008D6AD0">
        <w:t xml:space="preserve">appointment with site mental health provider.  </w:t>
      </w:r>
      <w:r w:rsidR="002C35F4">
        <w:t>Initiate i</w:t>
      </w:r>
      <w:r w:rsidR="00FB7C29">
        <w:t>nsurance communication form.</w:t>
      </w:r>
    </w:p>
    <w:p w14:paraId="77A2758D" w14:textId="77777777" w:rsidR="008D6AD0" w:rsidRPr="008D6AD0" w:rsidRDefault="008D6AD0" w:rsidP="008D6AD0">
      <w:pPr>
        <w:tabs>
          <w:tab w:val="left" w:pos="-720"/>
          <w:tab w:val="left" w:pos="0"/>
        </w:tabs>
        <w:spacing w:after="90" w:line="240" w:lineRule="atLeast"/>
        <w:ind w:left="720" w:hanging="720"/>
      </w:pPr>
    </w:p>
    <w:p w14:paraId="2E84958A" w14:textId="77777777" w:rsidR="008D6AD0" w:rsidRPr="008D6AD0" w:rsidRDefault="008D6AD0" w:rsidP="008D6AD0">
      <w:pPr>
        <w:tabs>
          <w:tab w:val="left" w:pos="-720"/>
          <w:tab w:val="left" w:pos="0"/>
        </w:tabs>
        <w:spacing w:after="90" w:line="240" w:lineRule="atLeast"/>
        <w:ind w:left="720" w:hanging="720"/>
      </w:pPr>
      <w:r w:rsidRPr="008D6AD0">
        <w:t>2.</w:t>
      </w:r>
      <w:r w:rsidRPr="008D6AD0">
        <w:tab/>
        <w:t xml:space="preserve">Site mental health provider will meet with student and give packet of information regarding insurance (packet consists </w:t>
      </w:r>
      <w:r w:rsidR="005D4733">
        <w:t>SBHC</w:t>
      </w:r>
      <w:r w:rsidR="005D4733" w:rsidRPr="008D6AD0">
        <w:t xml:space="preserve"> information letter, </w:t>
      </w:r>
      <w:r w:rsidR="005D4733">
        <w:t>contact info and flyer for Health Guides, ACA Info and Enrollment Flyer, the CCHS Financial Assistance Program Summary, and the CCHS Financial Assistance Guidelines</w:t>
      </w:r>
      <w:r w:rsidRPr="008D6AD0">
        <w:t>).</w:t>
      </w:r>
    </w:p>
    <w:p w14:paraId="2F699797" w14:textId="77777777" w:rsidR="008D6AD0" w:rsidRPr="008D6AD0" w:rsidRDefault="008D6AD0" w:rsidP="008D6AD0">
      <w:pPr>
        <w:tabs>
          <w:tab w:val="left" w:pos="-720"/>
          <w:tab w:val="left" w:pos="0"/>
        </w:tabs>
        <w:spacing w:after="90" w:line="240" w:lineRule="atLeast"/>
        <w:ind w:left="720" w:hanging="720"/>
      </w:pPr>
    </w:p>
    <w:p w14:paraId="00E94823" w14:textId="77777777" w:rsidR="008D6AD0" w:rsidRPr="008D6AD0" w:rsidRDefault="008D6AD0" w:rsidP="006F5E9C">
      <w:pPr>
        <w:numPr>
          <w:ilvl w:val="1"/>
          <w:numId w:val="66"/>
        </w:numPr>
        <w:tabs>
          <w:tab w:val="left" w:pos="90"/>
        </w:tabs>
        <w:spacing w:after="90" w:line="240" w:lineRule="atLeast"/>
      </w:pPr>
      <w:r w:rsidRPr="008D6AD0">
        <w:t>Mental Health provider will document visit via progress note or collateral form (whichever is more appropriate for the visit) and update insurance communication form.</w:t>
      </w:r>
    </w:p>
    <w:p w14:paraId="108116BF" w14:textId="77777777" w:rsidR="008D6AD0" w:rsidRPr="008D6AD0" w:rsidRDefault="008D6AD0" w:rsidP="006F5E9C">
      <w:pPr>
        <w:numPr>
          <w:ilvl w:val="1"/>
          <w:numId w:val="66"/>
        </w:numPr>
        <w:tabs>
          <w:tab w:val="left" w:pos="-720"/>
          <w:tab w:val="left" w:pos="0"/>
        </w:tabs>
        <w:spacing w:after="90" w:line="240" w:lineRule="atLeast"/>
      </w:pPr>
      <w:r w:rsidRPr="008D6AD0">
        <w:t xml:space="preserve">Mental Health provider will </w:t>
      </w:r>
      <w:r w:rsidR="00FB7C29">
        <w:t>track students for follow up purposes.</w:t>
      </w:r>
    </w:p>
    <w:p w14:paraId="4352616C" w14:textId="77777777" w:rsidR="008D6AD0" w:rsidRPr="008D6AD0" w:rsidRDefault="008D6AD0" w:rsidP="008D6AD0">
      <w:pPr>
        <w:tabs>
          <w:tab w:val="left" w:pos="-720"/>
          <w:tab w:val="left" w:pos="0"/>
        </w:tabs>
        <w:spacing w:line="240" w:lineRule="atLeast"/>
        <w:ind w:left="720" w:hanging="720"/>
        <w:rPr>
          <w:b/>
        </w:rPr>
      </w:pPr>
    </w:p>
    <w:p w14:paraId="4A704EE1" w14:textId="77777777" w:rsidR="008D6AD0" w:rsidRPr="008D6AD0" w:rsidRDefault="008D6AD0" w:rsidP="008D6AD0">
      <w:pPr>
        <w:tabs>
          <w:tab w:val="left" w:pos="-720"/>
          <w:tab w:val="left" w:pos="0"/>
        </w:tabs>
        <w:spacing w:line="240" w:lineRule="atLeast"/>
        <w:ind w:left="720" w:hanging="720"/>
      </w:pPr>
      <w:r w:rsidRPr="008D6AD0">
        <w:t>3.</w:t>
      </w:r>
      <w:r w:rsidRPr="008D6AD0">
        <w:tab/>
        <w:t>If NP or RD notices student’s uninsured status for the first time they can make AA aware and then steps 1 and 2 will be followed.</w:t>
      </w:r>
    </w:p>
    <w:p w14:paraId="518ED96A" w14:textId="77777777" w:rsidR="008D6AD0" w:rsidRPr="008D6AD0" w:rsidRDefault="008D6AD0" w:rsidP="008D6AD0">
      <w:pPr>
        <w:tabs>
          <w:tab w:val="left" w:pos="-720"/>
          <w:tab w:val="left" w:pos="0"/>
        </w:tabs>
        <w:spacing w:line="240" w:lineRule="atLeast"/>
        <w:ind w:left="720" w:hanging="720"/>
      </w:pPr>
    </w:p>
    <w:p w14:paraId="7037A2E1" w14:textId="77777777" w:rsidR="008D6AD0" w:rsidRPr="008D6AD0" w:rsidRDefault="008D6AD0" w:rsidP="008D6AD0">
      <w:pPr>
        <w:tabs>
          <w:tab w:val="left" w:pos="-720"/>
          <w:tab w:val="left" w:pos="0"/>
        </w:tabs>
        <w:spacing w:line="240" w:lineRule="atLeast"/>
        <w:ind w:left="720" w:hanging="720"/>
      </w:pPr>
      <w:r w:rsidRPr="008D6AD0">
        <w:t>4.</w:t>
      </w:r>
      <w:r w:rsidRPr="008D6AD0">
        <w:tab/>
        <w:t xml:space="preserve">Appointment with </w:t>
      </w:r>
      <w:r w:rsidR="00FB7C29">
        <w:t xml:space="preserve">Health </w:t>
      </w:r>
      <w:r w:rsidR="00CC5171">
        <w:t>Guide</w:t>
      </w:r>
      <w:r w:rsidR="005D4733">
        <w:t xml:space="preserve"> (HG</w:t>
      </w:r>
      <w:r w:rsidR="00FB7C29">
        <w:t>)</w:t>
      </w:r>
      <w:r w:rsidRPr="008D6AD0">
        <w:t xml:space="preserve"> can be coordinated.  If student and family would like to meet with a </w:t>
      </w:r>
      <w:r w:rsidR="005D4733">
        <w:t>HG</w:t>
      </w:r>
      <w:r w:rsidRPr="008D6AD0">
        <w:t xml:space="preserve"> in the SBHC or in the community, Mental Health Provider can contact </w:t>
      </w:r>
      <w:r w:rsidR="005D4733">
        <w:t>HG</w:t>
      </w:r>
      <w:r w:rsidRPr="008D6AD0">
        <w:t xml:space="preserve"> liaison to assist in coordinating meeting.</w:t>
      </w:r>
    </w:p>
    <w:p w14:paraId="217076BE" w14:textId="77777777" w:rsidR="008D6AD0" w:rsidRPr="00DF23D4" w:rsidRDefault="008D6AD0" w:rsidP="00B35F86">
      <w:pPr>
        <w:pStyle w:val="Title"/>
        <w:jc w:val="center"/>
        <w:rPr>
          <w:sz w:val="24"/>
          <w:szCs w:val="24"/>
        </w:rPr>
      </w:pPr>
    </w:p>
    <w:p w14:paraId="72882B2A" w14:textId="77777777" w:rsidR="008D6AD0" w:rsidRPr="00DF23D4" w:rsidRDefault="008D6AD0" w:rsidP="00B35F86">
      <w:pPr>
        <w:pStyle w:val="Title"/>
        <w:jc w:val="center"/>
        <w:rPr>
          <w:sz w:val="24"/>
          <w:szCs w:val="24"/>
        </w:rPr>
      </w:pPr>
    </w:p>
    <w:p w14:paraId="6CECE9C9" w14:textId="77777777" w:rsidR="008D6AD0" w:rsidRPr="00DF23D4" w:rsidRDefault="004B2C44" w:rsidP="004B2C44">
      <w:pPr>
        <w:pStyle w:val="Title"/>
        <w:rPr>
          <w:b w:val="0"/>
          <w:sz w:val="24"/>
          <w:szCs w:val="24"/>
        </w:rPr>
      </w:pPr>
      <w:r w:rsidRPr="00DF23D4">
        <w:rPr>
          <w:b w:val="0"/>
          <w:sz w:val="24"/>
          <w:szCs w:val="24"/>
        </w:rPr>
        <w:t>ATTACHMENTS:</w:t>
      </w:r>
    </w:p>
    <w:p w14:paraId="57D1A3DA" w14:textId="77777777" w:rsidR="004B2C44" w:rsidRPr="00DF23D4" w:rsidRDefault="004B2C44" w:rsidP="004B2C44">
      <w:pPr>
        <w:pStyle w:val="Title"/>
        <w:rPr>
          <w:b w:val="0"/>
          <w:sz w:val="24"/>
          <w:szCs w:val="24"/>
        </w:rPr>
      </w:pPr>
    </w:p>
    <w:p w14:paraId="2087C853" w14:textId="77777777" w:rsidR="004B2C44" w:rsidRDefault="004B2C44" w:rsidP="004B2C44">
      <w:pPr>
        <w:pStyle w:val="Title"/>
        <w:rPr>
          <w:b w:val="0"/>
          <w:sz w:val="24"/>
          <w:szCs w:val="24"/>
        </w:rPr>
      </w:pPr>
      <w:r w:rsidRPr="00DF23D4">
        <w:rPr>
          <w:b w:val="0"/>
          <w:sz w:val="24"/>
          <w:szCs w:val="24"/>
        </w:rPr>
        <w:t xml:space="preserve">Health </w:t>
      </w:r>
      <w:r w:rsidR="00DF23D4">
        <w:rPr>
          <w:b w:val="0"/>
          <w:sz w:val="24"/>
          <w:szCs w:val="24"/>
        </w:rPr>
        <w:t>Guide Workflow</w:t>
      </w:r>
    </w:p>
    <w:p w14:paraId="141CE1BC" w14:textId="77777777" w:rsidR="00DF23D4" w:rsidRDefault="00DF23D4" w:rsidP="004B2C44">
      <w:pPr>
        <w:pStyle w:val="Title"/>
        <w:rPr>
          <w:b w:val="0"/>
          <w:sz w:val="24"/>
          <w:szCs w:val="24"/>
        </w:rPr>
      </w:pPr>
      <w:r>
        <w:rPr>
          <w:b w:val="0"/>
          <w:sz w:val="24"/>
          <w:szCs w:val="24"/>
        </w:rPr>
        <w:t>Health Guide Flyer</w:t>
      </w:r>
    </w:p>
    <w:p w14:paraId="330CAB03" w14:textId="77777777" w:rsidR="00DF23D4" w:rsidRDefault="00DF23D4" w:rsidP="004B2C44">
      <w:pPr>
        <w:pStyle w:val="Title"/>
        <w:rPr>
          <w:b w:val="0"/>
          <w:sz w:val="24"/>
          <w:szCs w:val="24"/>
        </w:rPr>
      </w:pPr>
      <w:r>
        <w:rPr>
          <w:b w:val="0"/>
          <w:sz w:val="24"/>
          <w:szCs w:val="24"/>
        </w:rPr>
        <w:t>CCHS Financial Assistance Program Summary</w:t>
      </w:r>
    </w:p>
    <w:p w14:paraId="08095109" w14:textId="77777777" w:rsidR="008D6AD0" w:rsidRDefault="008D6AD0" w:rsidP="00B35F86">
      <w:pPr>
        <w:pStyle w:val="Title"/>
        <w:jc w:val="center"/>
      </w:pPr>
    </w:p>
    <w:p w14:paraId="6876698F" w14:textId="77777777" w:rsidR="00B95942" w:rsidRDefault="00B95942" w:rsidP="00B35F86">
      <w:pPr>
        <w:pStyle w:val="Title"/>
        <w:jc w:val="center"/>
      </w:pPr>
    </w:p>
    <w:p w14:paraId="21BC81FF" w14:textId="77777777" w:rsidR="00B95942" w:rsidRDefault="00B95942" w:rsidP="00B35F86">
      <w:pPr>
        <w:pStyle w:val="Title"/>
        <w:jc w:val="center"/>
      </w:pPr>
    </w:p>
    <w:p w14:paraId="57D3CE74" w14:textId="77777777" w:rsidR="00E113FA" w:rsidRPr="00E113FA" w:rsidRDefault="00E113FA" w:rsidP="00E113FA">
      <w:pPr>
        <w:spacing w:after="200" w:line="276" w:lineRule="auto"/>
        <w:jc w:val="center"/>
        <w:rPr>
          <w:rFonts w:asciiTheme="minorHAnsi" w:eastAsiaTheme="minorHAnsi" w:hAnsiTheme="minorHAnsi" w:cstheme="minorBidi"/>
          <w:b/>
          <w:sz w:val="32"/>
          <w:szCs w:val="22"/>
          <w:u w:val="single"/>
        </w:rPr>
      </w:pPr>
      <w:r w:rsidRPr="00E113FA">
        <w:rPr>
          <w:rFonts w:asciiTheme="minorHAnsi" w:eastAsiaTheme="minorHAnsi" w:hAnsiTheme="minorHAnsi" w:cstheme="minorBidi"/>
          <w:b/>
          <w:sz w:val="32"/>
          <w:szCs w:val="22"/>
          <w:u w:val="single"/>
        </w:rPr>
        <w:lastRenderedPageBreak/>
        <w:t>School Based Health Centers – Health Guide Workflow</w:t>
      </w:r>
    </w:p>
    <w:p w14:paraId="73A42888" w14:textId="77777777" w:rsidR="00E113FA" w:rsidRPr="00E113FA" w:rsidRDefault="00E113FA" w:rsidP="00E113FA">
      <w:pPr>
        <w:spacing w:after="200" w:line="276" w:lineRule="auto"/>
        <w:rPr>
          <w:rFonts w:asciiTheme="minorHAnsi" w:eastAsiaTheme="minorHAnsi" w:hAnsiTheme="minorHAnsi" w:cstheme="minorBidi"/>
          <w:sz w:val="22"/>
          <w:szCs w:val="22"/>
        </w:rPr>
      </w:pPr>
    </w:p>
    <w:p w14:paraId="7BB3D4ED" w14:textId="77777777" w:rsidR="00E113FA" w:rsidRPr="00E113FA" w:rsidRDefault="00E113FA" w:rsidP="00E113FA">
      <w:pPr>
        <w:spacing w:after="200" w:line="276" w:lineRule="auto"/>
        <w:rPr>
          <w:rFonts w:asciiTheme="minorHAnsi" w:eastAsiaTheme="minorHAnsi" w:hAnsiTheme="minorHAnsi" w:cstheme="minorBidi"/>
          <w:b/>
          <w:sz w:val="28"/>
          <w:szCs w:val="22"/>
        </w:rPr>
      </w:pPr>
      <w:r w:rsidRPr="00E113FA">
        <w:rPr>
          <w:rFonts w:asciiTheme="minorHAnsi" w:eastAsiaTheme="minorHAnsi" w:hAnsiTheme="minorHAnsi" w:cstheme="minorBidi"/>
          <w:b/>
          <w:sz w:val="28"/>
          <w:szCs w:val="22"/>
        </w:rPr>
        <w:t xml:space="preserve">Student has no insurance: </w:t>
      </w:r>
    </w:p>
    <w:p w14:paraId="3CFC7B1D" w14:textId="77777777" w:rsidR="00E113FA" w:rsidRPr="00E113FA" w:rsidRDefault="00E113FA" w:rsidP="00E113FA">
      <w:pPr>
        <w:numPr>
          <w:ilvl w:val="0"/>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Staff assures that student does not have health insurance by contacting parent/guardian </w:t>
      </w:r>
    </w:p>
    <w:p w14:paraId="3D0BDA7B" w14:textId="77777777" w:rsidR="00E113FA" w:rsidRPr="00E113FA" w:rsidRDefault="00E113FA" w:rsidP="00E113FA">
      <w:pPr>
        <w:numPr>
          <w:ilvl w:val="2"/>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Contact parents/guardians</w:t>
      </w:r>
    </w:p>
    <w:p w14:paraId="0AC97D73" w14:textId="77777777" w:rsidR="00E113FA" w:rsidRPr="00E113FA" w:rsidRDefault="00E113FA" w:rsidP="00E113FA">
      <w:pPr>
        <w:numPr>
          <w:ilvl w:val="2"/>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Send letter with Health Guide flyer </w:t>
      </w:r>
    </w:p>
    <w:p w14:paraId="6EDE534E" w14:textId="77777777" w:rsidR="00E113FA" w:rsidRPr="00E113FA" w:rsidRDefault="00E113FA" w:rsidP="00E113FA">
      <w:pPr>
        <w:numPr>
          <w:ilvl w:val="1"/>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If insurance information is acquired, chart is updated  </w:t>
      </w:r>
    </w:p>
    <w:p w14:paraId="622ECFD2" w14:textId="77777777" w:rsidR="00E113FA" w:rsidRPr="00E113FA" w:rsidRDefault="00E113FA" w:rsidP="00E113FA">
      <w:pPr>
        <w:spacing w:after="200" w:line="276" w:lineRule="auto"/>
        <w:rPr>
          <w:rFonts w:asciiTheme="minorHAnsi" w:eastAsiaTheme="minorHAnsi" w:hAnsiTheme="minorHAnsi" w:cstheme="minorBidi"/>
          <w:sz w:val="22"/>
          <w:szCs w:val="22"/>
        </w:rPr>
      </w:pPr>
    </w:p>
    <w:p w14:paraId="38E78820" w14:textId="77777777" w:rsidR="00E113FA" w:rsidRPr="00E113FA" w:rsidRDefault="00E113FA" w:rsidP="00E113FA">
      <w:pPr>
        <w:spacing w:after="200" w:line="276" w:lineRule="auto"/>
        <w:rPr>
          <w:rFonts w:asciiTheme="minorHAnsi" w:eastAsiaTheme="minorHAnsi" w:hAnsiTheme="minorHAnsi" w:cstheme="minorBidi"/>
          <w:b/>
          <w:sz w:val="28"/>
          <w:szCs w:val="22"/>
        </w:rPr>
      </w:pPr>
      <w:r w:rsidRPr="00E113FA">
        <w:rPr>
          <w:rFonts w:asciiTheme="minorHAnsi" w:eastAsiaTheme="minorHAnsi" w:hAnsiTheme="minorHAnsi" w:cstheme="minorBidi"/>
          <w:b/>
          <w:sz w:val="28"/>
          <w:szCs w:val="22"/>
        </w:rPr>
        <w:t xml:space="preserve">After uninsured status has been verified: </w:t>
      </w:r>
    </w:p>
    <w:p w14:paraId="255E0F7D" w14:textId="77777777" w:rsidR="00E113FA" w:rsidRPr="00E113FA" w:rsidRDefault="00E113FA" w:rsidP="00E113FA">
      <w:pPr>
        <w:numPr>
          <w:ilvl w:val="0"/>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Staff can do two things: </w:t>
      </w:r>
    </w:p>
    <w:p w14:paraId="2484FC6A" w14:textId="77777777" w:rsidR="00E113FA" w:rsidRPr="00E113FA" w:rsidRDefault="00E113FA" w:rsidP="00E113FA">
      <w:pPr>
        <w:numPr>
          <w:ilvl w:val="1"/>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Help student with Medicaid application packet </w:t>
      </w:r>
    </w:p>
    <w:p w14:paraId="1CD4255C" w14:textId="77777777" w:rsidR="00E113FA" w:rsidRPr="00E113FA" w:rsidRDefault="00E113FA" w:rsidP="00E113FA">
      <w:pPr>
        <w:numPr>
          <w:ilvl w:val="1"/>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Contact </w:t>
      </w:r>
      <w:r w:rsidRPr="00E113FA">
        <w:rPr>
          <w:rFonts w:asciiTheme="minorHAnsi" w:eastAsiaTheme="minorHAnsi" w:hAnsiTheme="minorHAnsi" w:cstheme="minorBidi"/>
          <w:b/>
          <w:szCs w:val="22"/>
        </w:rPr>
        <w:t>Dawn Baker</w:t>
      </w:r>
      <w:r w:rsidRPr="00E113FA">
        <w:rPr>
          <w:rFonts w:asciiTheme="minorHAnsi" w:eastAsiaTheme="minorHAnsi" w:hAnsiTheme="minorHAnsi" w:cstheme="minorBidi"/>
          <w:szCs w:val="22"/>
        </w:rPr>
        <w:t xml:space="preserve"> via email (CC </w:t>
      </w:r>
      <w:r w:rsidR="005D0C65">
        <w:rPr>
          <w:rFonts w:asciiTheme="minorHAnsi" w:eastAsiaTheme="minorHAnsi" w:hAnsiTheme="minorHAnsi" w:cstheme="minorBidi"/>
          <w:szCs w:val="22"/>
        </w:rPr>
        <w:t xml:space="preserve">Nicole </w:t>
      </w:r>
      <w:proofErr w:type="spellStart"/>
      <w:r w:rsidR="005D0C65">
        <w:rPr>
          <w:rFonts w:asciiTheme="minorHAnsi" w:eastAsiaTheme="minorHAnsi" w:hAnsiTheme="minorHAnsi" w:cstheme="minorBidi"/>
          <w:szCs w:val="22"/>
        </w:rPr>
        <w:t>Fournakis</w:t>
      </w:r>
      <w:proofErr w:type="spellEnd"/>
      <w:r w:rsidRPr="00E113FA">
        <w:rPr>
          <w:rFonts w:asciiTheme="minorHAnsi" w:eastAsiaTheme="minorHAnsi" w:hAnsiTheme="minorHAnsi" w:cstheme="minorBidi"/>
          <w:szCs w:val="22"/>
        </w:rPr>
        <w:t>) with preferred contact information for student/family and any relevant information</w:t>
      </w:r>
    </w:p>
    <w:p w14:paraId="11A9EC67" w14:textId="77777777" w:rsidR="00E113FA" w:rsidRPr="00E113FA" w:rsidRDefault="00E113FA" w:rsidP="00E113FA">
      <w:pPr>
        <w:numPr>
          <w:ilvl w:val="2"/>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Dawn will contact student/family to schedule appointment</w:t>
      </w:r>
    </w:p>
    <w:p w14:paraId="3EDEE4D0" w14:textId="77777777" w:rsidR="00E113FA" w:rsidRPr="00E113FA" w:rsidRDefault="00E113FA" w:rsidP="00E113FA">
      <w:pPr>
        <w:numPr>
          <w:ilvl w:val="3"/>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Dawn will see students/families where ever it is more convenient for them – whether that is at the school or the Patient Support Services office – after agreeing on date/time</w:t>
      </w:r>
    </w:p>
    <w:p w14:paraId="07FCDEA6" w14:textId="77777777" w:rsidR="00E113FA" w:rsidRPr="00E113FA" w:rsidRDefault="00E113FA" w:rsidP="00E113FA">
      <w:pPr>
        <w:numPr>
          <w:ilvl w:val="4"/>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Dawn will then communicate that to staff at school’s SBHC </w:t>
      </w:r>
    </w:p>
    <w:p w14:paraId="0AF64D0A" w14:textId="77777777" w:rsidR="00E113FA" w:rsidRPr="00E113FA" w:rsidRDefault="00E113FA" w:rsidP="00E113FA">
      <w:pPr>
        <w:numPr>
          <w:ilvl w:val="3"/>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Assessment of student/family qualification will be done for multiple programs, including:</w:t>
      </w:r>
    </w:p>
    <w:p w14:paraId="25F63E18" w14:textId="77777777" w:rsidR="00E113FA" w:rsidRPr="00E113FA" w:rsidRDefault="00E113FA" w:rsidP="00E113FA">
      <w:pPr>
        <w:numPr>
          <w:ilvl w:val="4"/>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 xml:space="preserve">Medicaid </w:t>
      </w:r>
    </w:p>
    <w:p w14:paraId="72B8E0CE" w14:textId="77777777" w:rsidR="00E113FA" w:rsidRPr="00E113FA" w:rsidRDefault="00E113FA" w:rsidP="00E113FA">
      <w:pPr>
        <w:numPr>
          <w:ilvl w:val="4"/>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CCHS Financial Assistance</w:t>
      </w:r>
    </w:p>
    <w:p w14:paraId="3995209E" w14:textId="77777777" w:rsidR="00E113FA" w:rsidRPr="00E113FA" w:rsidRDefault="00E113FA" w:rsidP="00E113FA">
      <w:pPr>
        <w:numPr>
          <w:ilvl w:val="4"/>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Health Care Connection (previously known as CHAP)</w:t>
      </w:r>
    </w:p>
    <w:p w14:paraId="291128E3" w14:textId="77777777" w:rsidR="00E113FA" w:rsidRPr="00E113FA" w:rsidRDefault="00E113FA" w:rsidP="00E113FA">
      <w:pPr>
        <w:numPr>
          <w:ilvl w:val="4"/>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Health Insurance Marketplace</w:t>
      </w:r>
    </w:p>
    <w:p w14:paraId="125A5DFD" w14:textId="77777777" w:rsidR="00E113FA" w:rsidRPr="00E113FA" w:rsidRDefault="00E113FA" w:rsidP="00E113FA">
      <w:pPr>
        <w:numPr>
          <w:ilvl w:val="4"/>
          <w:numId w:val="75"/>
        </w:numPr>
        <w:spacing w:after="200" w:line="276" w:lineRule="auto"/>
        <w:contextualSpacing/>
        <w:rPr>
          <w:rFonts w:asciiTheme="minorHAnsi" w:eastAsiaTheme="minorHAnsi" w:hAnsiTheme="minorHAnsi" w:cstheme="minorBidi"/>
          <w:szCs w:val="22"/>
        </w:rPr>
      </w:pPr>
      <w:r w:rsidRPr="00E113FA">
        <w:rPr>
          <w:rFonts w:asciiTheme="minorHAnsi" w:eastAsiaTheme="minorHAnsi" w:hAnsiTheme="minorHAnsi" w:cstheme="minorBidi"/>
          <w:szCs w:val="22"/>
        </w:rPr>
        <w:t>Community programs</w:t>
      </w:r>
    </w:p>
    <w:p w14:paraId="2FD47E5D" w14:textId="77777777" w:rsidR="00E113FA" w:rsidRPr="00E113FA" w:rsidRDefault="00E113FA" w:rsidP="00E113FA">
      <w:pPr>
        <w:spacing w:after="200" w:line="276" w:lineRule="auto"/>
        <w:rPr>
          <w:rFonts w:asciiTheme="minorHAnsi" w:eastAsiaTheme="minorHAnsi" w:hAnsiTheme="minorHAnsi" w:cstheme="minorBidi"/>
          <w:sz w:val="22"/>
          <w:szCs w:val="22"/>
        </w:rPr>
      </w:pPr>
    </w:p>
    <w:p w14:paraId="06008C42" w14:textId="77777777" w:rsidR="004A1906" w:rsidRDefault="004A1906" w:rsidP="004E23D9">
      <w:pPr>
        <w:pStyle w:val="Title"/>
      </w:pPr>
    </w:p>
    <w:p w14:paraId="5E11649D" w14:textId="77777777" w:rsidR="004A1906" w:rsidRDefault="004E23D9" w:rsidP="00A50AD3">
      <w:pPr>
        <w:rPr>
          <w:b/>
          <w:kern w:val="28"/>
          <w:sz w:val="28"/>
        </w:rPr>
      </w:pPr>
      <w:r>
        <w:rPr>
          <w:noProof/>
        </w:rPr>
        <w:lastRenderedPageBreak/>
        <w:drawing>
          <wp:inline distT="0" distB="0" distL="0" distR="0" wp14:anchorId="2DE05A0B" wp14:editId="12EB14EA">
            <wp:extent cx="5486400" cy="7372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6400" cy="7372350"/>
                    </a:xfrm>
                    <a:prstGeom prst="rect">
                      <a:avLst/>
                    </a:prstGeom>
                  </pic:spPr>
                </pic:pic>
              </a:graphicData>
            </a:graphic>
          </wp:inline>
        </w:drawing>
      </w:r>
    </w:p>
    <w:p w14:paraId="5C4DD46B" w14:textId="77777777" w:rsidR="004A1906" w:rsidRDefault="004A1906" w:rsidP="00B35F86">
      <w:pPr>
        <w:pStyle w:val="Title"/>
        <w:jc w:val="center"/>
      </w:pPr>
    </w:p>
    <w:p w14:paraId="30DAF09A" w14:textId="77777777" w:rsidR="004A1906" w:rsidRDefault="004A1906">
      <w:pPr>
        <w:rPr>
          <w:b/>
          <w:kern w:val="28"/>
          <w:sz w:val="28"/>
        </w:rPr>
      </w:pPr>
      <w:r>
        <w:br w:type="page"/>
      </w:r>
    </w:p>
    <w:p w14:paraId="5A4D14B7" w14:textId="77777777" w:rsidR="00A50AD3" w:rsidRDefault="00A50AD3" w:rsidP="00B35F86">
      <w:pPr>
        <w:pStyle w:val="Title"/>
        <w:jc w:val="center"/>
      </w:pPr>
      <w:r>
        <w:rPr>
          <w:noProof/>
        </w:rPr>
        <w:lastRenderedPageBreak/>
        <w:drawing>
          <wp:inline distT="0" distB="0" distL="0" distR="0" wp14:anchorId="5F8E2255" wp14:editId="6AC80219">
            <wp:extent cx="5486400" cy="7200314"/>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86400" cy="7200314"/>
                    </a:xfrm>
                    <a:prstGeom prst="rect">
                      <a:avLst/>
                    </a:prstGeom>
                  </pic:spPr>
                </pic:pic>
              </a:graphicData>
            </a:graphic>
          </wp:inline>
        </w:drawing>
      </w:r>
    </w:p>
    <w:p w14:paraId="5A20A957" w14:textId="77777777" w:rsidR="00A50AD3" w:rsidRDefault="00A50AD3" w:rsidP="00B35F86">
      <w:pPr>
        <w:pStyle w:val="Title"/>
        <w:jc w:val="center"/>
      </w:pPr>
    </w:p>
    <w:p w14:paraId="320D47EC" w14:textId="77777777" w:rsidR="00A50AD3" w:rsidRDefault="00A50AD3" w:rsidP="00B35F86">
      <w:pPr>
        <w:pStyle w:val="Title"/>
        <w:jc w:val="center"/>
      </w:pPr>
    </w:p>
    <w:p w14:paraId="428CEFFE" w14:textId="77777777" w:rsidR="00A50AD3" w:rsidRDefault="00A50AD3" w:rsidP="00B35F86">
      <w:pPr>
        <w:pStyle w:val="Title"/>
        <w:jc w:val="center"/>
      </w:pPr>
    </w:p>
    <w:p w14:paraId="33DFB326" w14:textId="77777777" w:rsidR="00A50AD3" w:rsidRDefault="00A50AD3" w:rsidP="00B35F86">
      <w:pPr>
        <w:pStyle w:val="Title"/>
        <w:jc w:val="center"/>
      </w:pPr>
    </w:p>
    <w:p w14:paraId="27E88469" w14:textId="77777777" w:rsidR="00A50AD3" w:rsidRDefault="00A50AD3" w:rsidP="00B35F86">
      <w:pPr>
        <w:pStyle w:val="Title"/>
        <w:jc w:val="center"/>
      </w:pPr>
    </w:p>
    <w:p w14:paraId="1E2C6E30" w14:textId="77777777" w:rsidR="00A50AD3" w:rsidRDefault="00A50AD3" w:rsidP="00B35F86">
      <w:pPr>
        <w:pStyle w:val="Title"/>
        <w:jc w:val="center"/>
      </w:pPr>
    </w:p>
    <w:p w14:paraId="298BEA33" w14:textId="77777777" w:rsidR="00A50AD3" w:rsidRDefault="00A50AD3" w:rsidP="00B35F86">
      <w:pPr>
        <w:pStyle w:val="Title"/>
        <w:jc w:val="center"/>
      </w:pPr>
    </w:p>
    <w:p w14:paraId="77A47A4B" w14:textId="77777777" w:rsidR="00A50AD3" w:rsidRPr="00A50AD3" w:rsidRDefault="00A50AD3" w:rsidP="00A50AD3">
      <w:pPr>
        <w:spacing w:after="300"/>
        <w:outlineLvl w:val="0"/>
        <w:rPr>
          <w:rFonts w:ascii="Arial" w:hAnsi="Arial" w:cs="Arial"/>
          <w:b/>
          <w:bCs/>
          <w:color w:val="1F765A"/>
          <w:kern w:val="36"/>
          <w:sz w:val="48"/>
          <w:szCs w:val="48"/>
        </w:rPr>
      </w:pPr>
      <w:r w:rsidRPr="00A50AD3">
        <w:rPr>
          <w:rFonts w:ascii="Arial" w:hAnsi="Arial" w:cs="Arial"/>
          <w:b/>
          <w:bCs/>
          <w:color w:val="1F765A"/>
          <w:kern w:val="36"/>
          <w:sz w:val="48"/>
          <w:szCs w:val="48"/>
        </w:rPr>
        <w:lastRenderedPageBreak/>
        <w:t>CCHS Financial Assistance Program Summary</w:t>
      </w:r>
    </w:p>
    <w:p w14:paraId="7BF4924B" w14:textId="77777777" w:rsidR="00A50AD3" w:rsidRPr="00A50AD3" w:rsidRDefault="00A50AD3" w:rsidP="00A50AD3">
      <w:pPr>
        <w:spacing w:after="300"/>
        <w:rPr>
          <w:rFonts w:ascii="Arial" w:hAnsi="Arial" w:cs="Arial"/>
          <w:color w:val="202F33"/>
          <w:szCs w:val="24"/>
        </w:rPr>
      </w:pPr>
      <w:r w:rsidRPr="00A50AD3">
        <w:rPr>
          <w:rFonts w:ascii="Arial" w:hAnsi="Arial" w:cs="Arial"/>
          <w:color w:val="202F33"/>
          <w:szCs w:val="24"/>
        </w:rPr>
        <w:t>Christiana Care Health Services serves our neighbors as respectful, expert, caring partners in their health. We are committed to making care affordable and we offer discounts, payment options and financial assistance to people who cannot afford to pay for medical care, including Emergency Department services.</w:t>
      </w:r>
    </w:p>
    <w:p w14:paraId="709D3B9B" w14:textId="77777777" w:rsidR="00A50AD3" w:rsidRPr="00A50AD3" w:rsidRDefault="00A50AD3" w:rsidP="00A50AD3">
      <w:pPr>
        <w:spacing w:after="300"/>
        <w:outlineLvl w:val="1"/>
        <w:rPr>
          <w:rFonts w:ascii="Arial" w:hAnsi="Arial" w:cs="Arial"/>
          <w:b/>
          <w:bCs/>
          <w:color w:val="3A4741"/>
          <w:sz w:val="36"/>
          <w:szCs w:val="36"/>
        </w:rPr>
      </w:pPr>
      <w:r w:rsidRPr="00A50AD3">
        <w:rPr>
          <w:rFonts w:ascii="Arial" w:hAnsi="Arial" w:cs="Arial"/>
          <w:b/>
          <w:bCs/>
          <w:color w:val="3A4741"/>
          <w:sz w:val="36"/>
          <w:szCs w:val="36"/>
        </w:rPr>
        <w:t>Our Program</w:t>
      </w:r>
    </w:p>
    <w:p w14:paraId="5B04ACF5" w14:textId="77777777" w:rsidR="00A50AD3" w:rsidRPr="00A50AD3" w:rsidRDefault="00A50AD3" w:rsidP="00A50AD3">
      <w:pPr>
        <w:numPr>
          <w:ilvl w:val="0"/>
          <w:numId w:val="73"/>
        </w:numPr>
        <w:spacing w:after="150" w:line="276" w:lineRule="auto"/>
        <w:ind w:left="780"/>
        <w:rPr>
          <w:rFonts w:ascii="Arial" w:hAnsi="Arial" w:cs="Arial"/>
          <w:color w:val="202F33"/>
          <w:szCs w:val="24"/>
        </w:rPr>
      </w:pPr>
      <w:r w:rsidRPr="00A50AD3">
        <w:rPr>
          <w:rFonts w:ascii="Arial" w:hAnsi="Arial" w:cs="Arial"/>
          <w:color w:val="202F33"/>
          <w:szCs w:val="24"/>
        </w:rPr>
        <w:t>The program applies to all medically necessary hospital inpatient, outpatient and Emergency Department services that are billed by Christiana Care, as well as all medically necessary services provided by any Christiana Care-employed doctor. This would also include dental services that would require hospitalization.</w:t>
      </w:r>
    </w:p>
    <w:p w14:paraId="5D6C1263" w14:textId="77777777" w:rsidR="00A50AD3" w:rsidRPr="00A50AD3" w:rsidRDefault="00A50AD3" w:rsidP="00A50AD3">
      <w:pPr>
        <w:numPr>
          <w:ilvl w:val="0"/>
          <w:numId w:val="73"/>
        </w:numPr>
        <w:spacing w:after="150" w:line="276" w:lineRule="auto"/>
        <w:ind w:left="780"/>
        <w:rPr>
          <w:rFonts w:ascii="Arial" w:hAnsi="Arial" w:cs="Arial"/>
          <w:color w:val="202F33"/>
          <w:szCs w:val="24"/>
        </w:rPr>
      </w:pPr>
      <w:r w:rsidRPr="00A50AD3">
        <w:rPr>
          <w:rFonts w:ascii="Arial" w:hAnsi="Arial" w:cs="Arial"/>
          <w:color w:val="202F33"/>
          <w:szCs w:val="24"/>
        </w:rPr>
        <w:t>If your household income is less than 200 percent of the federal poverty level (FPL) and you meet the corresponding household limits, then medically necessary services may be provided at no charge.</w:t>
      </w:r>
    </w:p>
    <w:p w14:paraId="160A4293" w14:textId="77777777" w:rsidR="00A50AD3" w:rsidRPr="00A50AD3" w:rsidRDefault="00A50AD3" w:rsidP="00A50AD3">
      <w:pPr>
        <w:numPr>
          <w:ilvl w:val="0"/>
          <w:numId w:val="73"/>
        </w:numPr>
        <w:spacing w:after="150" w:line="276" w:lineRule="auto"/>
        <w:ind w:left="780"/>
        <w:rPr>
          <w:rFonts w:ascii="Arial" w:hAnsi="Arial" w:cs="Arial"/>
          <w:color w:val="202F33"/>
          <w:szCs w:val="24"/>
        </w:rPr>
      </w:pPr>
      <w:r w:rsidRPr="00A50AD3">
        <w:rPr>
          <w:rFonts w:ascii="Arial" w:hAnsi="Arial" w:cs="Arial"/>
          <w:color w:val="202F33"/>
          <w:szCs w:val="24"/>
        </w:rPr>
        <w:t>If you are uninsured and your household income is greater than 200 percent of the FPL, you are eligible for a standard discount of 10 percent.</w:t>
      </w:r>
    </w:p>
    <w:p w14:paraId="22A8B661" w14:textId="77777777" w:rsidR="00A50AD3" w:rsidRPr="00A50AD3" w:rsidRDefault="00A50AD3" w:rsidP="00A50AD3">
      <w:pPr>
        <w:numPr>
          <w:ilvl w:val="0"/>
          <w:numId w:val="73"/>
        </w:numPr>
        <w:spacing w:after="150" w:line="276" w:lineRule="auto"/>
        <w:ind w:left="780"/>
        <w:rPr>
          <w:rFonts w:ascii="Arial" w:hAnsi="Arial" w:cs="Arial"/>
          <w:color w:val="202F33"/>
          <w:szCs w:val="24"/>
        </w:rPr>
      </w:pPr>
      <w:r w:rsidRPr="00A50AD3">
        <w:rPr>
          <w:rFonts w:ascii="Arial" w:hAnsi="Arial" w:cs="Arial"/>
          <w:color w:val="202F33"/>
          <w:szCs w:val="24"/>
        </w:rPr>
        <w:t>We calculate the bill using the same amounts billed to people with insurance.</w:t>
      </w:r>
    </w:p>
    <w:p w14:paraId="3D696AD3" w14:textId="77777777" w:rsidR="00A50AD3" w:rsidRPr="00A50AD3" w:rsidRDefault="00A50AD3" w:rsidP="00A50AD3">
      <w:pPr>
        <w:spacing w:after="300"/>
        <w:outlineLvl w:val="1"/>
        <w:rPr>
          <w:rFonts w:ascii="Arial" w:hAnsi="Arial" w:cs="Arial"/>
          <w:b/>
          <w:bCs/>
          <w:color w:val="3A4741"/>
          <w:sz w:val="32"/>
          <w:szCs w:val="36"/>
        </w:rPr>
      </w:pPr>
      <w:r w:rsidRPr="00A50AD3">
        <w:rPr>
          <w:rFonts w:ascii="Arial" w:hAnsi="Arial" w:cs="Arial"/>
          <w:b/>
          <w:bCs/>
          <w:color w:val="3A4741"/>
          <w:sz w:val="32"/>
          <w:szCs w:val="36"/>
        </w:rPr>
        <w:t>Application Process</w:t>
      </w:r>
    </w:p>
    <w:p w14:paraId="1033F45A" w14:textId="77777777" w:rsidR="00A50AD3" w:rsidRPr="00A50AD3" w:rsidRDefault="00A50AD3" w:rsidP="00A50AD3">
      <w:pPr>
        <w:numPr>
          <w:ilvl w:val="0"/>
          <w:numId w:val="74"/>
        </w:numPr>
        <w:spacing w:after="200" w:line="276" w:lineRule="auto"/>
        <w:ind w:left="780"/>
        <w:rPr>
          <w:rFonts w:ascii="Arial" w:hAnsi="Arial" w:cs="Arial"/>
          <w:color w:val="202F33"/>
          <w:sz w:val="22"/>
          <w:szCs w:val="24"/>
        </w:rPr>
      </w:pPr>
      <w:r w:rsidRPr="00A50AD3">
        <w:rPr>
          <w:rFonts w:ascii="Arial" w:hAnsi="Arial" w:cs="Arial"/>
          <w:color w:val="202F33"/>
          <w:sz w:val="22"/>
          <w:szCs w:val="24"/>
        </w:rPr>
        <w:t xml:space="preserve">You can apply for financial assistance by completing and submitting a </w:t>
      </w:r>
      <w:hyperlink r:id="rId16" w:tgtFrame="_blank" w:history="1">
        <w:r w:rsidRPr="00A50AD3">
          <w:rPr>
            <w:rFonts w:ascii="Arial" w:hAnsi="Arial" w:cs="Arial"/>
            <w:color w:val="1F765A"/>
            <w:sz w:val="22"/>
            <w:szCs w:val="24"/>
          </w:rPr>
          <w:t>Financial Assistance Program application</w:t>
        </w:r>
      </w:hyperlink>
      <w:r w:rsidRPr="00A50AD3">
        <w:rPr>
          <w:rFonts w:ascii="Arial" w:hAnsi="Arial" w:cs="Arial"/>
          <w:color w:val="202F33"/>
          <w:sz w:val="22"/>
          <w:szCs w:val="24"/>
        </w:rPr>
        <w:t xml:space="preserve"> or calling 302-623-7440.</w:t>
      </w:r>
    </w:p>
    <w:p w14:paraId="3431D00D" w14:textId="77777777" w:rsidR="00A50AD3" w:rsidRPr="00A50AD3" w:rsidRDefault="00A50AD3" w:rsidP="00A50AD3">
      <w:pPr>
        <w:numPr>
          <w:ilvl w:val="0"/>
          <w:numId w:val="74"/>
        </w:numPr>
        <w:spacing w:after="200" w:line="276" w:lineRule="auto"/>
        <w:ind w:left="780"/>
        <w:rPr>
          <w:rFonts w:ascii="Arial" w:hAnsi="Arial" w:cs="Arial"/>
          <w:color w:val="202F33"/>
          <w:sz w:val="22"/>
          <w:szCs w:val="24"/>
        </w:rPr>
      </w:pPr>
      <w:r w:rsidRPr="00A50AD3">
        <w:rPr>
          <w:rFonts w:ascii="Arial" w:hAnsi="Arial" w:cs="Arial"/>
          <w:color w:val="202F33"/>
          <w:sz w:val="22"/>
          <w:szCs w:val="24"/>
        </w:rPr>
        <w:t xml:space="preserve">You can also visit the </w:t>
      </w:r>
      <w:r w:rsidRPr="00A50AD3">
        <w:rPr>
          <w:rFonts w:ascii="Arial" w:hAnsi="Arial" w:cs="Arial"/>
          <w:b/>
          <w:color w:val="202F33"/>
          <w:sz w:val="22"/>
          <w:szCs w:val="24"/>
        </w:rPr>
        <w:t xml:space="preserve">Patient Support Services </w:t>
      </w:r>
      <w:r w:rsidRPr="00A50AD3">
        <w:rPr>
          <w:rFonts w:ascii="Arial" w:hAnsi="Arial" w:cs="Arial"/>
          <w:color w:val="202F33"/>
          <w:sz w:val="22"/>
          <w:szCs w:val="24"/>
        </w:rPr>
        <w:t xml:space="preserve">office and have a Health Guide assist you through the process by calling </w:t>
      </w:r>
      <w:r w:rsidRPr="00A50AD3">
        <w:rPr>
          <w:rFonts w:ascii="Arial" w:hAnsi="Arial" w:cs="Arial"/>
          <w:b/>
          <w:color w:val="202F33"/>
          <w:sz w:val="22"/>
          <w:szCs w:val="24"/>
        </w:rPr>
        <w:t>302-320-6586</w:t>
      </w:r>
      <w:r w:rsidRPr="00A50AD3">
        <w:rPr>
          <w:rFonts w:ascii="Arial" w:hAnsi="Arial" w:cs="Arial"/>
          <w:color w:val="202F33"/>
          <w:sz w:val="22"/>
          <w:szCs w:val="24"/>
        </w:rPr>
        <w:t>.</w:t>
      </w:r>
    </w:p>
    <w:p w14:paraId="760754C4"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You can apply either before or after receiving medical services at Christiana Care.</w:t>
      </w:r>
    </w:p>
    <w:p w14:paraId="124BDF70"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You may talk confidentially with a Patient Financial Services representative at 302-623-7440.</w:t>
      </w:r>
    </w:p>
    <w:p w14:paraId="03C78576" w14:textId="77777777" w:rsidR="00A50AD3" w:rsidRPr="00A50AD3" w:rsidRDefault="00A50AD3" w:rsidP="00A50AD3">
      <w:pPr>
        <w:numPr>
          <w:ilvl w:val="0"/>
          <w:numId w:val="74"/>
        </w:numPr>
        <w:spacing w:after="200" w:line="276" w:lineRule="auto"/>
        <w:ind w:left="780"/>
        <w:rPr>
          <w:rFonts w:ascii="Arial" w:hAnsi="Arial" w:cs="Arial"/>
          <w:color w:val="202F33"/>
          <w:sz w:val="22"/>
          <w:szCs w:val="24"/>
        </w:rPr>
      </w:pPr>
      <w:r w:rsidRPr="00A50AD3">
        <w:rPr>
          <w:rFonts w:ascii="Arial" w:hAnsi="Arial" w:cs="Arial"/>
          <w:color w:val="202F33"/>
          <w:sz w:val="22"/>
          <w:szCs w:val="24"/>
        </w:rPr>
        <w:t>Patient Financial Services is available to help you see if you qualify for the Financial Assistance Program and will help you complete the application by calling 302-623-7440.</w:t>
      </w:r>
    </w:p>
    <w:p w14:paraId="1857B512"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 xml:space="preserve">Our </w:t>
      </w:r>
      <w:hyperlink r:id="rId17" w:tgtFrame="_blank" w:history="1">
        <w:r w:rsidRPr="00A50AD3">
          <w:rPr>
            <w:rFonts w:ascii="Arial" w:hAnsi="Arial" w:cs="Arial"/>
            <w:color w:val="1F765A"/>
            <w:sz w:val="22"/>
            <w:szCs w:val="24"/>
          </w:rPr>
          <w:t>Financial Assistance Program</w:t>
        </w:r>
      </w:hyperlink>
      <w:r w:rsidRPr="00A50AD3">
        <w:rPr>
          <w:rFonts w:ascii="Arial" w:hAnsi="Arial" w:cs="Arial"/>
          <w:color w:val="202F33"/>
          <w:sz w:val="22"/>
          <w:szCs w:val="24"/>
        </w:rPr>
        <w:t xml:space="preserve"> and application are available online and within our facilities.</w:t>
      </w:r>
    </w:p>
    <w:p w14:paraId="77CA25AA" w14:textId="77777777" w:rsidR="00A50AD3" w:rsidRPr="00A50AD3" w:rsidRDefault="00A50AD3" w:rsidP="00A50AD3">
      <w:pPr>
        <w:numPr>
          <w:ilvl w:val="0"/>
          <w:numId w:val="74"/>
        </w:numPr>
        <w:spacing w:after="200" w:line="276" w:lineRule="auto"/>
        <w:ind w:left="780"/>
        <w:rPr>
          <w:rFonts w:ascii="Arial" w:hAnsi="Arial" w:cs="Arial"/>
          <w:color w:val="202F33"/>
          <w:sz w:val="22"/>
          <w:szCs w:val="24"/>
        </w:rPr>
      </w:pPr>
      <w:r w:rsidRPr="00A50AD3">
        <w:rPr>
          <w:rFonts w:ascii="Arial" w:hAnsi="Arial" w:cs="Arial"/>
          <w:color w:val="202F33"/>
          <w:sz w:val="22"/>
          <w:szCs w:val="24"/>
        </w:rPr>
        <w:lastRenderedPageBreak/>
        <w:t>You may call Patient Financial Services at 302-623-7440 to request program information and an application and to talk confidentially with a representative about your situation.</w:t>
      </w:r>
    </w:p>
    <w:p w14:paraId="2113D874"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You may obtain an application and a copy of the Financial Assistance Program by visiting Christiana Care’s Finance Center, Customer Service Department (1st floor), 200 Hygeia Drive, Newark, DE 19713.</w:t>
      </w:r>
    </w:p>
    <w:p w14:paraId="1163B0FC"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You may mail a request for the application and information to Christiana Care Health Services, P.O. Box 2653, Wilmington, DE 19805.</w:t>
      </w:r>
    </w:p>
    <w:p w14:paraId="38897B07" w14:textId="77777777" w:rsidR="00A50AD3" w:rsidRPr="00A50AD3" w:rsidRDefault="00A50AD3" w:rsidP="00A50AD3">
      <w:pPr>
        <w:numPr>
          <w:ilvl w:val="0"/>
          <w:numId w:val="74"/>
        </w:numPr>
        <w:spacing w:after="200" w:line="276" w:lineRule="auto"/>
        <w:ind w:left="780"/>
        <w:rPr>
          <w:rFonts w:ascii="Arial" w:hAnsi="Arial" w:cs="Arial"/>
          <w:color w:val="202F33"/>
          <w:sz w:val="22"/>
          <w:szCs w:val="24"/>
        </w:rPr>
      </w:pPr>
      <w:r w:rsidRPr="00A50AD3">
        <w:rPr>
          <w:rFonts w:ascii="Arial" w:hAnsi="Arial" w:cs="Arial"/>
          <w:color w:val="202F33"/>
          <w:sz w:val="22"/>
          <w:szCs w:val="24"/>
        </w:rPr>
        <w:t xml:space="preserve">The Financial Assistance Program, application and plain language summary are available in Spanish, Mandarin and Cantonese. In addition, translation services are also available in other languages. </w:t>
      </w:r>
    </w:p>
    <w:p w14:paraId="0D41A053"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Please read our complete Financial Assistance Program or call 302-623-7440 for a printed copy.</w:t>
      </w:r>
    </w:p>
    <w:p w14:paraId="29B04F65" w14:textId="77777777" w:rsidR="00A50AD3" w:rsidRPr="00A50AD3" w:rsidRDefault="00A50AD3" w:rsidP="00A50AD3">
      <w:pPr>
        <w:numPr>
          <w:ilvl w:val="0"/>
          <w:numId w:val="74"/>
        </w:numPr>
        <w:spacing w:after="150" w:line="276" w:lineRule="auto"/>
        <w:ind w:left="780"/>
        <w:rPr>
          <w:rFonts w:ascii="Arial" w:hAnsi="Arial" w:cs="Arial"/>
          <w:color w:val="202F33"/>
          <w:sz w:val="22"/>
          <w:szCs w:val="24"/>
        </w:rPr>
      </w:pPr>
      <w:r w:rsidRPr="00A50AD3">
        <w:rPr>
          <w:rFonts w:ascii="Arial" w:hAnsi="Arial" w:cs="Arial"/>
          <w:color w:val="202F33"/>
          <w:sz w:val="22"/>
          <w:szCs w:val="24"/>
        </w:rPr>
        <w:t>If you are uninsured, you may qualify for health insurance through the federal Health Insurance Marketplace. To learn more, visit Choose Health Delaware, the state’s official program for low-cost, high-quality health insurance coverage.</w:t>
      </w:r>
    </w:p>
    <w:p w14:paraId="6BE294DB" w14:textId="77777777" w:rsidR="00A50AD3" w:rsidRDefault="00A50AD3" w:rsidP="00B35F86">
      <w:pPr>
        <w:pStyle w:val="Title"/>
        <w:jc w:val="center"/>
      </w:pPr>
    </w:p>
    <w:p w14:paraId="6E75741E" w14:textId="77777777" w:rsidR="00A50AD3" w:rsidRDefault="00A50AD3" w:rsidP="00B35F86">
      <w:pPr>
        <w:pStyle w:val="Title"/>
        <w:jc w:val="center"/>
      </w:pPr>
    </w:p>
    <w:p w14:paraId="2AF485BB" w14:textId="77777777" w:rsidR="00A50AD3" w:rsidRDefault="00A50AD3" w:rsidP="00B35F86">
      <w:pPr>
        <w:pStyle w:val="Title"/>
        <w:jc w:val="center"/>
      </w:pPr>
    </w:p>
    <w:p w14:paraId="01BB20E4" w14:textId="77777777" w:rsidR="00A50AD3" w:rsidRDefault="00A50AD3" w:rsidP="00B35F86">
      <w:pPr>
        <w:pStyle w:val="Title"/>
        <w:jc w:val="center"/>
      </w:pPr>
    </w:p>
    <w:p w14:paraId="02E98906" w14:textId="77777777" w:rsidR="00A50AD3" w:rsidRDefault="00A50AD3" w:rsidP="00B35F86">
      <w:pPr>
        <w:pStyle w:val="Title"/>
        <w:jc w:val="center"/>
      </w:pPr>
    </w:p>
    <w:p w14:paraId="543A5584" w14:textId="77777777" w:rsidR="00A50AD3" w:rsidRDefault="00A50AD3" w:rsidP="00B35F86">
      <w:pPr>
        <w:pStyle w:val="Title"/>
        <w:jc w:val="center"/>
      </w:pPr>
    </w:p>
    <w:p w14:paraId="5CEF8B7A" w14:textId="77777777" w:rsidR="00A50AD3" w:rsidRDefault="00A50AD3" w:rsidP="00B35F86">
      <w:pPr>
        <w:pStyle w:val="Title"/>
        <w:jc w:val="center"/>
      </w:pPr>
    </w:p>
    <w:p w14:paraId="6CC6BA68" w14:textId="77777777" w:rsidR="00A50AD3" w:rsidRDefault="00A50AD3" w:rsidP="00B35F86">
      <w:pPr>
        <w:pStyle w:val="Title"/>
        <w:jc w:val="center"/>
      </w:pPr>
    </w:p>
    <w:p w14:paraId="1EEA27FC" w14:textId="77777777" w:rsidR="00A50AD3" w:rsidRDefault="00A50AD3" w:rsidP="00B35F86">
      <w:pPr>
        <w:pStyle w:val="Title"/>
        <w:jc w:val="center"/>
      </w:pPr>
    </w:p>
    <w:p w14:paraId="180CC04C" w14:textId="77777777" w:rsidR="00A50AD3" w:rsidRDefault="00A50AD3" w:rsidP="00B35F86">
      <w:pPr>
        <w:pStyle w:val="Title"/>
        <w:jc w:val="center"/>
      </w:pPr>
    </w:p>
    <w:p w14:paraId="3C39DD9B" w14:textId="77777777" w:rsidR="00A50AD3" w:rsidRDefault="00A50AD3" w:rsidP="00B35F86">
      <w:pPr>
        <w:pStyle w:val="Title"/>
        <w:jc w:val="center"/>
      </w:pPr>
    </w:p>
    <w:p w14:paraId="12F74D6A" w14:textId="77777777" w:rsidR="00A50AD3" w:rsidRDefault="00A50AD3" w:rsidP="00B35F86">
      <w:pPr>
        <w:pStyle w:val="Title"/>
        <w:jc w:val="center"/>
      </w:pPr>
    </w:p>
    <w:p w14:paraId="3461A7A3" w14:textId="77777777" w:rsidR="00A50AD3" w:rsidRDefault="00A50AD3" w:rsidP="00B35F86">
      <w:pPr>
        <w:pStyle w:val="Title"/>
        <w:jc w:val="center"/>
      </w:pPr>
    </w:p>
    <w:p w14:paraId="2168E0AC" w14:textId="77777777" w:rsidR="00A50AD3" w:rsidRDefault="00A50AD3" w:rsidP="00B35F86">
      <w:pPr>
        <w:pStyle w:val="Title"/>
        <w:jc w:val="center"/>
      </w:pPr>
    </w:p>
    <w:p w14:paraId="4F7FF2C3" w14:textId="77777777" w:rsidR="00A50AD3" w:rsidRDefault="00A50AD3" w:rsidP="00B35F86">
      <w:pPr>
        <w:pStyle w:val="Title"/>
        <w:jc w:val="center"/>
      </w:pPr>
    </w:p>
    <w:p w14:paraId="7A90F93B" w14:textId="77777777" w:rsidR="00A50AD3" w:rsidRDefault="00A50AD3" w:rsidP="00B35F86">
      <w:pPr>
        <w:pStyle w:val="Title"/>
        <w:jc w:val="center"/>
      </w:pPr>
    </w:p>
    <w:p w14:paraId="26B636D5" w14:textId="77777777" w:rsidR="00A50AD3" w:rsidRDefault="00A50AD3" w:rsidP="00B35F86">
      <w:pPr>
        <w:pStyle w:val="Title"/>
        <w:jc w:val="center"/>
      </w:pPr>
    </w:p>
    <w:p w14:paraId="37626085" w14:textId="77777777" w:rsidR="00A50AD3" w:rsidRDefault="00A50AD3" w:rsidP="00B35F86">
      <w:pPr>
        <w:pStyle w:val="Title"/>
        <w:jc w:val="center"/>
      </w:pPr>
    </w:p>
    <w:p w14:paraId="541DB1AC" w14:textId="77777777" w:rsidR="00A50AD3" w:rsidRDefault="00A50AD3" w:rsidP="00B35F86">
      <w:pPr>
        <w:pStyle w:val="Title"/>
        <w:jc w:val="center"/>
      </w:pPr>
    </w:p>
    <w:p w14:paraId="1235E7C8" w14:textId="77777777" w:rsidR="00A50AD3" w:rsidRDefault="00A50AD3" w:rsidP="00B35F86">
      <w:pPr>
        <w:pStyle w:val="Title"/>
        <w:jc w:val="center"/>
      </w:pPr>
    </w:p>
    <w:p w14:paraId="3909A465" w14:textId="77777777" w:rsidR="00A50AD3" w:rsidRDefault="00A50AD3" w:rsidP="00B35F86">
      <w:pPr>
        <w:pStyle w:val="Title"/>
        <w:jc w:val="center"/>
      </w:pPr>
    </w:p>
    <w:p w14:paraId="41F48E22" w14:textId="77777777" w:rsidR="00A50AD3" w:rsidRDefault="00A50AD3" w:rsidP="00B35F86">
      <w:pPr>
        <w:pStyle w:val="Title"/>
        <w:jc w:val="center"/>
      </w:pPr>
    </w:p>
    <w:p w14:paraId="5DFD8737" w14:textId="77777777" w:rsidR="00A50AD3" w:rsidRDefault="00A50AD3" w:rsidP="00B35F86">
      <w:pPr>
        <w:pStyle w:val="Title"/>
        <w:jc w:val="center"/>
      </w:pPr>
    </w:p>
    <w:p w14:paraId="62393327" w14:textId="77777777" w:rsidR="00A50AD3" w:rsidRDefault="00A50AD3" w:rsidP="00B35F86">
      <w:pPr>
        <w:pStyle w:val="Title"/>
        <w:jc w:val="center"/>
      </w:pPr>
    </w:p>
    <w:p w14:paraId="476C47C5" w14:textId="77777777" w:rsidR="00A50AD3" w:rsidRDefault="00A50AD3" w:rsidP="00B35F86">
      <w:pPr>
        <w:pStyle w:val="Title"/>
        <w:jc w:val="center"/>
      </w:pPr>
    </w:p>
    <w:p w14:paraId="200A19EC" w14:textId="77777777" w:rsidR="00B35F86" w:rsidRPr="00A2165F" w:rsidRDefault="00B35F86" w:rsidP="00B35F86">
      <w:pPr>
        <w:pStyle w:val="Title"/>
        <w:jc w:val="center"/>
        <w:rPr>
          <w:b w:val="0"/>
        </w:rPr>
      </w:pPr>
      <w:r w:rsidRPr="00A2165F">
        <w:lastRenderedPageBreak/>
        <w:t>CHRISTIANA CARE HEALTH SERVICES POLICY</w:t>
      </w:r>
    </w:p>
    <w:p w14:paraId="3E9145E8" w14:textId="77777777" w:rsidR="00B35F86" w:rsidRPr="00A2165F" w:rsidRDefault="00B35F86" w:rsidP="00B35F86">
      <w:pPr>
        <w:jc w:val="center"/>
        <w:rPr>
          <w:b/>
          <w:sz w:val="28"/>
          <w:szCs w:val="28"/>
        </w:rPr>
      </w:pPr>
      <w:r w:rsidRPr="00A2165F">
        <w:rPr>
          <w:b/>
          <w:sz w:val="28"/>
          <w:szCs w:val="28"/>
        </w:rPr>
        <w:t>SCHOOL</w:t>
      </w:r>
      <w:r w:rsidR="007A749F">
        <w:rPr>
          <w:b/>
          <w:sz w:val="28"/>
          <w:szCs w:val="28"/>
        </w:rPr>
        <w:t>-</w:t>
      </w:r>
      <w:r w:rsidRPr="00A2165F">
        <w:rPr>
          <w:b/>
          <w:sz w:val="28"/>
          <w:szCs w:val="28"/>
        </w:rPr>
        <w:t>BASED HEALTH CENTER</w:t>
      </w:r>
    </w:p>
    <w:p w14:paraId="6633A095" w14:textId="77777777" w:rsidR="00B35F86" w:rsidRPr="00D21DFA" w:rsidRDefault="00B35F86" w:rsidP="00B35F8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8"/>
        <w:gridCol w:w="4428"/>
      </w:tblGrid>
      <w:tr w:rsidR="00B35F86" w14:paraId="00B817E0" w14:textId="77777777" w:rsidTr="00245CC0">
        <w:tc>
          <w:tcPr>
            <w:tcW w:w="4428" w:type="dxa"/>
          </w:tcPr>
          <w:p w14:paraId="65A46305" w14:textId="77777777" w:rsidR="00B35F86" w:rsidRPr="00A2165F" w:rsidRDefault="00B35F86" w:rsidP="00245CC0">
            <w:pPr>
              <w:rPr>
                <w:szCs w:val="24"/>
              </w:rPr>
            </w:pPr>
            <w:r w:rsidRPr="00A2165F">
              <w:rPr>
                <w:szCs w:val="24"/>
              </w:rPr>
              <w:t>POLICY TITLE:</w:t>
            </w:r>
          </w:p>
        </w:tc>
        <w:tc>
          <w:tcPr>
            <w:tcW w:w="4428" w:type="dxa"/>
          </w:tcPr>
          <w:p w14:paraId="6E77B06C" w14:textId="77777777" w:rsidR="00B35F86" w:rsidRPr="00A2165F" w:rsidRDefault="00B35F86" w:rsidP="00245CC0">
            <w:pPr>
              <w:pStyle w:val="Heading1"/>
              <w:rPr>
                <w:szCs w:val="24"/>
                <w:highlight w:val="lightGray"/>
              </w:rPr>
            </w:pPr>
            <w:r>
              <w:rPr>
                <w:szCs w:val="24"/>
              </w:rPr>
              <w:t>Weather</w:t>
            </w:r>
            <w:r w:rsidR="000D1806">
              <w:rPr>
                <w:szCs w:val="24"/>
              </w:rPr>
              <w:t xml:space="preserve"> Closures</w:t>
            </w:r>
          </w:p>
        </w:tc>
      </w:tr>
      <w:tr w:rsidR="00B35F86" w14:paraId="6B169397" w14:textId="77777777" w:rsidTr="00245CC0">
        <w:tc>
          <w:tcPr>
            <w:tcW w:w="4428" w:type="dxa"/>
          </w:tcPr>
          <w:p w14:paraId="31788A93" w14:textId="77777777" w:rsidR="00B35F86" w:rsidRPr="00A2165F" w:rsidRDefault="00B35F86" w:rsidP="00245CC0">
            <w:pPr>
              <w:rPr>
                <w:szCs w:val="24"/>
              </w:rPr>
            </w:pPr>
            <w:r w:rsidRPr="00A2165F">
              <w:rPr>
                <w:szCs w:val="24"/>
              </w:rPr>
              <w:t>SECTION:</w:t>
            </w:r>
          </w:p>
        </w:tc>
        <w:tc>
          <w:tcPr>
            <w:tcW w:w="4428" w:type="dxa"/>
          </w:tcPr>
          <w:p w14:paraId="7868E498" w14:textId="77777777" w:rsidR="00B35F86" w:rsidRPr="00A2165F" w:rsidRDefault="00B35F86" w:rsidP="000D1806">
            <w:pPr>
              <w:rPr>
                <w:szCs w:val="24"/>
              </w:rPr>
            </w:pPr>
            <w:r>
              <w:rPr>
                <w:szCs w:val="24"/>
              </w:rPr>
              <w:t>SBHC</w:t>
            </w:r>
          </w:p>
        </w:tc>
      </w:tr>
      <w:tr w:rsidR="00B35F86" w14:paraId="4DD4663A" w14:textId="77777777" w:rsidTr="00245CC0">
        <w:tc>
          <w:tcPr>
            <w:tcW w:w="4428" w:type="dxa"/>
            <w:tcBorders>
              <w:bottom w:val="single" w:sz="4" w:space="0" w:color="auto"/>
            </w:tcBorders>
          </w:tcPr>
          <w:p w14:paraId="5C28ED88" w14:textId="77777777" w:rsidR="00B35F86" w:rsidRPr="00A2165F" w:rsidRDefault="00B35F86" w:rsidP="00245CC0">
            <w:pPr>
              <w:rPr>
                <w:szCs w:val="24"/>
              </w:rPr>
            </w:pPr>
            <w:r w:rsidRPr="00A2165F">
              <w:rPr>
                <w:szCs w:val="24"/>
              </w:rPr>
              <w:t>LAST REVISION/REVIEW DATE:</w:t>
            </w:r>
          </w:p>
        </w:tc>
        <w:tc>
          <w:tcPr>
            <w:tcW w:w="4428" w:type="dxa"/>
          </w:tcPr>
          <w:p w14:paraId="292D66FB" w14:textId="77777777" w:rsidR="00B35F86" w:rsidRPr="00A2165F" w:rsidRDefault="00157A94" w:rsidP="00245CC0">
            <w:pPr>
              <w:rPr>
                <w:szCs w:val="24"/>
              </w:rPr>
            </w:pPr>
            <w:r>
              <w:rPr>
                <w:szCs w:val="24"/>
              </w:rPr>
              <w:t>09/1</w:t>
            </w:r>
            <w:r w:rsidR="003A3AD4">
              <w:rPr>
                <w:szCs w:val="24"/>
              </w:rPr>
              <w:t>9</w:t>
            </w:r>
          </w:p>
        </w:tc>
      </w:tr>
      <w:tr w:rsidR="00B35F86" w14:paraId="03ADC162" w14:textId="77777777" w:rsidTr="00245CC0">
        <w:tc>
          <w:tcPr>
            <w:tcW w:w="4428" w:type="dxa"/>
            <w:tcBorders>
              <w:bottom w:val="single" w:sz="4" w:space="0" w:color="auto"/>
            </w:tcBorders>
          </w:tcPr>
          <w:p w14:paraId="68629E01" w14:textId="77777777" w:rsidR="00B35F86" w:rsidRPr="00A2165F" w:rsidRDefault="00B35F86" w:rsidP="00245CC0">
            <w:pPr>
              <w:rPr>
                <w:szCs w:val="24"/>
              </w:rPr>
            </w:pPr>
            <w:r w:rsidRPr="00A2165F">
              <w:rPr>
                <w:szCs w:val="24"/>
              </w:rPr>
              <w:t>DATE OF ORIGIN:</w:t>
            </w:r>
          </w:p>
        </w:tc>
        <w:tc>
          <w:tcPr>
            <w:tcW w:w="4428" w:type="dxa"/>
          </w:tcPr>
          <w:p w14:paraId="2A546B86" w14:textId="77777777" w:rsidR="00B35F86" w:rsidRPr="00A2165F" w:rsidRDefault="00B35F86" w:rsidP="00245CC0">
            <w:pPr>
              <w:rPr>
                <w:szCs w:val="24"/>
              </w:rPr>
            </w:pPr>
          </w:p>
        </w:tc>
      </w:tr>
    </w:tbl>
    <w:p w14:paraId="3BE08DF1" w14:textId="77777777" w:rsidR="00B35F86" w:rsidRDefault="00B35F86" w:rsidP="00B35F86">
      <w:pPr>
        <w:tabs>
          <w:tab w:val="left" w:pos="-720"/>
        </w:tabs>
        <w:spacing w:line="240" w:lineRule="atLeast"/>
        <w:jc w:val="both"/>
        <w:rPr>
          <w:sz w:val="28"/>
        </w:rPr>
      </w:pPr>
      <w:r>
        <w:rPr>
          <w:b/>
          <w:sz w:val="28"/>
        </w:rPr>
        <w:tab/>
      </w:r>
    </w:p>
    <w:p w14:paraId="30B21903" w14:textId="77777777" w:rsidR="00B35F86" w:rsidRDefault="00B35F86" w:rsidP="00B35F86">
      <w:pPr>
        <w:ind w:left="1440" w:hanging="1440"/>
        <w:rPr>
          <w:b/>
          <w:szCs w:val="24"/>
        </w:rPr>
      </w:pPr>
      <w:r w:rsidRPr="00A2165F">
        <w:rPr>
          <w:b/>
          <w:szCs w:val="24"/>
        </w:rPr>
        <w:t>POLICY</w:t>
      </w:r>
      <w:r>
        <w:rPr>
          <w:b/>
          <w:szCs w:val="24"/>
        </w:rPr>
        <w:t>:</w:t>
      </w:r>
    </w:p>
    <w:p w14:paraId="3B76665A" w14:textId="77777777" w:rsidR="00B35F86" w:rsidRPr="00A2165F" w:rsidRDefault="00B35F86" w:rsidP="00B35F86">
      <w:pPr>
        <w:ind w:left="1440" w:hanging="1440"/>
        <w:rPr>
          <w:szCs w:val="24"/>
        </w:rPr>
      </w:pPr>
    </w:p>
    <w:p w14:paraId="48415181" w14:textId="77777777" w:rsidR="00B35F86" w:rsidRDefault="00B35F86" w:rsidP="00B35F86">
      <w:pPr>
        <w:rPr>
          <w:szCs w:val="24"/>
        </w:rPr>
      </w:pPr>
      <w:r>
        <w:rPr>
          <w:szCs w:val="24"/>
        </w:rPr>
        <w:t xml:space="preserve">The SBHC follows the school district closures.  </w:t>
      </w:r>
      <w:r w:rsidRPr="00A2165F">
        <w:rPr>
          <w:szCs w:val="24"/>
        </w:rPr>
        <w:t>If the school</w:t>
      </w:r>
      <w:r w:rsidR="00157A94">
        <w:rPr>
          <w:szCs w:val="24"/>
        </w:rPr>
        <w:t xml:space="preserve"> district </w:t>
      </w:r>
      <w:r w:rsidRPr="00A2165F">
        <w:rPr>
          <w:szCs w:val="24"/>
        </w:rPr>
        <w:t xml:space="preserve">is closed due to inclement weather, the </w:t>
      </w:r>
      <w:r>
        <w:rPr>
          <w:szCs w:val="24"/>
        </w:rPr>
        <w:t xml:space="preserve">SBHC will </w:t>
      </w:r>
      <w:r w:rsidRPr="00A2165F">
        <w:rPr>
          <w:szCs w:val="24"/>
        </w:rPr>
        <w:t xml:space="preserve">also be closed.  If the school is delayed, </w:t>
      </w:r>
      <w:r>
        <w:rPr>
          <w:szCs w:val="24"/>
        </w:rPr>
        <w:t>SBHC</w:t>
      </w:r>
      <w:r w:rsidRPr="00A2165F">
        <w:rPr>
          <w:szCs w:val="24"/>
        </w:rPr>
        <w:t xml:space="preserve"> staff reports along with the regular school faculty. </w:t>
      </w:r>
    </w:p>
    <w:p w14:paraId="0CE08E4B" w14:textId="77777777" w:rsidR="00B35F86" w:rsidRPr="00A2165F" w:rsidRDefault="00B35F86" w:rsidP="00B35F86">
      <w:pPr>
        <w:rPr>
          <w:szCs w:val="24"/>
        </w:rPr>
      </w:pPr>
    </w:p>
    <w:p w14:paraId="1DBF9137" w14:textId="77777777" w:rsidR="00B35F86" w:rsidRDefault="00B35F86" w:rsidP="00B35F86">
      <w:pPr>
        <w:rPr>
          <w:b/>
          <w:szCs w:val="24"/>
        </w:rPr>
      </w:pPr>
      <w:r w:rsidRPr="00A2165F">
        <w:rPr>
          <w:b/>
          <w:szCs w:val="24"/>
        </w:rPr>
        <w:t>PROCEDURE</w:t>
      </w:r>
      <w:r>
        <w:rPr>
          <w:b/>
          <w:szCs w:val="24"/>
        </w:rPr>
        <w:t>:</w:t>
      </w:r>
    </w:p>
    <w:p w14:paraId="5932A6C6" w14:textId="77777777" w:rsidR="00B35F86" w:rsidRPr="00A2165F" w:rsidRDefault="00B35F86" w:rsidP="00B35F86">
      <w:pPr>
        <w:rPr>
          <w:b/>
          <w:szCs w:val="24"/>
        </w:rPr>
      </w:pPr>
    </w:p>
    <w:p w14:paraId="0734D1D3" w14:textId="77777777" w:rsidR="00B35F86" w:rsidRDefault="00B35F86" w:rsidP="006F5E9C">
      <w:pPr>
        <w:numPr>
          <w:ilvl w:val="0"/>
          <w:numId w:val="46"/>
        </w:numPr>
        <w:rPr>
          <w:szCs w:val="24"/>
        </w:rPr>
      </w:pPr>
      <w:r>
        <w:rPr>
          <w:szCs w:val="24"/>
        </w:rPr>
        <w:t>School closing information can be obtained from radio, TV announcements, school web sites and phone tree.</w:t>
      </w:r>
    </w:p>
    <w:p w14:paraId="1062419B" w14:textId="77777777" w:rsidR="00B35F86" w:rsidRDefault="00B35F86" w:rsidP="00B35F86">
      <w:pPr>
        <w:rPr>
          <w:szCs w:val="24"/>
        </w:rPr>
      </w:pPr>
    </w:p>
    <w:p w14:paraId="247B8265" w14:textId="77777777" w:rsidR="00B35F86" w:rsidRDefault="00B35F86" w:rsidP="006F5E9C">
      <w:pPr>
        <w:numPr>
          <w:ilvl w:val="0"/>
          <w:numId w:val="46"/>
        </w:numPr>
        <w:rPr>
          <w:szCs w:val="24"/>
        </w:rPr>
      </w:pPr>
      <w:r>
        <w:rPr>
          <w:szCs w:val="24"/>
        </w:rPr>
        <w:t>SBHC Coordinator/Program Manager will notify center staff regarding school closing and discuss work options.</w:t>
      </w:r>
    </w:p>
    <w:p w14:paraId="3146212D" w14:textId="77777777" w:rsidR="00B35F86" w:rsidRDefault="00B35F86" w:rsidP="00B35F86">
      <w:pPr>
        <w:rPr>
          <w:szCs w:val="24"/>
        </w:rPr>
      </w:pPr>
    </w:p>
    <w:p w14:paraId="6A7395EF" w14:textId="77777777" w:rsidR="00B35F86" w:rsidRDefault="00B35F86" w:rsidP="00B35F86">
      <w:pPr>
        <w:numPr>
          <w:ilvl w:val="0"/>
          <w:numId w:val="46"/>
        </w:numPr>
        <w:rPr>
          <w:szCs w:val="24"/>
        </w:rPr>
      </w:pPr>
      <w:r w:rsidRPr="00627FB7">
        <w:rPr>
          <w:szCs w:val="24"/>
        </w:rPr>
        <w:t xml:space="preserve">PTO (paid time off) </w:t>
      </w:r>
      <w:r w:rsidR="00627FB7" w:rsidRPr="00627FB7">
        <w:rPr>
          <w:szCs w:val="24"/>
        </w:rPr>
        <w:t>will</w:t>
      </w:r>
      <w:r w:rsidRPr="00627FB7">
        <w:rPr>
          <w:szCs w:val="24"/>
        </w:rPr>
        <w:t xml:space="preserve"> be used by staff if not working.  </w:t>
      </w:r>
    </w:p>
    <w:p w14:paraId="6F4BE2D0" w14:textId="77777777" w:rsidR="00627FB7" w:rsidRDefault="00627FB7" w:rsidP="00627FB7">
      <w:pPr>
        <w:pStyle w:val="ListParagraph"/>
        <w:rPr>
          <w:szCs w:val="24"/>
        </w:rPr>
      </w:pPr>
    </w:p>
    <w:p w14:paraId="4D494278" w14:textId="77777777" w:rsidR="00B35F86" w:rsidRDefault="00B35F86" w:rsidP="006F5E9C">
      <w:pPr>
        <w:numPr>
          <w:ilvl w:val="0"/>
          <w:numId w:val="46"/>
        </w:numPr>
        <w:rPr>
          <w:szCs w:val="24"/>
        </w:rPr>
      </w:pPr>
      <w:r>
        <w:rPr>
          <w:szCs w:val="24"/>
        </w:rPr>
        <w:t xml:space="preserve">SBHC coordinators will notify their direct supervisor if they or their staff </w:t>
      </w:r>
      <w:r w:rsidR="007A416B">
        <w:rPr>
          <w:szCs w:val="24"/>
        </w:rPr>
        <w:t>is taking</w:t>
      </w:r>
      <w:r>
        <w:rPr>
          <w:szCs w:val="24"/>
        </w:rPr>
        <w:t xml:space="preserve"> PTO due to the snow day.</w:t>
      </w:r>
    </w:p>
    <w:p w14:paraId="0E87C7A5" w14:textId="77777777" w:rsidR="00B35F86" w:rsidRDefault="00B35F86" w:rsidP="00B35F86">
      <w:pPr>
        <w:tabs>
          <w:tab w:val="left" w:pos="-720"/>
          <w:tab w:val="left" w:pos="0"/>
        </w:tabs>
        <w:spacing w:line="240" w:lineRule="atLeast"/>
        <w:ind w:left="270"/>
      </w:pPr>
    </w:p>
    <w:p w14:paraId="0A02B473" w14:textId="77777777" w:rsidR="00B35F86" w:rsidRDefault="00B35F86" w:rsidP="006F07F9">
      <w:pPr>
        <w:tabs>
          <w:tab w:val="left" w:pos="-720"/>
          <w:tab w:val="left" w:pos="0"/>
        </w:tabs>
        <w:spacing w:line="240" w:lineRule="atLeast"/>
        <w:ind w:left="1440"/>
      </w:pPr>
    </w:p>
    <w:sectPr w:rsidR="00B35F86" w:rsidSect="006B45CE">
      <w:footerReference w:type="default" r:id="rId18"/>
      <w:footerReference w:type="first" r:id="rId19"/>
      <w:pgSz w:w="12240" w:h="15840"/>
      <w:pgMar w:top="1008" w:right="1800" w:bottom="173" w:left="1800" w:header="720" w:footer="288"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588913" w14:textId="77777777" w:rsidR="00EC786E" w:rsidRDefault="00EC786E">
      <w:r>
        <w:separator/>
      </w:r>
    </w:p>
  </w:endnote>
  <w:endnote w:type="continuationSeparator" w:id="0">
    <w:p w14:paraId="16730B63" w14:textId="77777777" w:rsidR="00EC786E" w:rsidRDefault="00EC78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Arial MT">
    <w:altName w:val="Arial MT"/>
    <w:panose1 w:val="00000000000000000000"/>
    <w:charset w:val="00"/>
    <w:family w:val="swiss"/>
    <w:notTrueType/>
    <w:pitch w:val="default"/>
    <w:sig w:usb0="00000003" w:usb1="00000000" w:usb2="00000000" w:usb3="00000000" w:csb0="00000001" w:csb1="00000000"/>
  </w:font>
  <w:font w:name="Humanist 521 BT">
    <w:altName w:val="Humanist 521 BT"/>
    <w:panose1 w:val="00000000000000000000"/>
    <w:charset w:val="00"/>
    <w:family w:val="swiss"/>
    <w:notTrueType/>
    <w:pitch w:val="default"/>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E4C6A8" w14:textId="77777777" w:rsidR="00C34FDB" w:rsidRDefault="00C34FDB">
    <w:pPr>
      <w:pStyle w:val="Footer"/>
      <w:jc w:val="center"/>
    </w:pPr>
    <w:r>
      <w:fldChar w:fldCharType="begin"/>
    </w:r>
    <w:r>
      <w:instrText xml:space="preserve"> PAGE   \* MERGEFORMAT </w:instrText>
    </w:r>
    <w:r>
      <w:fldChar w:fldCharType="separate"/>
    </w:r>
    <w:r w:rsidR="00AA3CE4">
      <w:rPr>
        <w:noProof/>
      </w:rPr>
      <w:t>1</w:t>
    </w:r>
    <w:r>
      <w:rPr>
        <w:noProof/>
      </w:rPr>
      <w:fldChar w:fldCharType="end"/>
    </w:r>
  </w:p>
  <w:p w14:paraId="1EA62354" w14:textId="77777777" w:rsidR="00C34FDB" w:rsidRDefault="00C34F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D6C70D" w14:textId="77777777" w:rsidR="00C34FDB" w:rsidRDefault="00C34FDB">
    <w:pPr>
      <w:pStyle w:val="Footer"/>
      <w:jc w:val="center"/>
    </w:pPr>
    <w:r>
      <w:fldChar w:fldCharType="begin"/>
    </w:r>
    <w:r>
      <w:instrText xml:space="preserve"> PAGE   \* MERGEFORMAT </w:instrText>
    </w:r>
    <w:r>
      <w:fldChar w:fldCharType="separate"/>
    </w:r>
    <w:r w:rsidR="00AA3CE4">
      <w:rPr>
        <w:noProof/>
      </w:rPr>
      <w:t>65</w:t>
    </w:r>
    <w:r>
      <w:rPr>
        <w:noProof/>
      </w:rPr>
      <w:fldChar w:fldCharType="end"/>
    </w:r>
  </w:p>
  <w:p w14:paraId="499EE390" w14:textId="77777777" w:rsidR="00C34FDB" w:rsidRPr="007744F3" w:rsidRDefault="00C34FDB" w:rsidP="009D55EB">
    <w:pPr>
      <w:pStyle w:val="Footer"/>
      <w:jc w:val="center"/>
    </w:pPr>
  </w:p>
  <w:p w14:paraId="6F8CDABC" w14:textId="77777777" w:rsidR="00C34FDB" w:rsidRDefault="00C34FD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7FC4C4" w14:textId="77777777" w:rsidR="00C34FDB" w:rsidRDefault="00C34FDB">
    <w:pPr>
      <w:pStyle w:val="Footer"/>
      <w:jc w:val="center"/>
    </w:pPr>
    <w:r>
      <w:fldChar w:fldCharType="begin"/>
    </w:r>
    <w:r>
      <w:instrText xml:space="preserve"> PAGE   \* MERGEFORMAT </w:instrText>
    </w:r>
    <w:r>
      <w:fldChar w:fldCharType="separate"/>
    </w:r>
    <w:r w:rsidR="00AA3CE4">
      <w:rPr>
        <w:noProof/>
      </w:rPr>
      <w:t>56</w:t>
    </w:r>
    <w:r>
      <w:rPr>
        <w:noProof/>
      </w:rPr>
      <w:fldChar w:fldCharType="end"/>
    </w:r>
  </w:p>
  <w:p w14:paraId="7FAC810B" w14:textId="77777777" w:rsidR="00C34FDB" w:rsidRDefault="00C34FDB">
    <w:pPr>
      <w:pStyle w:val="Footer"/>
    </w:pPr>
  </w:p>
  <w:p w14:paraId="17DF8E24" w14:textId="77777777" w:rsidR="00C34FDB" w:rsidRDefault="00C34FD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2EF63B" w14:textId="77777777" w:rsidR="00EC786E" w:rsidRDefault="00EC786E">
      <w:r>
        <w:separator/>
      </w:r>
    </w:p>
  </w:footnote>
  <w:footnote w:type="continuationSeparator" w:id="0">
    <w:p w14:paraId="43398E5F" w14:textId="77777777" w:rsidR="00EC786E" w:rsidRDefault="00EC786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8D06AF6A"/>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78220F1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FF54F2A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BE2E7EC"/>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6F4F1CA"/>
    <w:lvl w:ilvl="0">
      <w:start w:val="1"/>
      <w:numFmt w:val="bullet"/>
      <w:pStyle w:val="ListBullet4"/>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C1B4C6DA"/>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B3960658"/>
    <w:lvl w:ilvl="0">
      <w:start w:val="1"/>
      <w:numFmt w:val="bullet"/>
      <w:pStyle w:val="FancyList"/>
      <w:lvlText w:val=""/>
      <w:lvlJc w:val="left"/>
      <w:pPr>
        <w:tabs>
          <w:tab w:val="num" w:pos="1080"/>
        </w:tabs>
        <w:ind w:left="720" w:firstLine="0"/>
      </w:pPr>
      <w:rPr>
        <w:rFonts w:ascii="Wingdings" w:hAnsi="Wingdings" w:hint="default"/>
      </w:rPr>
    </w:lvl>
  </w:abstractNum>
  <w:abstractNum w:abstractNumId="7" w15:restartNumberingAfterBreak="0">
    <w:nsid w:val="FFFFFF88"/>
    <w:multiLevelType w:val="singleLevel"/>
    <w:tmpl w:val="90E62A2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C8D8AE24"/>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2FA6507"/>
    <w:multiLevelType w:val="hybridMultilevel"/>
    <w:tmpl w:val="D2C0CB2C"/>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3494426"/>
    <w:multiLevelType w:val="singleLevel"/>
    <w:tmpl w:val="900A37EE"/>
    <w:lvl w:ilvl="0">
      <w:start w:val="1"/>
      <w:numFmt w:val="bullet"/>
      <w:pStyle w:val="ListBullet2"/>
      <w:lvlText w:val=""/>
      <w:lvlJc w:val="left"/>
      <w:pPr>
        <w:tabs>
          <w:tab w:val="num" w:pos="720"/>
        </w:tabs>
        <w:ind w:left="360" w:firstLine="0"/>
      </w:pPr>
      <w:rPr>
        <w:rFonts w:ascii="Symbol" w:hAnsi="Symbol" w:hint="default"/>
      </w:rPr>
    </w:lvl>
  </w:abstractNum>
  <w:abstractNum w:abstractNumId="11" w15:restartNumberingAfterBreak="0">
    <w:nsid w:val="03C25EB6"/>
    <w:multiLevelType w:val="hybridMultilevel"/>
    <w:tmpl w:val="AC1E9E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400358F"/>
    <w:multiLevelType w:val="hybridMultilevel"/>
    <w:tmpl w:val="DAE28B0E"/>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46D0A33"/>
    <w:multiLevelType w:val="hybridMultilevel"/>
    <w:tmpl w:val="E2D81ED0"/>
    <w:lvl w:ilvl="0" w:tplc="04090001">
      <w:start w:val="1"/>
      <w:numFmt w:val="bullet"/>
      <w:lvlText w:val=""/>
      <w:lvlJc w:val="left"/>
      <w:pPr>
        <w:ind w:left="3060" w:hanging="360"/>
      </w:pPr>
      <w:rPr>
        <w:rFonts w:ascii="Symbol" w:hAnsi="Symbol" w:hint="default"/>
      </w:rPr>
    </w:lvl>
    <w:lvl w:ilvl="1" w:tplc="04090003" w:tentative="1">
      <w:start w:val="1"/>
      <w:numFmt w:val="bullet"/>
      <w:lvlText w:val="o"/>
      <w:lvlJc w:val="left"/>
      <w:pPr>
        <w:ind w:left="3780" w:hanging="360"/>
      </w:pPr>
      <w:rPr>
        <w:rFonts w:ascii="Courier New" w:hAnsi="Courier New" w:cs="Courier New" w:hint="default"/>
      </w:rPr>
    </w:lvl>
    <w:lvl w:ilvl="2" w:tplc="04090005" w:tentative="1">
      <w:start w:val="1"/>
      <w:numFmt w:val="bullet"/>
      <w:lvlText w:val=""/>
      <w:lvlJc w:val="left"/>
      <w:pPr>
        <w:ind w:left="4500" w:hanging="360"/>
      </w:pPr>
      <w:rPr>
        <w:rFonts w:ascii="Wingdings" w:hAnsi="Wingdings" w:hint="default"/>
      </w:rPr>
    </w:lvl>
    <w:lvl w:ilvl="3" w:tplc="04090001" w:tentative="1">
      <w:start w:val="1"/>
      <w:numFmt w:val="bullet"/>
      <w:lvlText w:val=""/>
      <w:lvlJc w:val="left"/>
      <w:pPr>
        <w:ind w:left="5220" w:hanging="360"/>
      </w:pPr>
      <w:rPr>
        <w:rFonts w:ascii="Symbol" w:hAnsi="Symbol" w:hint="default"/>
      </w:rPr>
    </w:lvl>
    <w:lvl w:ilvl="4" w:tplc="04090003" w:tentative="1">
      <w:start w:val="1"/>
      <w:numFmt w:val="bullet"/>
      <w:lvlText w:val="o"/>
      <w:lvlJc w:val="left"/>
      <w:pPr>
        <w:ind w:left="5940" w:hanging="360"/>
      </w:pPr>
      <w:rPr>
        <w:rFonts w:ascii="Courier New" w:hAnsi="Courier New" w:cs="Courier New" w:hint="default"/>
      </w:rPr>
    </w:lvl>
    <w:lvl w:ilvl="5" w:tplc="04090005" w:tentative="1">
      <w:start w:val="1"/>
      <w:numFmt w:val="bullet"/>
      <w:lvlText w:val=""/>
      <w:lvlJc w:val="left"/>
      <w:pPr>
        <w:ind w:left="6660" w:hanging="360"/>
      </w:pPr>
      <w:rPr>
        <w:rFonts w:ascii="Wingdings" w:hAnsi="Wingdings" w:hint="default"/>
      </w:rPr>
    </w:lvl>
    <w:lvl w:ilvl="6" w:tplc="04090001" w:tentative="1">
      <w:start w:val="1"/>
      <w:numFmt w:val="bullet"/>
      <w:lvlText w:val=""/>
      <w:lvlJc w:val="left"/>
      <w:pPr>
        <w:ind w:left="7380" w:hanging="360"/>
      </w:pPr>
      <w:rPr>
        <w:rFonts w:ascii="Symbol" w:hAnsi="Symbol" w:hint="default"/>
      </w:rPr>
    </w:lvl>
    <w:lvl w:ilvl="7" w:tplc="04090003" w:tentative="1">
      <w:start w:val="1"/>
      <w:numFmt w:val="bullet"/>
      <w:lvlText w:val="o"/>
      <w:lvlJc w:val="left"/>
      <w:pPr>
        <w:ind w:left="8100" w:hanging="360"/>
      </w:pPr>
      <w:rPr>
        <w:rFonts w:ascii="Courier New" w:hAnsi="Courier New" w:cs="Courier New" w:hint="default"/>
      </w:rPr>
    </w:lvl>
    <w:lvl w:ilvl="8" w:tplc="04090005" w:tentative="1">
      <w:start w:val="1"/>
      <w:numFmt w:val="bullet"/>
      <w:lvlText w:val=""/>
      <w:lvlJc w:val="left"/>
      <w:pPr>
        <w:ind w:left="8820" w:hanging="360"/>
      </w:pPr>
      <w:rPr>
        <w:rFonts w:ascii="Wingdings" w:hAnsi="Wingdings" w:hint="default"/>
      </w:rPr>
    </w:lvl>
  </w:abstractNum>
  <w:abstractNum w:abstractNumId="14" w15:restartNumberingAfterBreak="0">
    <w:nsid w:val="06604C4C"/>
    <w:multiLevelType w:val="hybridMultilevel"/>
    <w:tmpl w:val="E196FA98"/>
    <w:lvl w:ilvl="0" w:tplc="04090019">
      <w:start w:val="1"/>
      <w:numFmt w:val="lowerLetter"/>
      <w:lvlText w:val="%1."/>
      <w:lvlJc w:val="left"/>
      <w:pPr>
        <w:tabs>
          <w:tab w:val="num" w:pos="1080"/>
        </w:tabs>
        <w:ind w:left="1080" w:hanging="360"/>
      </w:pPr>
    </w:lvl>
    <w:lvl w:ilvl="1" w:tplc="60BED73A">
      <w:start w:val="3"/>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15:restartNumberingAfterBreak="0">
    <w:nsid w:val="07172FB4"/>
    <w:multiLevelType w:val="hybridMultilevel"/>
    <w:tmpl w:val="C80AA94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073E049C"/>
    <w:multiLevelType w:val="hybridMultilevel"/>
    <w:tmpl w:val="0C4C2D3E"/>
    <w:lvl w:ilvl="0" w:tplc="7E0E7704">
      <w:start w:val="1"/>
      <w:numFmt w:val="upperLetter"/>
      <w:lvlText w:val="%1."/>
      <w:lvlJc w:val="left"/>
      <w:pPr>
        <w:tabs>
          <w:tab w:val="num" w:pos="2340"/>
        </w:tabs>
        <w:ind w:left="234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0EE7725A"/>
    <w:multiLevelType w:val="hybridMultilevel"/>
    <w:tmpl w:val="DD08121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14D1471F"/>
    <w:multiLevelType w:val="hybridMultilevel"/>
    <w:tmpl w:val="F97A41B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9AA4C09"/>
    <w:multiLevelType w:val="hybridMultilevel"/>
    <w:tmpl w:val="A770E3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9AB7353"/>
    <w:multiLevelType w:val="singleLevel"/>
    <w:tmpl w:val="7D9677FC"/>
    <w:lvl w:ilvl="0">
      <w:start w:val="1"/>
      <w:numFmt w:val="lowerLetter"/>
      <w:pStyle w:val="ListletA"/>
      <w:lvlText w:val="%1)"/>
      <w:lvlJc w:val="left"/>
      <w:pPr>
        <w:tabs>
          <w:tab w:val="num" w:pos="1800"/>
        </w:tabs>
        <w:ind w:left="1440" w:firstLine="0"/>
      </w:pPr>
    </w:lvl>
  </w:abstractNum>
  <w:abstractNum w:abstractNumId="21" w15:restartNumberingAfterBreak="0">
    <w:nsid w:val="1BCC1263"/>
    <w:multiLevelType w:val="hybridMultilevel"/>
    <w:tmpl w:val="24EE0FBA"/>
    <w:lvl w:ilvl="0" w:tplc="04090001">
      <w:start w:val="1"/>
      <w:numFmt w:val="bullet"/>
      <w:lvlText w:val=""/>
      <w:lvlJc w:val="left"/>
      <w:pPr>
        <w:ind w:left="1425" w:hanging="360"/>
      </w:pPr>
      <w:rPr>
        <w:rFonts w:ascii="Symbol" w:hAnsi="Symbol" w:hint="default"/>
      </w:rPr>
    </w:lvl>
    <w:lvl w:ilvl="1" w:tplc="0409000F">
      <w:start w:val="1"/>
      <w:numFmt w:val="decimal"/>
      <w:lvlText w:val="%2."/>
      <w:lvlJc w:val="left"/>
      <w:pPr>
        <w:ind w:left="2145" w:hanging="360"/>
      </w:pPr>
      <w:rPr>
        <w:rFonts w:hint="default"/>
      </w:rPr>
    </w:lvl>
    <w:lvl w:ilvl="2" w:tplc="04090005">
      <w:start w:val="1"/>
      <w:numFmt w:val="bullet"/>
      <w:lvlText w:val=""/>
      <w:lvlJc w:val="left"/>
      <w:pPr>
        <w:ind w:left="2865" w:hanging="360"/>
      </w:pPr>
      <w:rPr>
        <w:rFonts w:ascii="Wingdings" w:hAnsi="Wingdings" w:hint="default"/>
      </w:rPr>
    </w:lvl>
    <w:lvl w:ilvl="3" w:tplc="04090001">
      <w:start w:val="1"/>
      <w:numFmt w:val="bullet"/>
      <w:lvlText w:val=""/>
      <w:lvlJc w:val="left"/>
      <w:pPr>
        <w:ind w:left="3585" w:hanging="360"/>
      </w:pPr>
      <w:rPr>
        <w:rFonts w:ascii="Symbol" w:hAnsi="Symbol" w:hint="default"/>
      </w:rPr>
    </w:lvl>
    <w:lvl w:ilvl="4" w:tplc="04090003">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22" w15:restartNumberingAfterBreak="0">
    <w:nsid w:val="1D3D5494"/>
    <w:multiLevelType w:val="hybridMultilevel"/>
    <w:tmpl w:val="63065788"/>
    <w:lvl w:ilvl="0" w:tplc="4DE0131C">
      <w:start w:val="1"/>
      <w:numFmt w:val="lowerLetter"/>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1DCC4B1D"/>
    <w:multiLevelType w:val="hybridMultilevel"/>
    <w:tmpl w:val="E36E6FB6"/>
    <w:lvl w:ilvl="0" w:tplc="9C200A1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2751078"/>
    <w:multiLevelType w:val="hybridMultilevel"/>
    <w:tmpl w:val="CA7EBE76"/>
    <w:lvl w:ilvl="0" w:tplc="FC2832D6">
      <w:start w:val="1"/>
      <w:numFmt w:val="decimal"/>
      <w:lvlText w:val="%1."/>
      <w:lvlJc w:val="left"/>
      <w:pPr>
        <w:ind w:left="705" w:hanging="360"/>
      </w:pPr>
      <w:rPr>
        <w:rFonts w:hint="default"/>
      </w:rPr>
    </w:lvl>
    <w:lvl w:ilvl="1" w:tplc="04090019" w:tentative="1">
      <w:start w:val="1"/>
      <w:numFmt w:val="lowerLetter"/>
      <w:lvlText w:val="%2."/>
      <w:lvlJc w:val="left"/>
      <w:pPr>
        <w:ind w:left="1425" w:hanging="360"/>
      </w:pPr>
    </w:lvl>
    <w:lvl w:ilvl="2" w:tplc="0409001B" w:tentative="1">
      <w:start w:val="1"/>
      <w:numFmt w:val="lowerRoman"/>
      <w:lvlText w:val="%3."/>
      <w:lvlJc w:val="right"/>
      <w:pPr>
        <w:ind w:left="2145" w:hanging="180"/>
      </w:pPr>
    </w:lvl>
    <w:lvl w:ilvl="3" w:tplc="0409000F" w:tentative="1">
      <w:start w:val="1"/>
      <w:numFmt w:val="decimal"/>
      <w:lvlText w:val="%4."/>
      <w:lvlJc w:val="left"/>
      <w:pPr>
        <w:ind w:left="2865" w:hanging="360"/>
      </w:pPr>
    </w:lvl>
    <w:lvl w:ilvl="4" w:tplc="04090019" w:tentative="1">
      <w:start w:val="1"/>
      <w:numFmt w:val="lowerLetter"/>
      <w:lvlText w:val="%5."/>
      <w:lvlJc w:val="left"/>
      <w:pPr>
        <w:ind w:left="3585" w:hanging="360"/>
      </w:pPr>
    </w:lvl>
    <w:lvl w:ilvl="5" w:tplc="0409001B" w:tentative="1">
      <w:start w:val="1"/>
      <w:numFmt w:val="lowerRoman"/>
      <w:lvlText w:val="%6."/>
      <w:lvlJc w:val="right"/>
      <w:pPr>
        <w:ind w:left="4305" w:hanging="180"/>
      </w:pPr>
    </w:lvl>
    <w:lvl w:ilvl="6" w:tplc="0409000F" w:tentative="1">
      <w:start w:val="1"/>
      <w:numFmt w:val="decimal"/>
      <w:lvlText w:val="%7."/>
      <w:lvlJc w:val="left"/>
      <w:pPr>
        <w:ind w:left="5025" w:hanging="360"/>
      </w:pPr>
    </w:lvl>
    <w:lvl w:ilvl="7" w:tplc="04090019" w:tentative="1">
      <w:start w:val="1"/>
      <w:numFmt w:val="lowerLetter"/>
      <w:lvlText w:val="%8."/>
      <w:lvlJc w:val="left"/>
      <w:pPr>
        <w:ind w:left="5745" w:hanging="360"/>
      </w:pPr>
    </w:lvl>
    <w:lvl w:ilvl="8" w:tplc="0409001B" w:tentative="1">
      <w:start w:val="1"/>
      <w:numFmt w:val="lowerRoman"/>
      <w:lvlText w:val="%9."/>
      <w:lvlJc w:val="right"/>
      <w:pPr>
        <w:ind w:left="6465" w:hanging="180"/>
      </w:pPr>
    </w:lvl>
  </w:abstractNum>
  <w:abstractNum w:abstractNumId="25" w15:restartNumberingAfterBreak="0">
    <w:nsid w:val="26A7134A"/>
    <w:multiLevelType w:val="hybridMultilevel"/>
    <w:tmpl w:val="90FED2A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2706526B"/>
    <w:multiLevelType w:val="hybridMultilevel"/>
    <w:tmpl w:val="4D0ACA7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273D7A52"/>
    <w:multiLevelType w:val="hybridMultilevel"/>
    <w:tmpl w:val="8C30B4F4"/>
    <w:lvl w:ilvl="0" w:tplc="0409000F">
      <w:start w:val="1"/>
      <w:numFmt w:val="decimal"/>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28" w15:restartNumberingAfterBreak="0">
    <w:nsid w:val="27482BE6"/>
    <w:multiLevelType w:val="hybridMultilevel"/>
    <w:tmpl w:val="EEFE2250"/>
    <w:lvl w:ilvl="0" w:tplc="04090019">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15:restartNumberingAfterBreak="0">
    <w:nsid w:val="27FE7CD2"/>
    <w:multiLevelType w:val="hybridMultilevel"/>
    <w:tmpl w:val="C81692B8"/>
    <w:lvl w:ilvl="0" w:tplc="807C955E">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2A780BB6"/>
    <w:multiLevelType w:val="hybridMultilevel"/>
    <w:tmpl w:val="B44C6FEC"/>
    <w:lvl w:ilvl="0" w:tplc="0409000F">
      <w:start w:val="4"/>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2C5C11A1"/>
    <w:multiLevelType w:val="hybridMultilevel"/>
    <w:tmpl w:val="9D9E20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E9B2996"/>
    <w:multiLevelType w:val="hybridMultilevel"/>
    <w:tmpl w:val="0B401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0294E03"/>
    <w:multiLevelType w:val="hybridMultilevel"/>
    <w:tmpl w:val="6DF86320"/>
    <w:lvl w:ilvl="0" w:tplc="45206BA0">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32AC368B"/>
    <w:multiLevelType w:val="singleLevel"/>
    <w:tmpl w:val="C91E39A2"/>
    <w:lvl w:ilvl="0">
      <w:start w:val="1"/>
      <w:numFmt w:val="decimal"/>
      <w:pStyle w:val="Style1"/>
      <w:lvlText w:val="%1."/>
      <w:lvlJc w:val="left"/>
      <w:pPr>
        <w:tabs>
          <w:tab w:val="num" w:pos="1080"/>
        </w:tabs>
        <w:ind w:left="720" w:firstLine="0"/>
      </w:pPr>
    </w:lvl>
  </w:abstractNum>
  <w:abstractNum w:abstractNumId="35" w15:restartNumberingAfterBreak="0">
    <w:nsid w:val="347413FD"/>
    <w:multiLevelType w:val="hybridMultilevel"/>
    <w:tmpl w:val="AA88A4BC"/>
    <w:lvl w:ilvl="0" w:tplc="04090001">
      <w:start w:val="1"/>
      <w:numFmt w:val="bullet"/>
      <w:lvlText w:val=""/>
      <w:lvlJc w:val="left"/>
      <w:pPr>
        <w:tabs>
          <w:tab w:val="num" w:pos="1080"/>
        </w:tabs>
        <w:ind w:left="1080" w:hanging="360"/>
      </w:pPr>
      <w:rPr>
        <w:rFonts w:ascii="Symbol" w:hAnsi="Symbol" w:hint="default"/>
        <w:sz w:val="24"/>
        <w:szCs w:val="24"/>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56647F2"/>
    <w:multiLevelType w:val="hybridMultilevel"/>
    <w:tmpl w:val="A8F2F9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6F22716"/>
    <w:multiLevelType w:val="hybridMultilevel"/>
    <w:tmpl w:val="DB1EC9F2"/>
    <w:lvl w:ilvl="0" w:tplc="2CCE3546">
      <w:start w:val="1"/>
      <w:numFmt w:val="bullet"/>
      <w:lvlText w:val=""/>
      <w:lvlJc w:val="left"/>
      <w:pPr>
        <w:tabs>
          <w:tab w:val="num" w:pos="3600"/>
        </w:tabs>
        <w:ind w:left="3600" w:hanging="360"/>
      </w:pPr>
      <w:rPr>
        <w:rFonts w:ascii="Symbol" w:hAnsi="Symbol" w:hint="default"/>
        <w:b w:val="0"/>
        <w:i w:val="0"/>
        <w:color w:val="auto"/>
      </w:rPr>
    </w:lvl>
    <w:lvl w:ilvl="1" w:tplc="04090001">
      <w:start w:val="1"/>
      <w:numFmt w:val="bullet"/>
      <w:lvlText w:val=""/>
      <w:lvlJc w:val="left"/>
      <w:pPr>
        <w:tabs>
          <w:tab w:val="num" w:pos="2520"/>
        </w:tabs>
        <w:ind w:left="2520" w:hanging="360"/>
      </w:pPr>
      <w:rPr>
        <w:rFonts w:ascii="Symbol" w:hAnsi="Symbol" w:hint="default"/>
      </w:rPr>
    </w:lvl>
    <w:lvl w:ilvl="2" w:tplc="C5AC0C38">
      <w:start w:val="1"/>
      <w:numFmt w:val="lowerLetter"/>
      <w:lvlText w:val="%3."/>
      <w:lvlJc w:val="left"/>
      <w:pPr>
        <w:ind w:left="3240" w:hanging="360"/>
      </w:pPr>
      <w:rPr>
        <w:rFonts w:hint="default"/>
        <w:b w:val="0"/>
      </w:rPr>
    </w:lvl>
    <w:lvl w:ilvl="3" w:tplc="04090019">
      <w:start w:val="1"/>
      <w:numFmt w:val="lowerLetter"/>
      <w:lvlText w:val="%4."/>
      <w:lvlJc w:val="left"/>
      <w:pPr>
        <w:ind w:left="3960" w:hanging="360"/>
      </w:pPr>
      <w:rPr>
        <w:rFonts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8" w15:restartNumberingAfterBreak="0">
    <w:nsid w:val="3CDE510F"/>
    <w:multiLevelType w:val="hybridMultilevel"/>
    <w:tmpl w:val="8D1628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DD85A6C"/>
    <w:multiLevelType w:val="hybridMultilevel"/>
    <w:tmpl w:val="B516B1F0"/>
    <w:lvl w:ilvl="0" w:tplc="A818212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0146FEA"/>
    <w:multiLevelType w:val="hybridMultilevel"/>
    <w:tmpl w:val="87900202"/>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0425C4C"/>
    <w:multiLevelType w:val="hybridMultilevel"/>
    <w:tmpl w:val="265AA946"/>
    <w:lvl w:ilvl="0" w:tplc="04090001">
      <w:start w:val="1"/>
      <w:numFmt w:val="bullet"/>
      <w:lvlText w:val=""/>
      <w:lvlJc w:val="left"/>
      <w:pPr>
        <w:ind w:left="3060" w:hanging="360"/>
      </w:pPr>
      <w:rPr>
        <w:rFonts w:ascii="Symbol" w:hAnsi="Symbol" w:hint="default"/>
      </w:rPr>
    </w:lvl>
    <w:lvl w:ilvl="1" w:tplc="04090003" w:tentative="1">
      <w:start w:val="1"/>
      <w:numFmt w:val="bullet"/>
      <w:lvlText w:val="o"/>
      <w:lvlJc w:val="left"/>
      <w:pPr>
        <w:ind w:left="3780" w:hanging="360"/>
      </w:pPr>
      <w:rPr>
        <w:rFonts w:ascii="Courier New" w:hAnsi="Courier New" w:cs="Courier New" w:hint="default"/>
      </w:rPr>
    </w:lvl>
    <w:lvl w:ilvl="2" w:tplc="04090005" w:tentative="1">
      <w:start w:val="1"/>
      <w:numFmt w:val="bullet"/>
      <w:lvlText w:val=""/>
      <w:lvlJc w:val="left"/>
      <w:pPr>
        <w:ind w:left="4500" w:hanging="360"/>
      </w:pPr>
      <w:rPr>
        <w:rFonts w:ascii="Wingdings" w:hAnsi="Wingdings" w:hint="default"/>
      </w:rPr>
    </w:lvl>
    <w:lvl w:ilvl="3" w:tplc="04090001" w:tentative="1">
      <w:start w:val="1"/>
      <w:numFmt w:val="bullet"/>
      <w:lvlText w:val=""/>
      <w:lvlJc w:val="left"/>
      <w:pPr>
        <w:ind w:left="5220" w:hanging="360"/>
      </w:pPr>
      <w:rPr>
        <w:rFonts w:ascii="Symbol" w:hAnsi="Symbol" w:hint="default"/>
      </w:rPr>
    </w:lvl>
    <w:lvl w:ilvl="4" w:tplc="04090003" w:tentative="1">
      <w:start w:val="1"/>
      <w:numFmt w:val="bullet"/>
      <w:lvlText w:val="o"/>
      <w:lvlJc w:val="left"/>
      <w:pPr>
        <w:ind w:left="5940" w:hanging="360"/>
      </w:pPr>
      <w:rPr>
        <w:rFonts w:ascii="Courier New" w:hAnsi="Courier New" w:cs="Courier New" w:hint="default"/>
      </w:rPr>
    </w:lvl>
    <w:lvl w:ilvl="5" w:tplc="04090005" w:tentative="1">
      <w:start w:val="1"/>
      <w:numFmt w:val="bullet"/>
      <w:lvlText w:val=""/>
      <w:lvlJc w:val="left"/>
      <w:pPr>
        <w:ind w:left="6660" w:hanging="360"/>
      </w:pPr>
      <w:rPr>
        <w:rFonts w:ascii="Wingdings" w:hAnsi="Wingdings" w:hint="default"/>
      </w:rPr>
    </w:lvl>
    <w:lvl w:ilvl="6" w:tplc="04090001" w:tentative="1">
      <w:start w:val="1"/>
      <w:numFmt w:val="bullet"/>
      <w:lvlText w:val=""/>
      <w:lvlJc w:val="left"/>
      <w:pPr>
        <w:ind w:left="7380" w:hanging="360"/>
      </w:pPr>
      <w:rPr>
        <w:rFonts w:ascii="Symbol" w:hAnsi="Symbol" w:hint="default"/>
      </w:rPr>
    </w:lvl>
    <w:lvl w:ilvl="7" w:tplc="04090003" w:tentative="1">
      <w:start w:val="1"/>
      <w:numFmt w:val="bullet"/>
      <w:lvlText w:val="o"/>
      <w:lvlJc w:val="left"/>
      <w:pPr>
        <w:ind w:left="8100" w:hanging="360"/>
      </w:pPr>
      <w:rPr>
        <w:rFonts w:ascii="Courier New" w:hAnsi="Courier New" w:cs="Courier New" w:hint="default"/>
      </w:rPr>
    </w:lvl>
    <w:lvl w:ilvl="8" w:tplc="04090005" w:tentative="1">
      <w:start w:val="1"/>
      <w:numFmt w:val="bullet"/>
      <w:lvlText w:val=""/>
      <w:lvlJc w:val="left"/>
      <w:pPr>
        <w:ind w:left="8820" w:hanging="360"/>
      </w:pPr>
      <w:rPr>
        <w:rFonts w:ascii="Wingdings" w:hAnsi="Wingdings" w:hint="default"/>
      </w:rPr>
    </w:lvl>
  </w:abstractNum>
  <w:abstractNum w:abstractNumId="42" w15:restartNumberingAfterBreak="0">
    <w:nsid w:val="40EB4336"/>
    <w:multiLevelType w:val="hybridMultilevel"/>
    <w:tmpl w:val="80524174"/>
    <w:lvl w:ilvl="0" w:tplc="04090019">
      <w:start w:val="1"/>
      <w:numFmt w:val="lowerLetter"/>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43" w15:restartNumberingAfterBreak="0">
    <w:nsid w:val="422B2B7A"/>
    <w:multiLevelType w:val="hybridMultilevel"/>
    <w:tmpl w:val="2D12982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4" w15:restartNumberingAfterBreak="0">
    <w:nsid w:val="44FD5F46"/>
    <w:multiLevelType w:val="hybridMultilevel"/>
    <w:tmpl w:val="FF46DB64"/>
    <w:lvl w:ilvl="0" w:tplc="04090019">
      <w:start w:val="1"/>
      <w:numFmt w:val="lowerLetter"/>
      <w:lvlText w:val="%1."/>
      <w:lvlJc w:val="left"/>
      <w:pPr>
        <w:tabs>
          <w:tab w:val="num" w:pos="1080"/>
        </w:tabs>
        <w:ind w:left="1080" w:hanging="720"/>
      </w:pPr>
      <w:rPr>
        <w:rFonts w:hint="default"/>
      </w:rPr>
    </w:lvl>
    <w:lvl w:ilvl="1" w:tplc="0680A072">
      <w:start w:val="1"/>
      <w:numFmt w:val="decimal"/>
      <w:lvlText w:val="%2."/>
      <w:lvlJc w:val="left"/>
      <w:pPr>
        <w:tabs>
          <w:tab w:val="num" w:pos="1800"/>
        </w:tabs>
        <w:ind w:left="1800" w:hanging="720"/>
      </w:pPr>
      <w:rPr>
        <w:rFonts w:hint="default"/>
      </w:rPr>
    </w:lvl>
    <w:lvl w:ilvl="2" w:tplc="04090001">
      <w:start w:val="1"/>
      <w:numFmt w:val="bullet"/>
      <w:lvlText w:val=""/>
      <w:lvlJc w:val="left"/>
      <w:pPr>
        <w:tabs>
          <w:tab w:val="num" w:pos="2340"/>
        </w:tabs>
        <w:ind w:left="2340" w:hanging="360"/>
      </w:pPr>
      <w:rPr>
        <w:rFonts w:ascii="Symbol" w:hAnsi="Symbol" w:hint="default"/>
        <w:b w:val="0"/>
        <w:i w:val="0"/>
        <w:color w:val="auto"/>
      </w:r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469F040E"/>
    <w:multiLevelType w:val="hybridMultilevel"/>
    <w:tmpl w:val="7478B8A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47605EE9"/>
    <w:multiLevelType w:val="hybridMultilevel"/>
    <w:tmpl w:val="9524F3F8"/>
    <w:lvl w:ilvl="0" w:tplc="7E0E7704">
      <w:start w:val="1"/>
      <w:numFmt w:val="upperLetter"/>
      <w:lvlText w:val="%1."/>
      <w:lvlJc w:val="left"/>
      <w:pPr>
        <w:tabs>
          <w:tab w:val="num" w:pos="1260"/>
        </w:tabs>
        <w:ind w:left="1260" w:hanging="720"/>
      </w:pPr>
      <w:rPr>
        <w:rFonts w:hint="default"/>
      </w:rPr>
    </w:lvl>
    <w:lvl w:ilvl="1" w:tplc="0409000F">
      <w:start w:val="1"/>
      <w:numFmt w:val="decimal"/>
      <w:lvlText w:val="%2."/>
      <w:lvlJc w:val="left"/>
      <w:pPr>
        <w:tabs>
          <w:tab w:val="num" w:pos="1440"/>
        </w:tabs>
        <w:ind w:left="1440" w:hanging="360"/>
      </w:pPr>
      <w:rPr>
        <w:rFonts w:hint="default"/>
      </w:rPr>
    </w:lvl>
    <w:lvl w:ilvl="2" w:tplc="56567564">
      <w:start w:val="1"/>
      <w:numFmt w:val="decimal"/>
      <w:lvlText w:val="%3."/>
      <w:lvlJc w:val="left"/>
      <w:pPr>
        <w:ind w:left="2340" w:hanging="360"/>
      </w:pPr>
      <w:rPr>
        <w:rFonts w:eastAsia="Times New Roman"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497979A8"/>
    <w:multiLevelType w:val="hybridMultilevel"/>
    <w:tmpl w:val="C8B0ACA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8" w15:restartNumberingAfterBreak="0">
    <w:nsid w:val="49A8742C"/>
    <w:multiLevelType w:val="hybridMultilevel"/>
    <w:tmpl w:val="7222F8B6"/>
    <w:lvl w:ilvl="0" w:tplc="0A5A8FD8">
      <w:start w:val="1"/>
      <w:numFmt w:val="decimal"/>
      <w:lvlText w:val="%1."/>
      <w:lvlJc w:val="left"/>
      <w:pPr>
        <w:ind w:left="450" w:hanging="360"/>
      </w:pPr>
      <w:rPr>
        <w:rFonts w:hint="default"/>
        <w:b w:val="0"/>
      </w:rPr>
    </w:lvl>
    <w:lvl w:ilvl="1" w:tplc="04090019">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9" w15:restartNumberingAfterBreak="0">
    <w:nsid w:val="4B234AC1"/>
    <w:multiLevelType w:val="hybridMultilevel"/>
    <w:tmpl w:val="0212D952"/>
    <w:lvl w:ilvl="0" w:tplc="447A7E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4F0D7B14"/>
    <w:multiLevelType w:val="hybridMultilevel"/>
    <w:tmpl w:val="EED4D75A"/>
    <w:lvl w:ilvl="0" w:tplc="04090003">
      <w:start w:val="1"/>
      <w:numFmt w:val="bullet"/>
      <w:lvlText w:val="o"/>
      <w:lvlJc w:val="left"/>
      <w:pPr>
        <w:ind w:left="2880" w:hanging="360"/>
      </w:pPr>
      <w:rPr>
        <w:rFonts w:ascii="Courier New" w:hAnsi="Courier New" w:cs="Courier New"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51" w15:restartNumberingAfterBreak="0">
    <w:nsid w:val="4F941F3A"/>
    <w:multiLevelType w:val="hybridMultilevel"/>
    <w:tmpl w:val="281AB77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501F06AA"/>
    <w:multiLevelType w:val="hybridMultilevel"/>
    <w:tmpl w:val="7478B8A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501F782C"/>
    <w:multiLevelType w:val="hybridMultilevel"/>
    <w:tmpl w:val="E60CE75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5AC6B2A"/>
    <w:multiLevelType w:val="hybridMultilevel"/>
    <w:tmpl w:val="5E72D76C"/>
    <w:lvl w:ilvl="0" w:tplc="CAEC79D2">
      <w:start w:val="3"/>
      <w:numFmt w:val="decimal"/>
      <w:lvlText w:val="%1."/>
      <w:lvlJc w:val="left"/>
      <w:pPr>
        <w:tabs>
          <w:tab w:val="num" w:pos="1440"/>
        </w:tabs>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56537A2A"/>
    <w:multiLevelType w:val="singleLevel"/>
    <w:tmpl w:val="04090019"/>
    <w:lvl w:ilvl="0">
      <w:start w:val="1"/>
      <w:numFmt w:val="lowerLetter"/>
      <w:lvlText w:val="%1."/>
      <w:lvlJc w:val="left"/>
      <w:pPr>
        <w:ind w:left="720" w:hanging="360"/>
      </w:pPr>
      <w:rPr>
        <w:rFonts w:hint="default"/>
      </w:rPr>
    </w:lvl>
  </w:abstractNum>
  <w:abstractNum w:abstractNumId="56" w15:restartNumberingAfterBreak="0">
    <w:nsid w:val="584170F9"/>
    <w:multiLevelType w:val="hybridMultilevel"/>
    <w:tmpl w:val="8C401B8A"/>
    <w:lvl w:ilvl="0" w:tplc="D63C55DA">
      <w:start w:val="4"/>
      <w:numFmt w:val="decimal"/>
      <w:lvlText w:val="%1."/>
      <w:lvlJc w:val="left"/>
      <w:pPr>
        <w:tabs>
          <w:tab w:val="num" w:pos="1080"/>
        </w:tabs>
        <w:ind w:left="1080" w:hanging="72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7" w15:restartNumberingAfterBreak="0">
    <w:nsid w:val="58DF1C88"/>
    <w:multiLevelType w:val="hybridMultilevel"/>
    <w:tmpl w:val="EC725A4A"/>
    <w:lvl w:ilvl="0" w:tplc="39EA369C">
      <w:start w:val="3"/>
      <w:numFmt w:val="upperLetter"/>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15:restartNumberingAfterBreak="0">
    <w:nsid w:val="5A427266"/>
    <w:multiLevelType w:val="hybridMultilevel"/>
    <w:tmpl w:val="6E7281D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5EDB32FE"/>
    <w:multiLevelType w:val="hybridMultilevel"/>
    <w:tmpl w:val="3F2A95DC"/>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0" w15:restartNumberingAfterBreak="0">
    <w:nsid w:val="626451C0"/>
    <w:multiLevelType w:val="hybridMultilevel"/>
    <w:tmpl w:val="EA1246E6"/>
    <w:lvl w:ilvl="0" w:tplc="0409000F">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4607DDA"/>
    <w:multiLevelType w:val="hybridMultilevel"/>
    <w:tmpl w:val="4C7CC656"/>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62" w15:restartNumberingAfterBreak="0">
    <w:nsid w:val="657B6793"/>
    <w:multiLevelType w:val="hybridMultilevel"/>
    <w:tmpl w:val="5EE291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66D714B8"/>
    <w:multiLevelType w:val="singleLevel"/>
    <w:tmpl w:val="82F0B254"/>
    <w:lvl w:ilvl="0">
      <w:start w:val="1"/>
      <w:numFmt w:val="bullet"/>
      <w:pStyle w:val="ListBullet6"/>
      <w:lvlText w:val=""/>
      <w:lvlJc w:val="left"/>
      <w:pPr>
        <w:tabs>
          <w:tab w:val="num" w:pos="2520"/>
        </w:tabs>
        <w:ind w:left="2160" w:firstLine="0"/>
      </w:pPr>
      <w:rPr>
        <w:rFonts w:ascii="Symbol" w:hAnsi="Symbol" w:hint="default"/>
      </w:rPr>
    </w:lvl>
  </w:abstractNum>
  <w:abstractNum w:abstractNumId="64" w15:restartNumberingAfterBreak="0">
    <w:nsid w:val="67DA70A5"/>
    <w:multiLevelType w:val="hybridMultilevel"/>
    <w:tmpl w:val="E23EE12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68125A42"/>
    <w:multiLevelType w:val="hybridMultilevel"/>
    <w:tmpl w:val="A468DA8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6" w15:restartNumberingAfterBreak="0">
    <w:nsid w:val="68FE3351"/>
    <w:multiLevelType w:val="hybridMultilevel"/>
    <w:tmpl w:val="F2041C72"/>
    <w:lvl w:ilvl="0" w:tplc="04090001">
      <w:start w:val="1"/>
      <w:numFmt w:val="bullet"/>
      <w:lvlText w:val=""/>
      <w:lvlJc w:val="left"/>
      <w:pPr>
        <w:ind w:left="1905" w:hanging="360"/>
      </w:pPr>
      <w:rPr>
        <w:rFonts w:ascii="Symbol" w:hAnsi="Symbol" w:hint="default"/>
      </w:rPr>
    </w:lvl>
    <w:lvl w:ilvl="1" w:tplc="04090003" w:tentative="1">
      <w:start w:val="1"/>
      <w:numFmt w:val="bullet"/>
      <w:lvlText w:val="o"/>
      <w:lvlJc w:val="left"/>
      <w:pPr>
        <w:ind w:left="2625" w:hanging="360"/>
      </w:pPr>
      <w:rPr>
        <w:rFonts w:ascii="Courier New" w:hAnsi="Courier New" w:cs="Courier New" w:hint="default"/>
      </w:rPr>
    </w:lvl>
    <w:lvl w:ilvl="2" w:tplc="04090005" w:tentative="1">
      <w:start w:val="1"/>
      <w:numFmt w:val="bullet"/>
      <w:lvlText w:val=""/>
      <w:lvlJc w:val="left"/>
      <w:pPr>
        <w:ind w:left="3345" w:hanging="360"/>
      </w:pPr>
      <w:rPr>
        <w:rFonts w:ascii="Wingdings" w:hAnsi="Wingdings" w:hint="default"/>
      </w:rPr>
    </w:lvl>
    <w:lvl w:ilvl="3" w:tplc="04090001" w:tentative="1">
      <w:start w:val="1"/>
      <w:numFmt w:val="bullet"/>
      <w:lvlText w:val=""/>
      <w:lvlJc w:val="left"/>
      <w:pPr>
        <w:ind w:left="4065" w:hanging="360"/>
      </w:pPr>
      <w:rPr>
        <w:rFonts w:ascii="Symbol" w:hAnsi="Symbol" w:hint="default"/>
      </w:rPr>
    </w:lvl>
    <w:lvl w:ilvl="4" w:tplc="04090003" w:tentative="1">
      <w:start w:val="1"/>
      <w:numFmt w:val="bullet"/>
      <w:lvlText w:val="o"/>
      <w:lvlJc w:val="left"/>
      <w:pPr>
        <w:ind w:left="4785" w:hanging="360"/>
      </w:pPr>
      <w:rPr>
        <w:rFonts w:ascii="Courier New" w:hAnsi="Courier New" w:cs="Courier New" w:hint="default"/>
      </w:rPr>
    </w:lvl>
    <w:lvl w:ilvl="5" w:tplc="04090005" w:tentative="1">
      <w:start w:val="1"/>
      <w:numFmt w:val="bullet"/>
      <w:lvlText w:val=""/>
      <w:lvlJc w:val="left"/>
      <w:pPr>
        <w:ind w:left="5505" w:hanging="360"/>
      </w:pPr>
      <w:rPr>
        <w:rFonts w:ascii="Wingdings" w:hAnsi="Wingdings" w:hint="default"/>
      </w:rPr>
    </w:lvl>
    <w:lvl w:ilvl="6" w:tplc="04090001" w:tentative="1">
      <w:start w:val="1"/>
      <w:numFmt w:val="bullet"/>
      <w:lvlText w:val=""/>
      <w:lvlJc w:val="left"/>
      <w:pPr>
        <w:ind w:left="6225" w:hanging="360"/>
      </w:pPr>
      <w:rPr>
        <w:rFonts w:ascii="Symbol" w:hAnsi="Symbol" w:hint="default"/>
      </w:rPr>
    </w:lvl>
    <w:lvl w:ilvl="7" w:tplc="04090003" w:tentative="1">
      <w:start w:val="1"/>
      <w:numFmt w:val="bullet"/>
      <w:lvlText w:val="o"/>
      <w:lvlJc w:val="left"/>
      <w:pPr>
        <w:ind w:left="6945" w:hanging="360"/>
      </w:pPr>
      <w:rPr>
        <w:rFonts w:ascii="Courier New" w:hAnsi="Courier New" w:cs="Courier New" w:hint="default"/>
      </w:rPr>
    </w:lvl>
    <w:lvl w:ilvl="8" w:tplc="04090005" w:tentative="1">
      <w:start w:val="1"/>
      <w:numFmt w:val="bullet"/>
      <w:lvlText w:val=""/>
      <w:lvlJc w:val="left"/>
      <w:pPr>
        <w:ind w:left="7665" w:hanging="360"/>
      </w:pPr>
      <w:rPr>
        <w:rFonts w:ascii="Wingdings" w:hAnsi="Wingdings" w:hint="default"/>
      </w:rPr>
    </w:lvl>
  </w:abstractNum>
  <w:abstractNum w:abstractNumId="67" w15:restartNumberingAfterBreak="0">
    <w:nsid w:val="6977450C"/>
    <w:multiLevelType w:val="hybridMultilevel"/>
    <w:tmpl w:val="8932E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6AC71E9F"/>
    <w:multiLevelType w:val="hybridMultilevel"/>
    <w:tmpl w:val="B516B1F0"/>
    <w:lvl w:ilvl="0" w:tplc="A818212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AF056CF"/>
    <w:multiLevelType w:val="multilevel"/>
    <w:tmpl w:val="2F0AE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C001393"/>
    <w:multiLevelType w:val="hybridMultilevel"/>
    <w:tmpl w:val="D0F86932"/>
    <w:lvl w:ilvl="0" w:tplc="04090001">
      <w:start w:val="1"/>
      <w:numFmt w:val="bullet"/>
      <w:lvlText w:val=""/>
      <w:lvlJc w:val="left"/>
      <w:pPr>
        <w:ind w:left="2865" w:hanging="360"/>
      </w:pPr>
      <w:rPr>
        <w:rFonts w:ascii="Symbol" w:hAnsi="Symbol" w:hint="default"/>
      </w:rPr>
    </w:lvl>
    <w:lvl w:ilvl="1" w:tplc="04090003" w:tentative="1">
      <w:start w:val="1"/>
      <w:numFmt w:val="bullet"/>
      <w:lvlText w:val="o"/>
      <w:lvlJc w:val="left"/>
      <w:pPr>
        <w:ind w:left="3585" w:hanging="360"/>
      </w:pPr>
      <w:rPr>
        <w:rFonts w:ascii="Courier New" w:hAnsi="Courier New" w:cs="Courier New" w:hint="default"/>
      </w:rPr>
    </w:lvl>
    <w:lvl w:ilvl="2" w:tplc="04090005" w:tentative="1">
      <w:start w:val="1"/>
      <w:numFmt w:val="bullet"/>
      <w:lvlText w:val=""/>
      <w:lvlJc w:val="left"/>
      <w:pPr>
        <w:ind w:left="4305" w:hanging="360"/>
      </w:pPr>
      <w:rPr>
        <w:rFonts w:ascii="Wingdings" w:hAnsi="Wingdings" w:hint="default"/>
      </w:rPr>
    </w:lvl>
    <w:lvl w:ilvl="3" w:tplc="04090001" w:tentative="1">
      <w:start w:val="1"/>
      <w:numFmt w:val="bullet"/>
      <w:lvlText w:val=""/>
      <w:lvlJc w:val="left"/>
      <w:pPr>
        <w:ind w:left="5025" w:hanging="360"/>
      </w:pPr>
      <w:rPr>
        <w:rFonts w:ascii="Symbol" w:hAnsi="Symbol" w:hint="default"/>
      </w:rPr>
    </w:lvl>
    <w:lvl w:ilvl="4" w:tplc="04090003" w:tentative="1">
      <w:start w:val="1"/>
      <w:numFmt w:val="bullet"/>
      <w:lvlText w:val="o"/>
      <w:lvlJc w:val="left"/>
      <w:pPr>
        <w:ind w:left="5745" w:hanging="360"/>
      </w:pPr>
      <w:rPr>
        <w:rFonts w:ascii="Courier New" w:hAnsi="Courier New" w:cs="Courier New" w:hint="default"/>
      </w:rPr>
    </w:lvl>
    <w:lvl w:ilvl="5" w:tplc="04090005" w:tentative="1">
      <w:start w:val="1"/>
      <w:numFmt w:val="bullet"/>
      <w:lvlText w:val=""/>
      <w:lvlJc w:val="left"/>
      <w:pPr>
        <w:ind w:left="6465" w:hanging="360"/>
      </w:pPr>
      <w:rPr>
        <w:rFonts w:ascii="Wingdings" w:hAnsi="Wingdings" w:hint="default"/>
      </w:rPr>
    </w:lvl>
    <w:lvl w:ilvl="6" w:tplc="04090001" w:tentative="1">
      <w:start w:val="1"/>
      <w:numFmt w:val="bullet"/>
      <w:lvlText w:val=""/>
      <w:lvlJc w:val="left"/>
      <w:pPr>
        <w:ind w:left="7185" w:hanging="360"/>
      </w:pPr>
      <w:rPr>
        <w:rFonts w:ascii="Symbol" w:hAnsi="Symbol" w:hint="default"/>
      </w:rPr>
    </w:lvl>
    <w:lvl w:ilvl="7" w:tplc="04090003" w:tentative="1">
      <w:start w:val="1"/>
      <w:numFmt w:val="bullet"/>
      <w:lvlText w:val="o"/>
      <w:lvlJc w:val="left"/>
      <w:pPr>
        <w:ind w:left="7905" w:hanging="360"/>
      </w:pPr>
      <w:rPr>
        <w:rFonts w:ascii="Courier New" w:hAnsi="Courier New" w:cs="Courier New" w:hint="default"/>
      </w:rPr>
    </w:lvl>
    <w:lvl w:ilvl="8" w:tplc="04090005" w:tentative="1">
      <w:start w:val="1"/>
      <w:numFmt w:val="bullet"/>
      <w:lvlText w:val=""/>
      <w:lvlJc w:val="left"/>
      <w:pPr>
        <w:ind w:left="8625" w:hanging="360"/>
      </w:pPr>
      <w:rPr>
        <w:rFonts w:ascii="Wingdings" w:hAnsi="Wingdings" w:hint="default"/>
      </w:rPr>
    </w:lvl>
  </w:abstractNum>
  <w:abstractNum w:abstractNumId="71" w15:restartNumberingAfterBreak="0">
    <w:nsid w:val="6C4D227B"/>
    <w:multiLevelType w:val="hybridMultilevel"/>
    <w:tmpl w:val="FE9A15D8"/>
    <w:lvl w:ilvl="0" w:tplc="30080FEC">
      <w:start w:val="1"/>
      <w:numFmt w:val="bullet"/>
      <w:lvlText w:val=""/>
      <w:lvlJc w:val="left"/>
      <w:pPr>
        <w:tabs>
          <w:tab w:val="num" w:pos="1080"/>
        </w:tabs>
        <w:ind w:left="1080" w:hanging="360"/>
      </w:pPr>
      <w:rPr>
        <w:rFonts w:ascii="Symbol" w:hAnsi="Symbol" w:hint="default"/>
        <w:sz w:val="24"/>
        <w:szCs w:val="24"/>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2" w15:restartNumberingAfterBreak="0">
    <w:nsid w:val="6D2040E5"/>
    <w:multiLevelType w:val="hybridMultilevel"/>
    <w:tmpl w:val="86EA5CD6"/>
    <w:lvl w:ilvl="0" w:tplc="5DE23A2A">
      <w:start w:val="2"/>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3" w15:restartNumberingAfterBreak="0">
    <w:nsid w:val="73BF29CA"/>
    <w:multiLevelType w:val="hybridMultilevel"/>
    <w:tmpl w:val="FCE817D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42B58DE"/>
    <w:multiLevelType w:val="hybridMultilevel"/>
    <w:tmpl w:val="01DA7BEE"/>
    <w:lvl w:ilvl="0" w:tplc="04090019">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5" w15:restartNumberingAfterBreak="0">
    <w:nsid w:val="751D2479"/>
    <w:multiLevelType w:val="multilevel"/>
    <w:tmpl w:val="E92CD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64B74B7"/>
    <w:multiLevelType w:val="hybridMultilevel"/>
    <w:tmpl w:val="35380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66A00A3"/>
    <w:multiLevelType w:val="hybridMultilevel"/>
    <w:tmpl w:val="C09CC156"/>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2CCE3546">
      <w:start w:val="1"/>
      <w:numFmt w:val="bullet"/>
      <w:lvlText w:val=""/>
      <w:lvlJc w:val="left"/>
      <w:pPr>
        <w:tabs>
          <w:tab w:val="num" w:pos="2340"/>
        </w:tabs>
        <w:ind w:left="2340" w:hanging="360"/>
      </w:pPr>
      <w:rPr>
        <w:rFonts w:ascii="Symbol" w:hAnsi="Symbol" w:hint="default"/>
        <w:b w:val="0"/>
        <w:i w:val="0"/>
        <w:color w:val="auto"/>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770C5588"/>
    <w:multiLevelType w:val="singleLevel"/>
    <w:tmpl w:val="1EC834C6"/>
    <w:lvl w:ilvl="0">
      <w:start w:val="1"/>
      <w:numFmt w:val="decimal"/>
      <w:pStyle w:val="listnum"/>
      <w:lvlText w:val="%1."/>
      <w:lvlJc w:val="left"/>
      <w:pPr>
        <w:tabs>
          <w:tab w:val="num" w:pos="360"/>
        </w:tabs>
        <w:ind w:left="0" w:firstLine="0"/>
      </w:pPr>
    </w:lvl>
  </w:abstractNum>
  <w:abstractNum w:abstractNumId="79" w15:restartNumberingAfterBreak="0">
    <w:nsid w:val="79AB6691"/>
    <w:multiLevelType w:val="hybridMultilevel"/>
    <w:tmpl w:val="E05495D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79F927FA"/>
    <w:multiLevelType w:val="hybridMultilevel"/>
    <w:tmpl w:val="8210377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7DB8424A"/>
    <w:multiLevelType w:val="hybridMultilevel"/>
    <w:tmpl w:val="100AB3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F7B6CA9"/>
    <w:multiLevelType w:val="hybridMultilevel"/>
    <w:tmpl w:val="64941C8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8"/>
  </w:num>
  <w:num w:numId="2">
    <w:abstractNumId w:val="5"/>
  </w:num>
  <w:num w:numId="3">
    <w:abstractNumId w:val="4"/>
  </w:num>
  <w:num w:numId="4">
    <w:abstractNumId w:val="55"/>
  </w:num>
  <w:num w:numId="5">
    <w:abstractNumId w:val="20"/>
  </w:num>
  <w:num w:numId="6">
    <w:abstractNumId w:val="63"/>
  </w:num>
  <w:num w:numId="7">
    <w:abstractNumId w:val="34"/>
  </w:num>
  <w:num w:numId="8">
    <w:abstractNumId w:val="78"/>
  </w:num>
  <w:num w:numId="9">
    <w:abstractNumId w:val="6"/>
  </w:num>
  <w:num w:numId="10">
    <w:abstractNumId w:val="10"/>
  </w:num>
  <w:num w:numId="11">
    <w:abstractNumId w:val="7"/>
  </w:num>
  <w:num w:numId="12">
    <w:abstractNumId w:val="3"/>
  </w:num>
  <w:num w:numId="13">
    <w:abstractNumId w:val="2"/>
  </w:num>
  <w:num w:numId="14">
    <w:abstractNumId w:val="1"/>
  </w:num>
  <w:num w:numId="15">
    <w:abstractNumId w:val="0"/>
  </w:num>
  <w:num w:numId="16">
    <w:abstractNumId w:val="33"/>
  </w:num>
  <w:num w:numId="17">
    <w:abstractNumId w:val="82"/>
  </w:num>
  <w:num w:numId="18">
    <w:abstractNumId w:val="62"/>
  </w:num>
  <w:num w:numId="19">
    <w:abstractNumId w:val="40"/>
  </w:num>
  <w:num w:numId="20">
    <w:abstractNumId w:val="58"/>
  </w:num>
  <w:num w:numId="21">
    <w:abstractNumId w:val="22"/>
  </w:num>
  <w:num w:numId="22">
    <w:abstractNumId w:val="30"/>
  </w:num>
  <w:num w:numId="23">
    <w:abstractNumId w:val="17"/>
  </w:num>
  <w:num w:numId="24">
    <w:abstractNumId w:val="45"/>
  </w:num>
  <w:num w:numId="25">
    <w:abstractNumId w:val="36"/>
  </w:num>
  <w:num w:numId="26">
    <w:abstractNumId w:val="37"/>
  </w:num>
  <w:num w:numId="27">
    <w:abstractNumId w:val="44"/>
  </w:num>
  <w:num w:numId="28">
    <w:abstractNumId w:val="74"/>
  </w:num>
  <w:num w:numId="29">
    <w:abstractNumId w:val="15"/>
  </w:num>
  <w:num w:numId="30">
    <w:abstractNumId w:val="26"/>
  </w:num>
  <w:num w:numId="31">
    <w:abstractNumId w:val="47"/>
  </w:num>
  <w:num w:numId="32">
    <w:abstractNumId w:val="70"/>
  </w:num>
  <w:num w:numId="33">
    <w:abstractNumId w:val="13"/>
  </w:num>
  <w:num w:numId="34">
    <w:abstractNumId w:val="41"/>
  </w:num>
  <w:num w:numId="35">
    <w:abstractNumId w:val="18"/>
  </w:num>
  <w:num w:numId="36">
    <w:abstractNumId w:val="32"/>
  </w:num>
  <w:num w:numId="37">
    <w:abstractNumId w:val="80"/>
  </w:num>
  <w:num w:numId="38">
    <w:abstractNumId w:val="14"/>
  </w:num>
  <w:num w:numId="39">
    <w:abstractNumId w:val="57"/>
  </w:num>
  <w:num w:numId="40">
    <w:abstractNumId w:val="64"/>
  </w:num>
  <w:num w:numId="41">
    <w:abstractNumId w:val="56"/>
  </w:num>
  <w:num w:numId="42">
    <w:abstractNumId w:val="46"/>
  </w:num>
  <w:num w:numId="43">
    <w:abstractNumId w:val="71"/>
  </w:num>
  <w:num w:numId="44">
    <w:abstractNumId w:val="35"/>
  </w:num>
  <w:num w:numId="45">
    <w:abstractNumId w:val="25"/>
  </w:num>
  <w:num w:numId="46">
    <w:abstractNumId w:val="52"/>
  </w:num>
  <w:num w:numId="47">
    <w:abstractNumId w:val="51"/>
  </w:num>
  <w:num w:numId="48">
    <w:abstractNumId w:val="72"/>
  </w:num>
  <w:num w:numId="49">
    <w:abstractNumId w:val="29"/>
  </w:num>
  <w:num w:numId="50">
    <w:abstractNumId w:val="77"/>
  </w:num>
  <w:num w:numId="51">
    <w:abstractNumId w:val="60"/>
  </w:num>
  <w:num w:numId="52">
    <w:abstractNumId w:val="66"/>
  </w:num>
  <w:num w:numId="53">
    <w:abstractNumId w:val="49"/>
  </w:num>
  <w:num w:numId="54">
    <w:abstractNumId w:val="23"/>
  </w:num>
  <w:num w:numId="55">
    <w:abstractNumId w:val="54"/>
  </w:num>
  <w:num w:numId="56">
    <w:abstractNumId w:val="48"/>
  </w:num>
  <w:num w:numId="57">
    <w:abstractNumId w:val="79"/>
  </w:num>
  <w:num w:numId="58">
    <w:abstractNumId w:val="76"/>
  </w:num>
  <w:num w:numId="59">
    <w:abstractNumId w:val="24"/>
  </w:num>
  <w:num w:numId="60">
    <w:abstractNumId w:val="59"/>
  </w:num>
  <w:num w:numId="61">
    <w:abstractNumId w:val="28"/>
  </w:num>
  <w:num w:numId="62">
    <w:abstractNumId w:val="19"/>
  </w:num>
  <w:num w:numId="63">
    <w:abstractNumId w:val="31"/>
  </w:num>
  <w:num w:numId="64">
    <w:abstractNumId w:val="53"/>
  </w:num>
  <w:num w:numId="65">
    <w:abstractNumId w:val="11"/>
  </w:num>
  <w:num w:numId="66">
    <w:abstractNumId w:val="73"/>
  </w:num>
  <w:num w:numId="67">
    <w:abstractNumId w:val="42"/>
  </w:num>
  <w:num w:numId="68">
    <w:abstractNumId w:val="81"/>
  </w:num>
  <w:num w:numId="69">
    <w:abstractNumId w:val="27"/>
  </w:num>
  <w:num w:numId="70">
    <w:abstractNumId w:val="38"/>
  </w:num>
  <w:num w:numId="71">
    <w:abstractNumId w:val="50"/>
  </w:num>
  <w:num w:numId="72">
    <w:abstractNumId w:val="68"/>
  </w:num>
  <w:num w:numId="73">
    <w:abstractNumId w:val="69"/>
  </w:num>
  <w:num w:numId="74">
    <w:abstractNumId w:val="75"/>
  </w:num>
  <w:num w:numId="75">
    <w:abstractNumId w:val="21"/>
  </w:num>
  <w:num w:numId="76">
    <w:abstractNumId w:val="67"/>
  </w:num>
  <w:num w:numId="77">
    <w:abstractNumId w:val="9"/>
  </w:num>
  <w:num w:numId="78">
    <w:abstractNumId w:val="65"/>
  </w:num>
  <w:num w:numId="79">
    <w:abstractNumId w:val="12"/>
  </w:num>
  <w:num w:numId="80">
    <w:abstractNumId w:val="16"/>
  </w:num>
  <w:num w:numId="81">
    <w:abstractNumId w:val="43"/>
  </w:num>
  <w:num w:numId="8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9"/>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3CC9"/>
    <w:rsid w:val="000019E1"/>
    <w:rsid w:val="000022A4"/>
    <w:rsid w:val="0000571B"/>
    <w:rsid w:val="00006218"/>
    <w:rsid w:val="00007E9D"/>
    <w:rsid w:val="000122BD"/>
    <w:rsid w:val="0001540D"/>
    <w:rsid w:val="00016ABB"/>
    <w:rsid w:val="00017028"/>
    <w:rsid w:val="000228E2"/>
    <w:rsid w:val="00022A62"/>
    <w:rsid w:val="0002514A"/>
    <w:rsid w:val="00025E6A"/>
    <w:rsid w:val="00030B44"/>
    <w:rsid w:val="00036E4B"/>
    <w:rsid w:val="0003716E"/>
    <w:rsid w:val="00037E66"/>
    <w:rsid w:val="00041AD7"/>
    <w:rsid w:val="00043FF6"/>
    <w:rsid w:val="000460F8"/>
    <w:rsid w:val="00053E6A"/>
    <w:rsid w:val="00065042"/>
    <w:rsid w:val="00067C2E"/>
    <w:rsid w:val="00072D09"/>
    <w:rsid w:val="00076B91"/>
    <w:rsid w:val="000833A0"/>
    <w:rsid w:val="0008366C"/>
    <w:rsid w:val="0008541B"/>
    <w:rsid w:val="000872B8"/>
    <w:rsid w:val="000917C4"/>
    <w:rsid w:val="00093CC0"/>
    <w:rsid w:val="000951EE"/>
    <w:rsid w:val="000A7170"/>
    <w:rsid w:val="000B4611"/>
    <w:rsid w:val="000B4F94"/>
    <w:rsid w:val="000B5A0C"/>
    <w:rsid w:val="000C1BE6"/>
    <w:rsid w:val="000C22C7"/>
    <w:rsid w:val="000C3734"/>
    <w:rsid w:val="000D1806"/>
    <w:rsid w:val="000D2600"/>
    <w:rsid w:val="000D526E"/>
    <w:rsid w:val="000D579B"/>
    <w:rsid w:val="000E033F"/>
    <w:rsid w:val="000E6BA3"/>
    <w:rsid w:val="000F7858"/>
    <w:rsid w:val="00113DD1"/>
    <w:rsid w:val="001211DE"/>
    <w:rsid w:val="00127821"/>
    <w:rsid w:val="001304BD"/>
    <w:rsid w:val="0013108E"/>
    <w:rsid w:val="00131604"/>
    <w:rsid w:val="00133DCC"/>
    <w:rsid w:val="00135AC3"/>
    <w:rsid w:val="001370CD"/>
    <w:rsid w:val="00142BF4"/>
    <w:rsid w:val="0014343F"/>
    <w:rsid w:val="00144287"/>
    <w:rsid w:val="00145E15"/>
    <w:rsid w:val="00146824"/>
    <w:rsid w:val="00146E14"/>
    <w:rsid w:val="001478CE"/>
    <w:rsid w:val="001503D1"/>
    <w:rsid w:val="001530D2"/>
    <w:rsid w:val="001544AD"/>
    <w:rsid w:val="001555EF"/>
    <w:rsid w:val="00156941"/>
    <w:rsid w:val="001569F4"/>
    <w:rsid w:val="00157A94"/>
    <w:rsid w:val="00160233"/>
    <w:rsid w:val="0016786F"/>
    <w:rsid w:val="0017635A"/>
    <w:rsid w:val="001830CA"/>
    <w:rsid w:val="001841C6"/>
    <w:rsid w:val="001844B9"/>
    <w:rsid w:val="001853C2"/>
    <w:rsid w:val="00185A20"/>
    <w:rsid w:val="00186365"/>
    <w:rsid w:val="00187A84"/>
    <w:rsid w:val="00190ADD"/>
    <w:rsid w:val="00192092"/>
    <w:rsid w:val="001925C7"/>
    <w:rsid w:val="00193299"/>
    <w:rsid w:val="00195334"/>
    <w:rsid w:val="001A00B3"/>
    <w:rsid w:val="001A4E60"/>
    <w:rsid w:val="001A79BF"/>
    <w:rsid w:val="001B3F66"/>
    <w:rsid w:val="001B606C"/>
    <w:rsid w:val="001C1377"/>
    <w:rsid w:val="001C2133"/>
    <w:rsid w:val="001D580F"/>
    <w:rsid w:val="001E3445"/>
    <w:rsid w:val="001E4D25"/>
    <w:rsid w:val="001F0489"/>
    <w:rsid w:val="001F0F7C"/>
    <w:rsid w:val="001F13BC"/>
    <w:rsid w:val="001F512A"/>
    <w:rsid w:val="001F5325"/>
    <w:rsid w:val="00200B7C"/>
    <w:rsid w:val="002016BB"/>
    <w:rsid w:val="00205790"/>
    <w:rsid w:val="00212E56"/>
    <w:rsid w:val="00223F53"/>
    <w:rsid w:val="002265F0"/>
    <w:rsid w:val="00240118"/>
    <w:rsid w:val="002449FD"/>
    <w:rsid w:val="00245CC0"/>
    <w:rsid w:val="00247FD9"/>
    <w:rsid w:val="00255EED"/>
    <w:rsid w:val="00272BFB"/>
    <w:rsid w:val="00274C20"/>
    <w:rsid w:val="00283BBB"/>
    <w:rsid w:val="00285C4B"/>
    <w:rsid w:val="002872DF"/>
    <w:rsid w:val="002902F2"/>
    <w:rsid w:val="00291A1F"/>
    <w:rsid w:val="002922BF"/>
    <w:rsid w:val="0029247F"/>
    <w:rsid w:val="00293DC5"/>
    <w:rsid w:val="00295B79"/>
    <w:rsid w:val="002A2A31"/>
    <w:rsid w:val="002A4D16"/>
    <w:rsid w:val="002B013A"/>
    <w:rsid w:val="002B2101"/>
    <w:rsid w:val="002B4C06"/>
    <w:rsid w:val="002C35F4"/>
    <w:rsid w:val="002C74C0"/>
    <w:rsid w:val="002C7A7B"/>
    <w:rsid w:val="002C7B2D"/>
    <w:rsid w:val="002D3C59"/>
    <w:rsid w:val="002E063B"/>
    <w:rsid w:val="002E1745"/>
    <w:rsid w:val="002F46A1"/>
    <w:rsid w:val="002F50FF"/>
    <w:rsid w:val="003029B7"/>
    <w:rsid w:val="00307C26"/>
    <w:rsid w:val="00313C7A"/>
    <w:rsid w:val="00316DF0"/>
    <w:rsid w:val="0032096E"/>
    <w:rsid w:val="00320D93"/>
    <w:rsid w:val="003304FE"/>
    <w:rsid w:val="003306CC"/>
    <w:rsid w:val="003321B3"/>
    <w:rsid w:val="00332606"/>
    <w:rsid w:val="003338D6"/>
    <w:rsid w:val="00335C83"/>
    <w:rsid w:val="00337703"/>
    <w:rsid w:val="00350BA4"/>
    <w:rsid w:val="00354049"/>
    <w:rsid w:val="00354B45"/>
    <w:rsid w:val="00355110"/>
    <w:rsid w:val="00357993"/>
    <w:rsid w:val="00364795"/>
    <w:rsid w:val="00365D31"/>
    <w:rsid w:val="00381456"/>
    <w:rsid w:val="0038186E"/>
    <w:rsid w:val="003820DF"/>
    <w:rsid w:val="0038463A"/>
    <w:rsid w:val="0038789C"/>
    <w:rsid w:val="00390C6B"/>
    <w:rsid w:val="003935F3"/>
    <w:rsid w:val="00393981"/>
    <w:rsid w:val="00394BA6"/>
    <w:rsid w:val="003952B0"/>
    <w:rsid w:val="003956B1"/>
    <w:rsid w:val="00395745"/>
    <w:rsid w:val="00396056"/>
    <w:rsid w:val="003A2C52"/>
    <w:rsid w:val="003A3AD4"/>
    <w:rsid w:val="003A47D2"/>
    <w:rsid w:val="003B0946"/>
    <w:rsid w:val="003B1D35"/>
    <w:rsid w:val="003B2514"/>
    <w:rsid w:val="003B3576"/>
    <w:rsid w:val="003B4713"/>
    <w:rsid w:val="003B5500"/>
    <w:rsid w:val="003B5747"/>
    <w:rsid w:val="003B73E7"/>
    <w:rsid w:val="003C19D7"/>
    <w:rsid w:val="003C28A9"/>
    <w:rsid w:val="003C7550"/>
    <w:rsid w:val="003E2A8A"/>
    <w:rsid w:val="003E5AED"/>
    <w:rsid w:val="003E62D6"/>
    <w:rsid w:val="003F0701"/>
    <w:rsid w:val="003F071D"/>
    <w:rsid w:val="0040013B"/>
    <w:rsid w:val="00406504"/>
    <w:rsid w:val="0041081C"/>
    <w:rsid w:val="004215CE"/>
    <w:rsid w:val="00422E68"/>
    <w:rsid w:val="00430B8B"/>
    <w:rsid w:val="00431C5D"/>
    <w:rsid w:val="004346F9"/>
    <w:rsid w:val="00437FC3"/>
    <w:rsid w:val="0044022C"/>
    <w:rsid w:val="004513FD"/>
    <w:rsid w:val="00460808"/>
    <w:rsid w:val="00460BF7"/>
    <w:rsid w:val="00465707"/>
    <w:rsid w:val="0047111B"/>
    <w:rsid w:val="00471C4E"/>
    <w:rsid w:val="00472172"/>
    <w:rsid w:val="0047261E"/>
    <w:rsid w:val="00473D15"/>
    <w:rsid w:val="0047484B"/>
    <w:rsid w:val="00480E4E"/>
    <w:rsid w:val="00485892"/>
    <w:rsid w:val="00491424"/>
    <w:rsid w:val="004A1906"/>
    <w:rsid w:val="004A2F11"/>
    <w:rsid w:val="004A3E68"/>
    <w:rsid w:val="004B18A4"/>
    <w:rsid w:val="004B2C44"/>
    <w:rsid w:val="004B4CF2"/>
    <w:rsid w:val="004B6C66"/>
    <w:rsid w:val="004B7BC5"/>
    <w:rsid w:val="004C1864"/>
    <w:rsid w:val="004D1A44"/>
    <w:rsid w:val="004D3759"/>
    <w:rsid w:val="004D3E5A"/>
    <w:rsid w:val="004D4928"/>
    <w:rsid w:val="004E23D9"/>
    <w:rsid w:val="004E6BE5"/>
    <w:rsid w:val="004F14B0"/>
    <w:rsid w:val="0050495D"/>
    <w:rsid w:val="00506C38"/>
    <w:rsid w:val="00507DF4"/>
    <w:rsid w:val="005112BD"/>
    <w:rsid w:val="0051151A"/>
    <w:rsid w:val="005137B5"/>
    <w:rsid w:val="00515088"/>
    <w:rsid w:val="00517D7C"/>
    <w:rsid w:val="005204D0"/>
    <w:rsid w:val="00525536"/>
    <w:rsid w:val="00525FBD"/>
    <w:rsid w:val="00530F60"/>
    <w:rsid w:val="00536582"/>
    <w:rsid w:val="005427F9"/>
    <w:rsid w:val="00543A0A"/>
    <w:rsid w:val="00554188"/>
    <w:rsid w:val="005565AE"/>
    <w:rsid w:val="005602B1"/>
    <w:rsid w:val="0056136D"/>
    <w:rsid w:val="00576040"/>
    <w:rsid w:val="0057798C"/>
    <w:rsid w:val="00584016"/>
    <w:rsid w:val="005848DB"/>
    <w:rsid w:val="0059398C"/>
    <w:rsid w:val="005A4E21"/>
    <w:rsid w:val="005A7CB5"/>
    <w:rsid w:val="005A7E57"/>
    <w:rsid w:val="005B3235"/>
    <w:rsid w:val="005B3C69"/>
    <w:rsid w:val="005C51E2"/>
    <w:rsid w:val="005D0C65"/>
    <w:rsid w:val="005D4415"/>
    <w:rsid w:val="005D4733"/>
    <w:rsid w:val="005E2753"/>
    <w:rsid w:val="005E4F52"/>
    <w:rsid w:val="005E79A0"/>
    <w:rsid w:val="005F338F"/>
    <w:rsid w:val="005F4C19"/>
    <w:rsid w:val="005F6745"/>
    <w:rsid w:val="005F6DDB"/>
    <w:rsid w:val="00605526"/>
    <w:rsid w:val="00607B3D"/>
    <w:rsid w:val="006124C5"/>
    <w:rsid w:val="00612983"/>
    <w:rsid w:val="00613046"/>
    <w:rsid w:val="00614D2F"/>
    <w:rsid w:val="00616D93"/>
    <w:rsid w:val="00621966"/>
    <w:rsid w:val="00624247"/>
    <w:rsid w:val="00625ADD"/>
    <w:rsid w:val="00627F0F"/>
    <w:rsid w:val="00627FB7"/>
    <w:rsid w:val="00630666"/>
    <w:rsid w:val="00634D2B"/>
    <w:rsid w:val="006366CB"/>
    <w:rsid w:val="00642BBC"/>
    <w:rsid w:val="00652E14"/>
    <w:rsid w:val="006652C1"/>
    <w:rsid w:val="00665EA3"/>
    <w:rsid w:val="00670911"/>
    <w:rsid w:val="00672DE7"/>
    <w:rsid w:val="00672E1F"/>
    <w:rsid w:val="006744F3"/>
    <w:rsid w:val="00675E27"/>
    <w:rsid w:val="00676E6C"/>
    <w:rsid w:val="00680862"/>
    <w:rsid w:val="00680AB0"/>
    <w:rsid w:val="00683D51"/>
    <w:rsid w:val="0069073B"/>
    <w:rsid w:val="006926A2"/>
    <w:rsid w:val="006962BA"/>
    <w:rsid w:val="006A19B5"/>
    <w:rsid w:val="006A3D08"/>
    <w:rsid w:val="006A63B8"/>
    <w:rsid w:val="006B0501"/>
    <w:rsid w:val="006B190E"/>
    <w:rsid w:val="006B45CE"/>
    <w:rsid w:val="006B5C1E"/>
    <w:rsid w:val="006C403E"/>
    <w:rsid w:val="006C6116"/>
    <w:rsid w:val="006C6ECF"/>
    <w:rsid w:val="006D3669"/>
    <w:rsid w:val="006D6E01"/>
    <w:rsid w:val="006E0082"/>
    <w:rsid w:val="006E02EE"/>
    <w:rsid w:val="006E72D7"/>
    <w:rsid w:val="006E7A79"/>
    <w:rsid w:val="006E7C2B"/>
    <w:rsid w:val="006F07F9"/>
    <w:rsid w:val="006F1F10"/>
    <w:rsid w:val="006F20E2"/>
    <w:rsid w:val="006F5E9C"/>
    <w:rsid w:val="00702164"/>
    <w:rsid w:val="007036A5"/>
    <w:rsid w:val="00715509"/>
    <w:rsid w:val="00715B7D"/>
    <w:rsid w:val="007200D4"/>
    <w:rsid w:val="00722453"/>
    <w:rsid w:val="00727250"/>
    <w:rsid w:val="00727C47"/>
    <w:rsid w:val="00736E49"/>
    <w:rsid w:val="007404DF"/>
    <w:rsid w:val="00740BE9"/>
    <w:rsid w:val="00742623"/>
    <w:rsid w:val="00743E18"/>
    <w:rsid w:val="007464E9"/>
    <w:rsid w:val="00757933"/>
    <w:rsid w:val="00762C73"/>
    <w:rsid w:val="0076772A"/>
    <w:rsid w:val="00770DB0"/>
    <w:rsid w:val="0077293E"/>
    <w:rsid w:val="007734FA"/>
    <w:rsid w:val="007744F3"/>
    <w:rsid w:val="007840EE"/>
    <w:rsid w:val="00785A1A"/>
    <w:rsid w:val="00794CA9"/>
    <w:rsid w:val="007A416B"/>
    <w:rsid w:val="007A4BEC"/>
    <w:rsid w:val="007A749F"/>
    <w:rsid w:val="007B0BAD"/>
    <w:rsid w:val="007B2783"/>
    <w:rsid w:val="007B6BFA"/>
    <w:rsid w:val="007C191D"/>
    <w:rsid w:val="007D3EE5"/>
    <w:rsid w:val="007E0CC6"/>
    <w:rsid w:val="007E7A46"/>
    <w:rsid w:val="008023EE"/>
    <w:rsid w:val="00807B17"/>
    <w:rsid w:val="0081229A"/>
    <w:rsid w:val="0081744D"/>
    <w:rsid w:val="00824162"/>
    <w:rsid w:val="0082441A"/>
    <w:rsid w:val="00824783"/>
    <w:rsid w:val="00831AF3"/>
    <w:rsid w:val="0083212F"/>
    <w:rsid w:val="008407F9"/>
    <w:rsid w:val="008476FF"/>
    <w:rsid w:val="008477F1"/>
    <w:rsid w:val="00847A1B"/>
    <w:rsid w:val="00850986"/>
    <w:rsid w:val="008603F8"/>
    <w:rsid w:val="0086290E"/>
    <w:rsid w:val="00865EE5"/>
    <w:rsid w:val="00871818"/>
    <w:rsid w:val="00871D85"/>
    <w:rsid w:val="008739F4"/>
    <w:rsid w:val="00877C4D"/>
    <w:rsid w:val="00884E25"/>
    <w:rsid w:val="00886668"/>
    <w:rsid w:val="0089011F"/>
    <w:rsid w:val="00895A2B"/>
    <w:rsid w:val="008974C0"/>
    <w:rsid w:val="00897D20"/>
    <w:rsid w:val="008A4CD7"/>
    <w:rsid w:val="008A569C"/>
    <w:rsid w:val="008A5732"/>
    <w:rsid w:val="008B5061"/>
    <w:rsid w:val="008B638C"/>
    <w:rsid w:val="008B7BD2"/>
    <w:rsid w:val="008C0D8D"/>
    <w:rsid w:val="008C259B"/>
    <w:rsid w:val="008C5E96"/>
    <w:rsid w:val="008D1952"/>
    <w:rsid w:val="008D1F22"/>
    <w:rsid w:val="008D51D6"/>
    <w:rsid w:val="008D6AD0"/>
    <w:rsid w:val="008E4AEC"/>
    <w:rsid w:val="008F046D"/>
    <w:rsid w:val="008F0D23"/>
    <w:rsid w:val="008F15B6"/>
    <w:rsid w:val="00903FB6"/>
    <w:rsid w:val="009054CC"/>
    <w:rsid w:val="00910557"/>
    <w:rsid w:val="009117E4"/>
    <w:rsid w:val="00914480"/>
    <w:rsid w:val="00917D58"/>
    <w:rsid w:val="0092194D"/>
    <w:rsid w:val="00922623"/>
    <w:rsid w:val="009241EA"/>
    <w:rsid w:val="009267C1"/>
    <w:rsid w:val="00930CCB"/>
    <w:rsid w:val="00935F33"/>
    <w:rsid w:val="009425C6"/>
    <w:rsid w:val="0094334F"/>
    <w:rsid w:val="009477E9"/>
    <w:rsid w:val="00951033"/>
    <w:rsid w:val="00953A8A"/>
    <w:rsid w:val="009553BD"/>
    <w:rsid w:val="00962AA8"/>
    <w:rsid w:val="00965F22"/>
    <w:rsid w:val="009727C7"/>
    <w:rsid w:val="0098693C"/>
    <w:rsid w:val="00990418"/>
    <w:rsid w:val="009921B6"/>
    <w:rsid w:val="009928EC"/>
    <w:rsid w:val="00992AAB"/>
    <w:rsid w:val="009966ED"/>
    <w:rsid w:val="009A4DBA"/>
    <w:rsid w:val="009C3827"/>
    <w:rsid w:val="009C6E0E"/>
    <w:rsid w:val="009C7948"/>
    <w:rsid w:val="009D2187"/>
    <w:rsid w:val="009D2924"/>
    <w:rsid w:val="009D55EB"/>
    <w:rsid w:val="009D7A79"/>
    <w:rsid w:val="009E03AA"/>
    <w:rsid w:val="009E0457"/>
    <w:rsid w:val="009E393D"/>
    <w:rsid w:val="009E4215"/>
    <w:rsid w:val="009E5730"/>
    <w:rsid w:val="009F634D"/>
    <w:rsid w:val="009F649C"/>
    <w:rsid w:val="009F7FB3"/>
    <w:rsid w:val="00A020DC"/>
    <w:rsid w:val="00A0410B"/>
    <w:rsid w:val="00A07666"/>
    <w:rsid w:val="00A1197C"/>
    <w:rsid w:val="00A2224D"/>
    <w:rsid w:val="00A50AD3"/>
    <w:rsid w:val="00A5302B"/>
    <w:rsid w:val="00A557C2"/>
    <w:rsid w:val="00A5707A"/>
    <w:rsid w:val="00A576FC"/>
    <w:rsid w:val="00A7131A"/>
    <w:rsid w:val="00A722F5"/>
    <w:rsid w:val="00A777FB"/>
    <w:rsid w:val="00A77EE3"/>
    <w:rsid w:val="00A8081C"/>
    <w:rsid w:val="00A81ED7"/>
    <w:rsid w:val="00A82F89"/>
    <w:rsid w:val="00A8556C"/>
    <w:rsid w:val="00A85DD7"/>
    <w:rsid w:val="00A869BC"/>
    <w:rsid w:val="00A903C8"/>
    <w:rsid w:val="00A91722"/>
    <w:rsid w:val="00A917FC"/>
    <w:rsid w:val="00A92A25"/>
    <w:rsid w:val="00A92C50"/>
    <w:rsid w:val="00A94A8B"/>
    <w:rsid w:val="00A9576A"/>
    <w:rsid w:val="00A96E36"/>
    <w:rsid w:val="00AA14EF"/>
    <w:rsid w:val="00AA26E9"/>
    <w:rsid w:val="00AA3CE4"/>
    <w:rsid w:val="00AB4ECD"/>
    <w:rsid w:val="00AC4106"/>
    <w:rsid w:val="00AC65C2"/>
    <w:rsid w:val="00AD22F5"/>
    <w:rsid w:val="00AE34BC"/>
    <w:rsid w:val="00AE5640"/>
    <w:rsid w:val="00AE7623"/>
    <w:rsid w:val="00AF0714"/>
    <w:rsid w:val="00AF1E17"/>
    <w:rsid w:val="00AF26D9"/>
    <w:rsid w:val="00AF4B77"/>
    <w:rsid w:val="00AF5D13"/>
    <w:rsid w:val="00B078C1"/>
    <w:rsid w:val="00B21085"/>
    <w:rsid w:val="00B24DFB"/>
    <w:rsid w:val="00B35F86"/>
    <w:rsid w:val="00B44CDB"/>
    <w:rsid w:val="00B53CC9"/>
    <w:rsid w:val="00B56072"/>
    <w:rsid w:val="00B57493"/>
    <w:rsid w:val="00B60960"/>
    <w:rsid w:val="00B64AF3"/>
    <w:rsid w:val="00B65E74"/>
    <w:rsid w:val="00B723F0"/>
    <w:rsid w:val="00B76FE0"/>
    <w:rsid w:val="00B7769C"/>
    <w:rsid w:val="00B77778"/>
    <w:rsid w:val="00B8242E"/>
    <w:rsid w:val="00B83323"/>
    <w:rsid w:val="00B93842"/>
    <w:rsid w:val="00B93E4A"/>
    <w:rsid w:val="00B95942"/>
    <w:rsid w:val="00B9619A"/>
    <w:rsid w:val="00BA07E2"/>
    <w:rsid w:val="00BA54BF"/>
    <w:rsid w:val="00BA7C9A"/>
    <w:rsid w:val="00BB06CB"/>
    <w:rsid w:val="00BB7D92"/>
    <w:rsid w:val="00BC2C66"/>
    <w:rsid w:val="00BD24D3"/>
    <w:rsid w:val="00BE2457"/>
    <w:rsid w:val="00BE5547"/>
    <w:rsid w:val="00BF1170"/>
    <w:rsid w:val="00BF5B48"/>
    <w:rsid w:val="00BF60AA"/>
    <w:rsid w:val="00BF6CED"/>
    <w:rsid w:val="00BF6D79"/>
    <w:rsid w:val="00C10AB4"/>
    <w:rsid w:val="00C11F08"/>
    <w:rsid w:val="00C13D3A"/>
    <w:rsid w:val="00C2160E"/>
    <w:rsid w:val="00C260C0"/>
    <w:rsid w:val="00C34FDB"/>
    <w:rsid w:val="00C41017"/>
    <w:rsid w:val="00C43185"/>
    <w:rsid w:val="00C44D41"/>
    <w:rsid w:val="00C520A0"/>
    <w:rsid w:val="00C55E1D"/>
    <w:rsid w:val="00C56A07"/>
    <w:rsid w:val="00C5762F"/>
    <w:rsid w:val="00C6347A"/>
    <w:rsid w:val="00C65349"/>
    <w:rsid w:val="00C76E99"/>
    <w:rsid w:val="00C80B75"/>
    <w:rsid w:val="00C80E72"/>
    <w:rsid w:val="00C81FAA"/>
    <w:rsid w:val="00C83930"/>
    <w:rsid w:val="00C92F6A"/>
    <w:rsid w:val="00CA5260"/>
    <w:rsid w:val="00CA6C83"/>
    <w:rsid w:val="00CB7EC8"/>
    <w:rsid w:val="00CC2D3F"/>
    <w:rsid w:val="00CC40FC"/>
    <w:rsid w:val="00CC5171"/>
    <w:rsid w:val="00CC79DD"/>
    <w:rsid w:val="00CD44CA"/>
    <w:rsid w:val="00CE4229"/>
    <w:rsid w:val="00CE5E96"/>
    <w:rsid w:val="00D06E70"/>
    <w:rsid w:val="00D13C05"/>
    <w:rsid w:val="00D16E58"/>
    <w:rsid w:val="00D20816"/>
    <w:rsid w:val="00D21DFA"/>
    <w:rsid w:val="00D236D2"/>
    <w:rsid w:val="00D302DF"/>
    <w:rsid w:val="00D30691"/>
    <w:rsid w:val="00D40CA0"/>
    <w:rsid w:val="00D45428"/>
    <w:rsid w:val="00D50FD4"/>
    <w:rsid w:val="00D5170D"/>
    <w:rsid w:val="00D56727"/>
    <w:rsid w:val="00D64CC8"/>
    <w:rsid w:val="00D6605F"/>
    <w:rsid w:val="00D6610A"/>
    <w:rsid w:val="00D702CC"/>
    <w:rsid w:val="00D765FE"/>
    <w:rsid w:val="00D77309"/>
    <w:rsid w:val="00D85887"/>
    <w:rsid w:val="00D9278D"/>
    <w:rsid w:val="00DC3CF4"/>
    <w:rsid w:val="00DC71CA"/>
    <w:rsid w:val="00DC7665"/>
    <w:rsid w:val="00DD4CF3"/>
    <w:rsid w:val="00DD594A"/>
    <w:rsid w:val="00DE0F4F"/>
    <w:rsid w:val="00DE16C4"/>
    <w:rsid w:val="00DE7D5D"/>
    <w:rsid w:val="00DF145C"/>
    <w:rsid w:val="00DF1BA8"/>
    <w:rsid w:val="00DF23D4"/>
    <w:rsid w:val="00DF31E8"/>
    <w:rsid w:val="00DF49F4"/>
    <w:rsid w:val="00DF532F"/>
    <w:rsid w:val="00DF6657"/>
    <w:rsid w:val="00E10DEA"/>
    <w:rsid w:val="00E113FA"/>
    <w:rsid w:val="00E11600"/>
    <w:rsid w:val="00E32745"/>
    <w:rsid w:val="00E35E83"/>
    <w:rsid w:val="00E36774"/>
    <w:rsid w:val="00E3721D"/>
    <w:rsid w:val="00E37940"/>
    <w:rsid w:val="00E43D46"/>
    <w:rsid w:val="00E47B73"/>
    <w:rsid w:val="00E50A0C"/>
    <w:rsid w:val="00E51A6A"/>
    <w:rsid w:val="00E65D7E"/>
    <w:rsid w:val="00E81397"/>
    <w:rsid w:val="00E8207E"/>
    <w:rsid w:val="00E82841"/>
    <w:rsid w:val="00E9084B"/>
    <w:rsid w:val="00EA6C10"/>
    <w:rsid w:val="00EA7569"/>
    <w:rsid w:val="00EB2261"/>
    <w:rsid w:val="00EB39FF"/>
    <w:rsid w:val="00EB70A5"/>
    <w:rsid w:val="00EC786E"/>
    <w:rsid w:val="00EC7AD1"/>
    <w:rsid w:val="00EC7FA7"/>
    <w:rsid w:val="00ED1944"/>
    <w:rsid w:val="00ED36F0"/>
    <w:rsid w:val="00EE23E2"/>
    <w:rsid w:val="00EE5C71"/>
    <w:rsid w:val="00EE649B"/>
    <w:rsid w:val="00EF1B6B"/>
    <w:rsid w:val="00EF73D4"/>
    <w:rsid w:val="00EF7603"/>
    <w:rsid w:val="00F04955"/>
    <w:rsid w:val="00F111B6"/>
    <w:rsid w:val="00F164DC"/>
    <w:rsid w:val="00F207E2"/>
    <w:rsid w:val="00F25C8E"/>
    <w:rsid w:val="00F303F9"/>
    <w:rsid w:val="00F34443"/>
    <w:rsid w:val="00F35590"/>
    <w:rsid w:val="00F4195F"/>
    <w:rsid w:val="00F443DD"/>
    <w:rsid w:val="00F472E4"/>
    <w:rsid w:val="00F47B97"/>
    <w:rsid w:val="00F500D4"/>
    <w:rsid w:val="00F53A14"/>
    <w:rsid w:val="00F56FBD"/>
    <w:rsid w:val="00F60213"/>
    <w:rsid w:val="00F660D4"/>
    <w:rsid w:val="00F672DC"/>
    <w:rsid w:val="00F73D6B"/>
    <w:rsid w:val="00F82B23"/>
    <w:rsid w:val="00F84A6D"/>
    <w:rsid w:val="00F86E7B"/>
    <w:rsid w:val="00F87B54"/>
    <w:rsid w:val="00F90DE5"/>
    <w:rsid w:val="00FA0B2D"/>
    <w:rsid w:val="00FA36A6"/>
    <w:rsid w:val="00FA3F3A"/>
    <w:rsid w:val="00FB25BE"/>
    <w:rsid w:val="00FB3242"/>
    <w:rsid w:val="00FB7B61"/>
    <w:rsid w:val="00FB7C29"/>
    <w:rsid w:val="00FB7CAF"/>
    <w:rsid w:val="00FB7F27"/>
    <w:rsid w:val="00FC076E"/>
    <w:rsid w:val="00FD3D02"/>
    <w:rsid w:val="00FD78E7"/>
    <w:rsid w:val="00FE085F"/>
    <w:rsid w:val="00FF27C0"/>
    <w:rsid w:val="00FF2C8F"/>
    <w:rsid w:val="00FF3A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E7F146A"/>
  <w15:docId w15:val="{99EB5478-1A7E-417B-85DA-A9F5200A5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303F9"/>
    <w:rPr>
      <w:sz w:val="24"/>
    </w:rPr>
  </w:style>
  <w:style w:type="paragraph" w:styleId="Heading1">
    <w:name w:val="heading 1"/>
    <w:basedOn w:val="Normal"/>
    <w:next w:val="Normal"/>
    <w:link w:val="Heading1Char"/>
    <w:qFormat/>
    <w:pPr>
      <w:keepNext/>
      <w:outlineLvl w:val="0"/>
    </w:pPr>
  </w:style>
  <w:style w:type="paragraph" w:styleId="Heading2">
    <w:name w:val="heading 2"/>
    <w:basedOn w:val="Normal"/>
    <w:next w:val="Normal"/>
    <w:qFormat/>
    <w:pPr>
      <w:keepNext/>
      <w:spacing w:after="120"/>
      <w:outlineLvl w:val="1"/>
    </w:pPr>
    <w:rPr>
      <w:rFonts w:ascii="Arial" w:hAnsi="Arial"/>
      <w:b/>
      <w:i/>
    </w:rPr>
  </w:style>
  <w:style w:type="paragraph" w:styleId="Heading3">
    <w:name w:val="heading 3"/>
    <w:basedOn w:val="Normal"/>
    <w:next w:val="Normal"/>
    <w:qFormat/>
    <w:pPr>
      <w:keepNext/>
      <w:outlineLvl w:val="2"/>
    </w:pPr>
    <w:rPr>
      <w:b/>
      <w14:shadow w14:blurRad="50800" w14:dist="38100" w14:dir="2700000" w14:sx="100000" w14:sy="100000" w14:kx="0" w14:ky="0" w14:algn="tl">
        <w14:srgbClr w14:val="000000">
          <w14:alpha w14:val="60000"/>
        </w14:srgbClr>
      </w14:shadow>
    </w:rPr>
  </w:style>
  <w:style w:type="paragraph" w:styleId="Heading4">
    <w:name w:val="heading 4"/>
    <w:basedOn w:val="Normal"/>
    <w:next w:val="Normal"/>
    <w:qFormat/>
    <w:pPr>
      <w:keepNext/>
      <w:outlineLvl w:val="3"/>
    </w:pPr>
  </w:style>
  <w:style w:type="paragraph" w:styleId="Heading5">
    <w:name w:val="heading 5"/>
    <w:basedOn w:val="Normal"/>
    <w:next w:val="Normal"/>
    <w:qFormat/>
    <w:pPr>
      <w:outlineLvl w:val="4"/>
    </w:pPr>
    <w:rPr>
      <w:sz w:val="22"/>
    </w:rPr>
  </w:style>
  <w:style w:type="paragraph" w:styleId="Heading6">
    <w:name w:val="heading 6"/>
    <w:basedOn w:val="Normal"/>
    <w:next w:val="Normal"/>
    <w:qFormat/>
    <w:pPr>
      <w:outlineLvl w:val="5"/>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stnum1">
    <w:name w:val="listnum1"/>
    <w:basedOn w:val="Normal"/>
  </w:style>
  <w:style w:type="paragraph" w:styleId="BodyText">
    <w:name w:val="Body Text"/>
    <w:basedOn w:val="Normal"/>
    <w:pPr>
      <w:ind w:left="360"/>
    </w:pPr>
  </w:style>
  <w:style w:type="paragraph" w:styleId="BodyTextIndent3">
    <w:name w:val="Body Text Indent 3"/>
    <w:basedOn w:val="Normal"/>
    <w:pPr>
      <w:ind w:left="2160"/>
    </w:pPr>
  </w:style>
  <w:style w:type="paragraph" w:styleId="ListBullet5">
    <w:name w:val="List Bullet 5"/>
    <w:basedOn w:val="Normal"/>
    <w:autoRedefine/>
  </w:style>
  <w:style w:type="paragraph" w:styleId="ListBullet">
    <w:name w:val="List Bullet"/>
    <w:basedOn w:val="Normal"/>
    <w:autoRedefine/>
    <w:pPr>
      <w:numPr>
        <w:numId w:val="1"/>
      </w:numPr>
    </w:pPr>
  </w:style>
  <w:style w:type="paragraph" w:styleId="ListBullet2">
    <w:name w:val="List Bullet 2"/>
    <w:basedOn w:val="Normal"/>
    <w:autoRedefine/>
    <w:pPr>
      <w:numPr>
        <w:numId w:val="10"/>
      </w:numPr>
    </w:pPr>
  </w:style>
  <w:style w:type="paragraph" w:styleId="ListBullet3">
    <w:name w:val="List Bullet 3"/>
    <w:basedOn w:val="Normal"/>
    <w:autoRedefine/>
    <w:pPr>
      <w:numPr>
        <w:numId w:val="2"/>
      </w:numPr>
    </w:pPr>
  </w:style>
  <w:style w:type="paragraph" w:styleId="ListBullet4">
    <w:name w:val="List Bullet 4"/>
    <w:basedOn w:val="Normal"/>
    <w:autoRedefine/>
    <w:pPr>
      <w:numPr>
        <w:numId w:val="3"/>
      </w:numPr>
    </w:pPr>
  </w:style>
  <w:style w:type="paragraph" w:styleId="Title">
    <w:name w:val="Title"/>
    <w:basedOn w:val="Normal"/>
    <w:link w:val="TitleChar"/>
    <w:qFormat/>
    <w:pPr>
      <w:outlineLvl w:val="0"/>
    </w:pPr>
    <w:rPr>
      <w:b/>
      <w:kern w:val="28"/>
      <w:sz w:val="28"/>
    </w:rPr>
  </w:style>
  <w:style w:type="paragraph" w:customStyle="1" w:styleId="ListletA">
    <w:name w:val="ListletA"/>
    <w:basedOn w:val="Normal"/>
    <w:pPr>
      <w:numPr>
        <w:numId w:val="5"/>
      </w:numPr>
    </w:pPr>
  </w:style>
  <w:style w:type="paragraph" w:customStyle="1" w:styleId="Style1">
    <w:name w:val="Style1"/>
    <w:basedOn w:val="Normal"/>
    <w:pPr>
      <w:numPr>
        <w:numId w:val="7"/>
      </w:numPr>
    </w:pPr>
  </w:style>
  <w:style w:type="paragraph" w:customStyle="1" w:styleId="FancyList">
    <w:name w:val="FancyList"/>
    <w:basedOn w:val="ListBullet2"/>
    <w:pPr>
      <w:numPr>
        <w:numId w:val="9"/>
      </w:numPr>
    </w:pPr>
  </w:style>
  <w:style w:type="paragraph" w:customStyle="1" w:styleId="ListBullet6">
    <w:name w:val="List Bullet 6"/>
    <w:basedOn w:val="Normal"/>
    <w:pPr>
      <w:numPr>
        <w:numId w:val="6"/>
      </w:numPr>
    </w:pPr>
  </w:style>
  <w:style w:type="paragraph" w:customStyle="1" w:styleId="listnum">
    <w:name w:val="list num"/>
    <w:basedOn w:val="Normal"/>
    <w:pPr>
      <w:numPr>
        <w:numId w:val="8"/>
      </w:numPr>
    </w:pPr>
  </w:style>
  <w:style w:type="paragraph" w:styleId="BlockText">
    <w:name w:val="Block Text"/>
    <w:basedOn w:val="Normal"/>
    <w:pPr>
      <w:ind w:left="1440" w:right="1440"/>
    </w:pPr>
  </w:style>
  <w:style w:type="paragraph" w:styleId="BodyText2">
    <w:name w:val="Body Text 2"/>
    <w:basedOn w:val="Normal"/>
    <w:pPr>
      <w:spacing w:line="480" w:lineRule="auto"/>
    </w:pPr>
  </w:style>
  <w:style w:type="paragraph" w:styleId="BodyText3">
    <w:name w:val="Body Text 3"/>
    <w:basedOn w:val="Normal"/>
    <w:rPr>
      <w:sz w:val="20"/>
    </w:rPr>
  </w:style>
  <w:style w:type="paragraph" w:styleId="BodyTextIndent">
    <w:name w:val="Body Text Indent"/>
    <w:basedOn w:val="Normal"/>
    <w:pPr>
      <w:ind w:left="360"/>
    </w:pPr>
  </w:style>
  <w:style w:type="paragraph" w:styleId="BodyTextIndent2">
    <w:name w:val="Body Text Indent 2"/>
    <w:basedOn w:val="Normal"/>
    <w:pPr>
      <w:spacing w:line="480" w:lineRule="auto"/>
      <w:ind w:left="360"/>
    </w:pPr>
  </w:style>
  <w:style w:type="paragraph" w:styleId="Closing">
    <w:name w:val="Closing"/>
    <w:basedOn w:val="Normal"/>
    <w:pPr>
      <w:ind w:left="4320"/>
    </w:pPr>
  </w:style>
  <w:style w:type="paragraph" w:styleId="DocumentMap">
    <w:name w:val="Document Map"/>
    <w:basedOn w:val="Normal"/>
    <w:semiHidden/>
    <w:pPr>
      <w:shd w:val="clear" w:color="auto" w:fill="000080"/>
    </w:pPr>
    <w:rPr>
      <w:rFonts w:ascii="Tahoma" w:hAnsi="Tahoma"/>
    </w:rPr>
  </w:style>
  <w:style w:type="paragraph" w:styleId="Index1">
    <w:name w:val="index 1"/>
    <w:basedOn w:val="Normal"/>
    <w:next w:val="Normal"/>
    <w:autoRedefine/>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360" w:hanging="360"/>
    </w:pPr>
  </w:style>
  <w:style w:type="paragraph" w:styleId="List2">
    <w:name w:val="List 2"/>
    <w:basedOn w:val="Normal"/>
    <w:pPr>
      <w:ind w:left="720" w:hanging="360"/>
    </w:pPr>
  </w:style>
  <w:style w:type="paragraph" w:styleId="List3">
    <w:name w:val="List 3"/>
    <w:basedOn w:val="Normal"/>
    <w:pPr>
      <w:ind w:left="1080" w:hanging="360"/>
    </w:pPr>
  </w:style>
  <w:style w:type="paragraph" w:styleId="List4">
    <w:name w:val="List 4"/>
    <w:basedOn w:val="Normal"/>
    <w:pPr>
      <w:ind w:left="1440" w:hanging="360"/>
    </w:pPr>
  </w:style>
  <w:style w:type="paragraph" w:styleId="List5">
    <w:name w:val="List 5"/>
    <w:basedOn w:val="Normal"/>
    <w:pPr>
      <w:ind w:left="1800" w:hanging="360"/>
    </w:pPr>
  </w:style>
  <w:style w:type="paragraph" w:styleId="ListContinue">
    <w:name w:val="List Continue"/>
    <w:basedOn w:val="Normal"/>
    <w:pPr>
      <w:spacing w:after="120"/>
      <w:ind w:left="360"/>
    </w:pPr>
  </w:style>
  <w:style w:type="paragraph" w:styleId="ListContinue2">
    <w:name w:val="List Continue 2"/>
    <w:basedOn w:val="Normal"/>
    <w:pPr>
      <w:spacing w:after="120"/>
      <w:ind w:left="720"/>
    </w:pPr>
  </w:style>
  <w:style w:type="paragraph" w:styleId="ListContinue3">
    <w:name w:val="List Continue 3"/>
    <w:basedOn w:val="Normal"/>
    <w:pPr>
      <w:spacing w:after="120"/>
      <w:ind w:left="1080"/>
    </w:pPr>
  </w:style>
  <w:style w:type="paragraph" w:styleId="ListContinue4">
    <w:name w:val="List Continue 4"/>
    <w:basedOn w:val="Normal"/>
    <w:pPr>
      <w:spacing w:after="120"/>
      <w:ind w:left="1440"/>
    </w:pPr>
  </w:style>
  <w:style w:type="paragraph" w:styleId="ListContinue5">
    <w:name w:val="List Continue 5"/>
    <w:basedOn w:val="Normal"/>
    <w:pPr>
      <w:spacing w:after="120"/>
      <w:ind w:left="1800"/>
    </w:pPr>
  </w:style>
  <w:style w:type="paragraph" w:styleId="ListNumber">
    <w:name w:val="List Number"/>
    <w:basedOn w:val="Normal"/>
    <w:pPr>
      <w:numPr>
        <w:numId w:val="11"/>
      </w:numPr>
    </w:pPr>
  </w:style>
  <w:style w:type="paragraph" w:styleId="ListNumber2">
    <w:name w:val="List Number 2"/>
    <w:basedOn w:val="Normal"/>
    <w:pPr>
      <w:numPr>
        <w:numId w:val="12"/>
      </w:numPr>
    </w:pPr>
  </w:style>
  <w:style w:type="paragraph" w:styleId="ListNumber3">
    <w:name w:val="List Number 3"/>
    <w:basedOn w:val="Normal"/>
    <w:pPr>
      <w:numPr>
        <w:numId w:val="13"/>
      </w:numPr>
    </w:pPr>
  </w:style>
  <w:style w:type="paragraph" w:styleId="ListNumber4">
    <w:name w:val="List Number 4"/>
    <w:basedOn w:val="Normal"/>
    <w:pPr>
      <w:numPr>
        <w:numId w:val="14"/>
      </w:numPr>
    </w:pPr>
  </w:style>
  <w:style w:type="paragraph" w:styleId="ListNumber5">
    <w:name w:val="List Number 5"/>
    <w:basedOn w:val="Normal"/>
    <w:pPr>
      <w:numPr>
        <w:numId w:val="15"/>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24"/>
    </w:rPr>
  </w:style>
  <w:style w:type="paragraph" w:styleId="NormalIndent">
    <w:name w:val="Normal Indent"/>
    <w:basedOn w:val="Normal"/>
    <w:pPr>
      <w:ind w:left="720"/>
    </w:pPr>
  </w:style>
  <w:style w:type="paragraph" w:styleId="PlainText">
    <w:name w:val="Plain Text"/>
    <w:basedOn w:val="Normal"/>
    <w:rPr>
      <w:rFonts w:ascii="Courier New" w:hAnsi="Courier New"/>
    </w:rPr>
  </w:style>
  <w:style w:type="paragraph" w:styleId="Signature">
    <w:name w:val="Signature"/>
    <w:basedOn w:val="Normal"/>
    <w:pPr>
      <w:ind w:left="4320"/>
    </w:pPr>
  </w:style>
  <w:style w:type="paragraph" w:styleId="TOC9">
    <w:name w:val="toc 9"/>
    <w:basedOn w:val="Normal"/>
    <w:next w:val="Normal"/>
    <w:autoRedefine/>
    <w:semiHidden/>
    <w:pPr>
      <w:ind w:left="1920"/>
    </w:pPr>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1">
    <w:name w:val="toc 1"/>
    <w:basedOn w:val="Normal"/>
    <w:next w:val="Normal"/>
    <w:autoRedefine/>
    <w:semiHidden/>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rsid w:val="009D55EB"/>
  </w:style>
  <w:style w:type="paragraph" w:styleId="ListParagraph">
    <w:name w:val="List Paragraph"/>
    <w:basedOn w:val="Normal"/>
    <w:uiPriority w:val="34"/>
    <w:qFormat/>
    <w:rsid w:val="00770DB0"/>
    <w:pPr>
      <w:ind w:left="720"/>
    </w:pPr>
  </w:style>
  <w:style w:type="character" w:styleId="Hyperlink">
    <w:name w:val="Hyperlink"/>
    <w:uiPriority w:val="99"/>
    <w:unhideWhenUsed/>
    <w:rsid w:val="00A94A8B"/>
    <w:rPr>
      <w:color w:val="0000FF"/>
      <w:u w:val="single"/>
    </w:rPr>
  </w:style>
  <w:style w:type="character" w:customStyle="1" w:styleId="FooterChar">
    <w:name w:val="Footer Char"/>
    <w:link w:val="Footer"/>
    <w:uiPriority w:val="99"/>
    <w:rsid w:val="00DF49F4"/>
    <w:rPr>
      <w:sz w:val="24"/>
    </w:rPr>
  </w:style>
  <w:style w:type="paragraph" w:styleId="NoSpacing">
    <w:name w:val="No Spacing"/>
    <w:link w:val="NoSpacingChar"/>
    <w:uiPriority w:val="1"/>
    <w:qFormat/>
    <w:rsid w:val="00067C2E"/>
    <w:rPr>
      <w:rFonts w:ascii="Calibri" w:hAnsi="Calibri"/>
      <w:sz w:val="22"/>
      <w:szCs w:val="22"/>
    </w:rPr>
  </w:style>
  <w:style w:type="character" w:customStyle="1" w:styleId="NoSpacingChar">
    <w:name w:val="No Spacing Char"/>
    <w:link w:val="NoSpacing"/>
    <w:uiPriority w:val="1"/>
    <w:rsid w:val="00067C2E"/>
    <w:rPr>
      <w:rFonts w:ascii="Calibri" w:hAnsi="Calibri"/>
      <w:sz w:val="22"/>
      <w:szCs w:val="22"/>
      <w:lang w:val="en-US" w:eastAsia="en-US" w:bidi="ar-SA"/>
    </w:rPr>
  </w:style>
  <w:style w:type="paragraph" w:styleId="BalloonText">
    <w:name w:val="Balloon Text"/>
    <w:basedOn w:val="Normal"/>
    <w:link w:val="BalloonTextChar"/>
    <w:uiPriority w:val="99"/>
    <w:semiHidden/>
    <w:unhideWhenUsed/>
    <w:rsid w:val="00067C2E"/>
    <w:rPr>
      <w:rFonts w:ascii="Tahoma" w:hAnsi="Tahoma" w:cs="Tahoma"/>
      <w:sz w:val="16"/>
      <w:szCs w:val="16"/>
    </w:rPr>
  </w:style>
  <w:style w:type="character" w:customStyle="1" w:styleId="BalloonTextChar">
    <w:name w:val="Balloon Text Char"/>
    <w:link w:val="BalloonText"/>
    <w:uiPriority w:val="99"/>
    <w:semiHidden/>
    <w:rsid w:val="00067C2E"/>
    <w:rPr>
      <w:rFonts w:ascii="Tahoma" w:hAnsi="Tahoma" w:cs="Tahoma"/>
      <w:sz w:val="16"/>
      <w:szCs w:val="16"/>
    </w:rPr>
  </w:style>
  <w:style w:type="character" w:customStyle="1" w:styleId="HeaderChar">
    <w:name w:val="Header Char"/>
    <w:link w:val="Header"/>
    <w:uiPriority w:val="99"/>
    <w:rsid w:val="009F634D"/>
    <w:rPr>
      <w:sz w:val="24"/>
    </w:rPr>
  </w:style>
  <w:style w:type="table" w:styleId="TableGrid">
    <w:name w:val="Table Grid"/>
    <w:basedOn w:val="TableNormal"/>
    <w:uiPriority w:val="59"/>
    <w:rsid w:val="009F634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F47B97"/>
    <w:pPr>
      <w:autoSpaceDE w:val="0"/>
      <w:autoSpaceDN w:val="0"/>
      <w:adjustRightInd w:val="0"/>
    </w:pPr>
    <w:rPr>
      <w:rFonts w:ascii="Helvetica" w:hAnsi="Helvetica" w:cs="Helvetica"/>
      <w:color w:val="000000"/>
      <w:sz w:val="24"/>
      <w:szCs w:val="24"/>
    </w:rPr>
  </w:style>
  <w:style w:type="paragraph" w:customStyle="1" w:styleId="Pa2">
    <w:name w:val="Pa2"/>
    <w:basedOn w:val="Default"/>
    <w:next w:val="Default"/>
    <w:uiPriority w:val="99"/>
    <w:rsid w:val="00F47B97"/>
    <w:pPr>
      <w:spacing w:line="241" w:lineRule="atLeast"/>
    </w:pPr>
    <w:rPr>
      <w:color w:val="auto"/>
    </w:rPr>
  </w:style>
  <w:style w:type="character" w:customStyle="1" w:styleId="A2">
    <w:name w:val="A2"/>
    <w:uiPriority w:val="99"/>
    <w:rsid w:val="00F47B97"/>
    <w:rPr>
      <w:rFonts w:ascii="Times" w:hAnsi="Times" w:cs="Times"/>
      <w:color w:val="000000"/>
      <w:sz w:val="22"/>
      <w:szCs w:val="22"/>
    </w:rPr>
  </w:style>
  <w:style w:type="character" w:customStyle="1" w:styleId="A0">
    <w:name w:val="A0"/>
    <w:uiPriority w:val="99"/>
    <w:rsid w:val="00CB7EC8"/>
    <w:rPr>
      <w:rFonts w:cs="Arial MT"/>
      <w:b/>
      <w:bCs/>
      <w:color w:val="000000"/>
      <w:sz w:val="20"/>
      <w:szCs w:val="20"/>
    </w:rPr>
  </w:style>
  <w:style w:type="paragraph" w:customStyle="1" w:styleId="Pa3">
    <w:name w:val="Pa3"/>
    <w:basedOn w:val="Default"/>
    <w:next w:val="Default"/>
    <w:uiPriority w:val="99"/>
    <w:rsid w:val="008477F1"/>
    <w:pPr>
      <w:spacing w:line="201" w:lineRule="atLeast"/>
    </w:pPr>
    <w:rPr>
      <w:rFonts w:ascii="Times" w:hAnsi="Times" w:cs="Times"/>
      <w:color w:val="auto"/>
    </w:rPr>
  </w:style>
  <w:style w:type="character" w:customStyle="1" w:styleId="A4">
    <w:name w:val="A4"/>
    <w:uiPriority w:val="99"/>
    <w:rsid w:val="008477F1"/>
    <w:rPr>
      <w:color w:val="000000"/>
      <w:sz w:val="18"/>
      <w:szCs w:val="18"/>
    </w:rPr>
  </w:style>
  <w:style w:type="paragraph" w:customStyle="1" w:styleId="Pa0">
    <w:name w:val="Pa0"/>
    <w:basedOn w:val="Default"/>
    <w:next w:val="Default"/>
    <w:uiPriority w:val="99"/>
    <w:rsid w:val="008477F1"/>
    <w:pPr>
      <w:spacing w:line="241" w:lineRule="atLeast"/>
    </w:pPr>
    <w:rPr>
      <w:rFonts w:ascii="Times" w:hAnsi="Times" w:cs="Times"/>
      <w:color w:val="auto"/>
    </w:rPr>
  </w:style>
  <w:style w:type="character" w:customStyle="1" w:styleId="A6">
    <w:name w:val="A6"/>
    <w:uiPriority w:val="99"/>
    <w:rsid w:val="008477F1"/>
    <w:rPr>
      <w:rFonts w:ascii="Humanist 521 BT" w:hAnsi="Humanist 521 BT" w:cs="Humanist 521 BT"/>
      <w:color w:val="000000"/>
      <w:sz w:val="14"/>
      <w:szCs w:val="14"/>
    </w:rPr>
  </w:style>
  <w:style w:type="character" w:customStyle="1" w:styleId="A7">
    <w:name w:val="A7"/>
    <w:uiPriority w:val="99"/>
    <w:rsid w:val="00B57493"/>
    <w:rPr>
      <w:b/>
      <w:bCs/>
      <w:color w:val="000000"/>
    </w:rPr>
  </w:style>
  <w:style w:type="paragraph" w:customStyle="1" w:styleId="Pa4">
    <w:name w:val="Pa4"/>
    <w:basedOn w:val="Default"/>
    <w:next w:val="Default"/>
    <w:uiPriority w:val="99"/>
    <w:rsid w:val="00BF60AA"/>
    <w:pPr>
      <w:spacing w:line="201" w:lineRule="atLeast"/>
    </w:pPr>
    <w:rPr>
      <w:color w:val="auto"/>
    </w:rPr>
  </w:style>
  <w:style w:type="paragraph" w:customStyle="1" w:styleId="Pa5">
    <w:name w:val="Pa5"/>
    <w:basedOn w:val="Default"/>
    <w:next w:val="Default"/>
    <w:uiPriority w:val="99"/>
    <w:rsid w:val="00BF60AA"/>
    <w:pPr>
      <w:spacing w:line="201" w:lineRule="atLeast"/>
    </w:pPr>
    <w:rPr>
      <w:color w:val="auto"/>
    </w:rPr>
  </w:style>
  <w:style w:type="character" w:customStyle="1" w:styleId="A9">
    <w:name w:val="A9"/>
    <w:uiPriority w:val="99"/>
    <w:rsid w:val="004D4928"/>
    <w:rPr>
      <w:b/>
      <w:bCs/>
      <w:color w:val="000000"/>
      <w:sz w:val="18"/>
      <w:szCs w:val="18"/>
    </w:rPr>
  </w:style>
  <w:style w:type="character" w:customStyle="1" w:styleId="A11">
    <w:name w:val="A11"/>
    <w:uiPriority w:val="99"/>
    <w:rsid w:val="006B190E"/>
    <w:rPr>
      <w:color w:val="000000"/>
      <w:sz w:val="18"/>
      <w:szCs w:val="18"/>
    </w:rPr>
  </w:style>
  <w:style w:type="character" w:customStyle="1" w:styleId="A10">
    <w:name w:val="A10"/>
    <w:uiPriority w:val="99"/>
    <w:rsid w:val="00554188"/>
    <w:rPr>
      <w:b/>
      <w:bCs/>
      <w:color w:val="000000"/>
      <w:sz w:val="11"/>
      <w:szCs w:val="11"/>
    </w:rPr>
  </w:style>
  <w:style w:type="character" w:customStyle="1" w:styleId="A8">
    <w:name w:val="A8"/>
    <w:uiPriority w:val="99"/>
    <w:rsid w:val="00190ADD"/>
    <w:rPr>
      <w:color w:val="000000"/>
      <w:sz w:val="16"/>
      <w:szCs w:val="16"/>
    </w:rPr>
  </w:style>
  <w:style w:type="character" w:customStyle="1" w:styleId="TitleChar">
    <w:name w:val="Title Char"/>
    <w:link w:val="Title"/>
    <w:rsid w:val="00A92A25"/>
    <w:rPr>
      <w:b/>
      <w:kern w:val="28"/>
      <w:sz w:val="28"/>
    </w:rPr>
  </w:style>
  <w:style w:type="table" w:customStyle="1" w:styleId="TableGrid1">
    <w:name w:val="Table Grid1"/>
    <w:basedOn w:val="TableNormal"/>
    <w:next w:val="TableGrid"/>
    <w:uiPriority w:val="59"/>
    <w:rsid w:val="00865EE5"/>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6D6E0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6D6E0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9D2924"/>
    <w:rPr>
      <w:sz w:val="24"/>
    </w:rPr>
  </w:style>
  <w:style w:type="table" w:customStyle="1" w:styleId="TableGrid4">
    <w:name w:val="Table Grid4"/>
    <w:basedOn w:val="TableNormal"/>
    <w:next w:val="TableGrid"/>
    <w:uiPriority w:val="59"/>
    <w:rsid w:val="00D20816"/>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webSettings>
</file>

<file path=word/_rels/document.xml.rels><?xml version="1.0" encoding="UTF-8" standalone="yes"?>
<Relationships xmlns="http://schemas.openxmlformats.org/package/2006/relationships"><Relationship Id="rId8" Type="http://schemas.openxmlformats.org/officeDocument/2006/relationships/hyperlink" Target="mailto:labsupplies@state.de.us" TargetMode="External"/><Relationship Id="rId13" Type="http://schemas.openxmlformats.org/officeDocument/2006/relationships/footer" Target="footer1.xm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kids.delaware.gov/fs/fs_can_report.shtml" TargetMode="External"/><Relationship Id="rId17" Type="http://schemas.openxmlformats.org/officeDocument/2006/relationships/hyperlink" Target="https://christianacare.org/documents/Financial%20Assistance%20Policy.pdf" TargetMode="External"/><Relationship Id="rId2" Type="http://schemas.openxmlformats.org/officeDocument/2006/relationships/numbering" Target="numbering.xml"/><Relationship Id="rId16" Type="http://schemas.openxmlformats.org/officeDocument/2006/relationships/hyperlink" Target="https://christianacare.org/documents/Financial-Assistance-Program.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ustomXml" Target="../customXml/item3.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customXml" Target="../customXml/item2.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1033\Christiana%20Care%20Forms\Policy%20Forma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5D7B08CC4615946951129309185E6B3" ma:contentTypeVersion="14" ma:contentTypeDescription="Create a new document." ma:contentTypeScope="" ma:versionID="27f82883134af39c91990fc71cab764e">
  <xsd:schema xmlns:xsd="http://www.w3.org/2001/XMLSchema" xmlns:xs="http://www.w3.org/2001/XMLSchema" xmlns:p="http://schemas.microsoft.com/office/2006/metadata/properties" xmlns:ns1="http://schemas.microsoft.com/sharepoint/v3" xmlns:ns2="88e5af70-23d9-497e-9656-fb60bdf4ada8" xmlns:ns3="9b771609-0120-477b-9d53-aa5be8968714" targetNamespace="http://schemas.microsoft.com/office/2006/metadata/properties" ma:root="true" ma:fieldsID="c10d58847cbf8bd17fab94a729942c46" ns1:_="" ns2:_="" ns3:_="">
    <xsd:import namespace="http://schemas.microsoft.com/sharepoint/v3"/>
    <xsd:import namespace="88e5af70-23d9-497e-9656-fb60bdf4ada8"/>
    <xsd:import namespace="9b771609-0120-477b-9d53-aa5be896871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ServiceGenerationTime" minOccurs="0"/>
                <xsd:element ref="ns2:MediaServiceEventHashCode" minOccurs="0"/>
                <xsd:element ref="ns3:SharedWithUsers" minOccurs="0"/>
                <xsd:element ref="ns3:SharedWithDetail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8e5af70-23d9-497e-9656-fb60bdf4ad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771609-0120-477b-9d53-aa5be896871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5453532F-A39D-4C6E-9E39-8422E1539C40}">
  <ds:schemaRefs>
    <ds:schemaRef ds:uri="http://schemas.openxmlformats.org/officeDocument/2006/bibliography"/>
  </ds:schemaRefs>
</ds:datastoreItem>
</file>

<file path=customXml/itemProps2.xml><?xml version="1.0" encoding="utf-8"?>
<ds:datastoreItem xmlns:ds="http://schemas.openxmlformats.org/officeDocument/2006/customXml" ds:itemID="{85D128B4-FEC2-40A5-9097-DE63B2F1B7A2}"/>
</file>

<file path=customXml/itemProps3.xml><?xml version="1.0" encoding="utf-8"?>
<ds:datastoreItem xmlns:ds="http://schemas.openxmlformats.org/officeDocument/2006/customXml" ds:itemID="{7D40F95C-B772-4240-BE45-A9DB638485CA}"/>
</file>

<file path=customXml/itemProps4.xml><?xml version="1.0" encoding="utf-8"?>
<ds:datastoreItem xmlns:ds="http://schemas.openxmlformats.org/officeDocument/2006/customXml" ds:itemID="{14FC18AA-EF0D-4E39-84EC-FD37257075EA}"/>
</file>

<file path=docProps/app.xml><?xml version="1.0" encoding="utf-8"?>
<Properties xmlns="http://schemas.openxmlformats.org/officeDocument/2006/extended-properties" xmlns:vt="http://schemas.openxmlformats.org/officeDocument/2006/docPropsVTypes">
  <Template>Policy Format</Template>
  <TotalTime>1</TotalTime>
  <Pages>65</Pages>
  <Words>12197</Words>
  <Characters>69523</Characters>
  <Application>Microsoft Office Word</Application>
  <DocSecurity>0</DocSecurity>
  <Lines>579</Lines>
  <Paragraphs>163</Paragraphs>
  <ScaleCrop>false</ScaleCrop>
  <HeadingPairs>
    <vt:vector size="2" baseType="variant">
      <vt:variant>
        <vt:lpstr>Title</vt:lpstr>
      </vt:variant>
      <vt:variant>
        <vt:i4>1</vt:i4>
      </vt:variant>
    </vt:vector>
  </HeadingPairs>
  <TitlesOfParts>
    <vt:vector size="1" baseType="lpstr">
      <vt:lpstr>CHRISTIANA CARE HEALTH SERVICES               SCHOOL BASED HEALTH CENTER</vt:lpstr>
    </vt:vector>
  </TitlesOfParts>
  <Company>Christiana Care Health System</Company>
  <LinksUpToDate>false</LinksUpToDate>
  <CharactersWithSpaces>81557</CharactersWithSpaces>
  <SharedDoc>false</SharedDoc>
  <HLinks>
    <vt:vector size="6" baseType="variant">
      <vt:variant>
        <vt:i4>3997791</vt:i4>
      </vt:variant>
      <vt:variant>
        <vt:i4>0</vt:i4>
      </vt:variant>
      <vt:variant>
        <vt:i4>0</vt:i4>
      </vt:variant>
      <vt:variant>
        <vt:i4>5</vt:i4>
      </vt:variant>
      <vt:variant>
        <vt:lpwstr>mailto:labsupplies@state.de.us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CHRISTIANA CARE HEALTH SERVICES               SCHOOL BASED HEALTH CENTER</dc:title>
  <dc:subject>Policy and Procedure Manual</dc:subject>
  <dc:creator>Hartsock, Todd</dc:creator>
  <cp:lastModifiedBy>Drew Hawkinson</cp:lastModifiedBy>
  <cp:revision>2</cp:revision>
  <cp:lastPrinted>2019-09-27T13:43:00Z</cp:lastPrinted>
  <dcterms:created xsi:type="dcterms:W3CDTF">2020-07-17T19:40:00Z</dcterms:created>
  <dcterms:modified xsi:type="dcterms:W3CDTF">2020-07-17T19:40:00Z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0x01010095D7B08CC4615946951129309185E6B3</vt:lpwstr>
  </property>
</Properties>
</file>